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8099" w14:paraId="e248099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7F7223" w:rsidP="00E778E8" w:rsidR="007F7223">
      <w:pPr>
        <w:jc w:val="both"/>
      </w:pPr>
      <w:r>
        <w:tab/>
        <w:t xml:space="preserve">Trgovački sud u Zadru, po stečajnoj sutkinji </w:t>
      </w:r>
      <w:r w:rsidR="00E778E8">
        <w:t xml:space="preserve">Ani Markač, </w:t>
      </w:r>
      <w:r>
        <w:t xml:space="preserve">povodom prijedloga dužnika </w:t>
      </w:r>
      <w:r w:rsidR="00170766">
        <w:t xml:space="preserve">KINO ZADAR FILM d.d. Zadar, Kraljskog Dalmatina 1a, OIB: </w:t>
      </w:r>
      <w:r w:rsidR="007C3F73">
        <w:t>68721833989</w:t>
      </w:r>
      <w:r>
        <w:t>, zastupanog po direktor</w:t>
      </w:r>
      <w:r w:rsidR="007C3F73">
        <w:t xml:space="preserve">u Josipu Perošu,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7C3F73">
        <w:t>15</w:t>
      </w:r>
      <w:r>
        <w:t xml:space="preserve">. </w:t>
      </w:r>
      <w:r w:rsidR="007C3F73">
        <w:t xml:space="preserve">siječnja </w:t>
      </w:r>
      <w:r>
        <w:t>201</w:t>
      </w:r>
      <w:r w:rsidR="007C3F73">
        <w:t>6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7C3F73">
        <w:t>KINO ZADAR FILM d.d. Zadar, Kraljskog Dalmatina 1a, OIB: 68721833989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140FE0" w:rsidP="00E778E8" w:rsidR="007F7223" w:rsidRPr="00E778E8">
      <w:pPr>
        <w:jc w:val="center"/>
        <w:rPr>
          <w:b/>
        </w:rPr>
      </w:pPr>
      <w:r>
        <w:rPr>
          <w:b/>
          <w:u w:val="single"/>
        </w:rPr>
        <w:t>5</w:t>
      </w:r>
      <w:r w:rsidR="009F622E">
        <w:rPr>
          <w:b/>
          <w:u w:val="single"/>
        </w:rPr>
        <w:t>. veljače</w:t>
      </w:r>
      <w:r w:rsidR="00E778E8" w:rsidRPr="00E778E8">
        <w:rPr>
          <w:b/>
          <w:u w:val="single"/>
        </w:rPr>
        <w:t xml:space="preserve"> </w:t>
      </w:r>
      <w:r w:rsidR="006F76F2">
        <w:rPr>
          <w:b/>
          <w:u w:val="single"/>
        </w:rPr>
        <w:t>201</w:t>
      </w:r>
      <w:r w:rsidR="007C3F73">
        <w:rPr>
          <w:b/>
          <w:u w:val="single"/>
        </w:rPr>
        <w:t>6</w:t>
      </w:r>
      <w:r w:rsidR="006F76F2">
        <w:rPr>
          <w:b/>
          <w:u w:val="single"/>
        </w:rPr>
        <w:t>.</w:t>
      </w:r>
      <w:r w:rsidR="007F7223" w:rsidRPr="00E778E8">
        <w:rPr>
          <w:b/>
          <w:u w:val="single"/>
        </w:rPr>
        <w:t xml:space="preserve"> u </w:t>
      </w:r>
      <w:r w:rsidR="009F622E">
        <w:rPr>
          <w:b/>
          <w:u w:val="single"/>
        </w:rPr>
        <w:t>8,45</w:t>
      </w:r>
      <w:r w:rsidR="007F7223" w:rsidRPr="00E778E8">
        <w:rPr>
          <w:b/>
          <w:u w:val="single"/>
        </w:rPr>
        <w:t xml:space="preserve"> sati u prostorijama Trgovačkog suda u Zadru,</w:t>
      </w:r>
      <w:r w:rsidR="00D270F9" w:rsidRPr="00E778E8">
        <w:rPr>
          <w:b/>
          <w:u w:val="single"/>
        </w:rPr>
        <w:t xml:space="preserve"> </w:t>
      </w:r>
      <w:r w:rsidR="007C3F73">
        <w:rPr>
          <w:b/>
          <w:u w:val="single"/>
        </w:rPr>
        <w:t>Dr. Franje Tuđmana 35</w:t>
      </w:r>
      <w:r w:rsidR="007F7223" w:rsidRPr="00E778E8">
        <w:rPr>
          <w:b/>
          <w:u w:val="single"/>
        </w:rPr>
        <w:t xml:space="preserve">, soba broj </w:t>
      </w:r>
      <w:r w:rsidR="007C3F73">
        <w:rPr>
          <w:b/>
          <w:u w:val="single"/>
        </w:rPr>
        <w:t>14/I</w:t>
      </w:r>
      <w:r w:rsidR="007F7223" w:rsidRPr="00E778E8">
        <w:rPr>
          <w:b/>
          <w:u w:val="single"/>
        </w:rPr>
        <w:t>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biti objavljen isticanjem na e-oglasnoj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E778E8">
        <w:t>1</w:t>
      </w:r>
      <w:r w:rsidR="007C3F73">
        <w:t>5</w:t>
      </w:r>
      <w:r w:rsidR="00E778E8">
        <w:t xml:space="preserve">. </w:t>
      </w:r>
      <w:r w:rsidR="007C3F73">
        <w:t xml:space="preserve">siječnja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140FE0" w:rsidP="00140FE0" w:rsidR="00140FE0">
      <w:pPr>
        <w:tabs>
          <w:tab w:pos="9072" w:val="right"/>
        </w:tabs>
        <w:jc w:val="right"/>
      </w:pPr>
      <w:r>
        <w:tab/>
      </w:r>
      <w:r w:rsidR="00E778E8">
        <w:t xml:space="preserve"> Sutkinja</w:t>
      </w:r>
    </w:p>
    <w:p w:rsidRDefault="00EB787B" w:rsidP="00140FE0" w:rsidR="007F7223">
      <w:pPr>
        <w:tabs>
          <w:tab w:pos="9072" w:val="right"/>
        </w:tabs>
        <w:jc w:val="right"/>
      </w:pPr>
      <w:r>
        <w:t>Ana Markač</w:t>
      </w:r>
    </w:p>
    <w:p w:rsidRDefault="007F7223" w:rsidP="007F7223" w:rsidR="007F7223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6F76F2" w:rsidP="00CF3AB1" w:rsidR="006F76F2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po zz </w:t>
      </w:r>
    </w:p>
    <w:p w:rsidRDefault="004D6301" w:rsidP="004D6301" w:rsidR="004D6301">
      <w:pPr>
        <w:jc w:val="both"/>
      </w:pPr>
      <w:r>
        <w:t xml:space="preserve">- FINA-Regionalni centar </w:t>
      </w:r>
      <w:r w:rsidR="007C3F73">
        <w:t>Zagreb,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C3F73">
        <w:t xml:space="preserve">Zadar </w:t>
      </w:r>
    </w:p>
    <w:p w:rsidRDefault="004D6301" w:rsidP="004D6301" w:rsidR="004D6301">
      <w:pPr>
        <w:jc w:val="both"/>
      </w:pPr>
      <w:r>
        <w:t>- U spis</w:t>
      </w:r>
    </w:p>
    <w:p w:rsidRDefault="007F7223" w:rsidP="007F7223" w:rsidR="007F7223">
      <w:pPr>
        <w:jc w:val="both"/>
        <w:rPr>
          <w:bCs/>
        </w:rPr>
      </w:pPr>
    </w:p>
    <w:sectPr w:rsidR="007F722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Posl. br. 2</w:t>
    </w:r>
    <w:r w:rsidR="00E778E8">
      <w:t xml:space="preserve"> Stpn-</w:t>
    </w:r>
    <w:r w:rsidR="00170766">
      <w:t>77</w:t>
    </w:r>
    <w:r w:rsidR="00E778E8">
      <w:t>/1</w:t>
    </w:r>
    <w:r w:rsidR="00170766">
      <w:t>4-15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34769"/>
    <w:rsid w:val="00416B2E"/>
    <w:rsid w:val="004D6301"/>
    <w:rsid w:val="005329A8"/>
    <w:rsid w:val="006F76F2"/>
    <w:rsid w:val="007C3F73"/>
    <w:rsid w:val="007F7223"/>
    <w:rsid w:val="009A6B0A"/>
    <w:rsid w:val="009F622E"/>
    <w:rsid w:val="00CF3AB1"/>
    <w:rsid w:val="00D270F9"/>
    <w:rsid w:val="00E778E8"/>
    <w:rsid w:val="00EB787B"/>
    <w:rsid w:val="00FA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Stpn-77/2014</izvorni_sadrzaj>
    <derivirana_varijabla naziv="DomainObject.Predmet.OznakaBroj_1">Stpn-77/2014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Kino  ZADAR FILM d.d.</izvorni_sadrzaj>
    <derivirana_varijabla naziv="DomainObject.Predmet.StrankaFormated_1">  Kino  ZADAR FILM d.d.</derivirana_varijabla>
  </DomainObject.Predmet.StrankaFormated>
  <DomainObject.Predmet.StrankaFormatedOIB>
    <izvorni_sadrzaj>  Kino  ZADAR FILM d.d., OIB 68721833989</izvorni_sadrzaj>
    <derivirana_varijabla naziv="DomainObject.Predmet.StrankaFormatedOIB_1">  Kino  ZADAR FILM d.d., OIB 68721833989</derivirana_varijabla>
  </DomainObject.Predmet.StrankaFormatedOIB>
  <DomainObject.Predmet.StrankaFormatedWithAdress>
    <izvorni_sadrzaj> Kino  ZADAR FILM d.d., Kraljskog Dalmatina 1/a, 23000 Zadar</izvorni_sadrzaj>
    <derivirana_varijabla naziv="DomainObject.Predmet.StrankaFormatedWithAdress_1"> Kino  ZADAR FILM d.d., Kraljskog Dalmatina 1/a, 23000 Zadar</derivirana_varijabla>
  </DomainObject.Predmet.StrankaFormatedWithAdress>
  <DomainObject.Predmet.StrankaFormatedWithAdressOIB>
    <izvorni_sadrzaj> Kino  ZADAR FILM d.d., OIB 68721833989, Kraljskog Dalmatina 1/a, 23000 Zadar</izvorni_sadrzaj>
    <derivirana_varijabla naziv="DomainObject.Predmet.StrankaFormatedWithAdressOIB_1"> Kino  ZADAR FILM d.d., OIB 68721833989, Kraljskog Dalmatina 1/a, 23000 Zadar</derivirana_varijabla>
  </DomainObject.Predmet.StrankaFormatedWithAdressOIB>
  <DomainObject.Predmet.StrankaWithAdress>
    <izvorni_sadrzaj>Kino  ZADAR FILM d.d. Kraljskog Dalmatina 1/a,23000 Zadar</izvorni_sadrzaj>
    <derivirana_varijabla naziv="DomainObject.Predmet.StrankaWithAdress_1">Kino  ZADAR FILM d.d. Kraljskog Dalmatina 1/a,23000 Zadar</derivirana_varijabla>
  </DomainObject.Predmet.StrankaWithAdress>
  <DomainObject.Predmet.StrankaWithAdressOIB>
    <izvorni_sadrzaj>Kino  ZADAR FILM d.d., OIB 68721833989, Kraljskog Dalmatina 1/a,23000 Zadar</izvorni_sadrzaj>
    <derivirana_varijabla naziv="DomainObject.Predmet.StrankaWithAdressOIB_1">Kino  ZADAR FILM d.d., OIB 68721833989, Kraljskog Dalmatina 1/a,23000 Zadar</derivirana_varijabla>
  </DomainObject.Predmet.StrankaWithAdressOIB>
  <DomainObject.Predmet.StrankaNazivFormated>
    <izvorni_sadrzaj>Kino  ZADAR FILM d.d.</izvorni_sadrzaj>
    <derivirana_varijabla naziv="DomainObject.Predmet.StrankaNazivFormated_1">Kino  ZADAR FILM d.d.</derivirana_varijabla>
  </DomainObject.Predmet.StrankaNazivFormated>
  <DomainObject.Predmet.StrankaNazivFormatedOIB>
    <izvorni_sadrzaj>Kino  ZADAR FILM d.d., OIB 68721833989</izvorni_sadrzaj>
    <derivirana_varijabla naziv="DomainObject.Predmet.StrankaNazivFormatedOIB_1">Kino  ZADAR FILM d.d., OIB 68721833989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Kino  ZADAR FILM d.d.</item>
    </izvorni_sadrzaj>
    <derivirana_varijabla naziv="DomainObject.Predmet.StrankaListFormated_1">
      <item>Kino  ZADAR FILM d.d.</item>
    </derivirana_varijabla>
  </DomainObject.Predmet.StrankaListFormated>
  <DomainObject.Predmet.StrankaListFormatedOIB>
    <izvorni_sadrzaj>
      <item>Kino  ZADAR FILM d.d., OIB 68721833989</item>
    </izvorni_sadrzaj>
    <derivirana_varijabla naziv="DomainObject.Predmet.StrankaListFormatedOIB_1">
      <item>Kino  ZADAR FILM d.d., OIB 68721833989</item>
    </derivirana_varijabla>
  </DomainObject.Predmet.StrankaListFormatedOIB>
  <DomainObject.Predmet.StrankaListFormatedWithAdress>
    <izvorni_sadrzaj>
      <item>Kino  ZADAR FILM d.d., Kraljskog Dalmatina 1/a, 23000 Zadar</item>
    </izvorni_sadrzaj>
    <derivirana_varijabla naziv="DomainObject.Predmet.StrankaListFormatedWithAdress_1">
      <item>Kino  ZADAR FILM d.d., Kraljskog Dalmatina 1/a, 23000 Zadar</item>
    </derivirana_varijabla>
  </DomainObject.Predmet.StrankaListFormatedWithAdress>
  <DomainObject.Predmet.StrankaListFormatedWithAdressOIB>
    <izvorni_sadrzaj>
      <item>Kino  ZADAR FILM d.d., OIB 68721833989, Kraljskog Dalmatina 1/a, 23000 Zadar</item>
    </izvorni_sadrzaj>
    <derivirana_varijabla naziv="DomainObject.Predmet.StrankaListFormatedWithAdressOIB_1">
      <item>Kino  ZADAR FILM d.d., OIB 68721833989, Kraljskog Dalmatina 1/a, 23000 Zadar</item>
    </derivirana_varijabla>
  </DomainObject.Predmet.StrankaListFormatedWithAdressOIB>
  <DomainObject.Predmet.StrankaListNazivFormated>
    <izvorni_sadrzaj>
      <item>Kino  ZADAR FILM d.d.</item>
    </izvorni_sadrzaj>
    <derivirana_varijabla naziv="DomainObject.Predmet.StrankaListNazivFormated_1">
      <item>Kino  ZADAR FILM d.d.</item>
    </derivirana_varijabla>
  </DomainObject.Predmet.StrankaListNazivFormated>
  <DomainObject.Predmet.StrankaListNazivFormatedOIB>
    <izvorni_sadrzaj>
      <item>Kino  ZADAR FILM d.d., OIB 68721833989</item>
    </izvorni_sadrzaj>
    <derivirana_varijabla naziv="DomainObject.Predmet.StrankaListNazivFormatedOIB_1">
      <item>Kino  ZADAR FILM d.d., OIB 68721833989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Kino  ZADAR FILM d.d.</izvorni_sadrzaj>
    <derivirana_varijabla naziv="DomainObject.Predmet.StrankaIDrugi_1">Kino  ZADAR FILM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Kino  ZADAR FILM d.d., OIB 68721833989, Kraljskog Dalmatina 1/a, 23000 Zadar</izvorni_sadrzaj>
    <derivirana_varijabla naziv="DomainObject.Predmet.StrankaIDrugiAdressOIB_1">Kino  ZADAR FILM d.d., OIB 68721833989, Kraljskog Dalmatina 1/a,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Kino  ZADAR FILM d.d.</item>
    </izvorni_sadrzaj>
    <derivirana_varijabla naziv="DomainObject.Predmet.SudioniciListNaziv_1">
      <item>Kino  ZADAR FILM d.d.</item>
    </derivirana_varijabla>
  </DomainObject.Predmet.SudioniciListNaziv>
  <DomainObject.Predmet.SudioniciListAdressOIB>
    <izvorni_sadrzaj>
      <item>Kino  ZADAR FILM d.d., OIB 68721833989, Kraljskog Dalmatina 1/a,23000 Zadar</item>
    </izvorni_sadrzaj>
    <derivirana_varijabla naziv="DomainObject.Predmet.SudioniciListAdressOIB_1">
      <item>Kino  ZADAR FILM d.d., OIB 68721833989, Kraljskog Dalmatina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68721833989</item>
    </izvorni_sadrzaj>
    <derivirana_varijabla naziv="DomainObject.Predmet.SudioniciListNazivOIB_1">
      <item>, OIB 68721833989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17683-6206-443A-A56E-9549818E3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1047</properties:Characters>
  <properties:Lines>49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2016-01-14T13:53:00Z</dcterms:created>
  <dc:creator>Tina Grgas</dc:creator>
  <cp:lastModifiedBy>Merlina Klišmanić</cp:lastModifiedBy>
  <cp:lastPrinted>2016-01-15T07:49:00Z</cp:lastPrinted>
  <dcterms:modified xmlns:xsi="http://www.w3.org/2001/XMLSchema-instance" xsi:type="dcterms:W3CDTF">2016-01-15T08:19:00Z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