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be15" w14:paraId="333be15" w:rsidRDefault="001D7AAA" w:rsidP="00F349AA" w:rsidR="003E43D7" w:rsidRPr="00BD6D7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D6D7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1D7AAA" w:rsidRPr="00BD6D73">
        <w:rPr>
          <w:rFonts w:hAnsi="Times New Roman" w:ascii="Times New Roman"/>
          <w:color w:val="auto"/>
          <w:sz w:val="24"/>
          <w:szCs w:val="24"/>
          <w:lang w:val="pl-PL"/>
        </w:rPr>
        <w:t>1108/14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BD6D7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BD6D7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BD6D7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D6D7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1D7AAA" w:rsidRPr="00BD6D73">
        <w:rPr>
          <w:rFonts w:hAnsi="Times New Roman" w:ascii="Times New Roman"/>
          <w:sz w:val="24"/>
          <w:szCs w:val="24"/>
        </w:rPr>
        <w:t>MA.E.S. TRGOVINA d. o. o., Zagrebu, Av. Dubrovnik 15, OIB: 71873393319, 14</w:t>
      </w:r>
      <w:r w:rsidR="001E6CCF" w:rsidRPr="00BD6D73">
        <w:rPr>
          <w:rFonts w:hAnsi="Times New Roman" w:ascii="Times New Roman"/>
          <w:sz w:val="24"/>
          <w:szCs w:val="24"/>
        </w:rPr>
        <w:t>. prosinca 2015.</w:t>
      </w:r>
    </w:p>
    <w:p w:rsidRDefault="001E6CCF" w:rsidP="002B2B94" w:rsidR="001E6CCF" w:rsidRPr="00BD6D7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D6D7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BD6D7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BD6D7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BD6D7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BD6D73">
        <w:rPr>
          <w:rFonts w:hAnsi="Times New Roman" w:ascii="Times New Roman"/>
          <w:color w:val="auto"/>
          <w:sz w:val="24"/>
          <w:szCs w:val="24"/>
        </w:rPr>
        <w:tab/>
      </w:r>
      <w:r w:rsidR="00F349AA" w:rsidRPr="00BD6D7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1D7AAA" w:rsidRPr="00BD6D73">
        <w:rPr>
          <w:rFonts w:hAnsi="Times New Roman" w:ascii="Times New Roman"/>
          <w:color w:val="auto"/>
          <w:sz w:val="24"/>
          <w:szCs w:val="24"/>
        </w:rPr>
        <w:t>MA.E.S. TRGOVINA d. o. o., Zagrebu, Av. Dubrovnik 15, OIB: 71873393319</w:t>
      </w:r>
      <w:r w:rsidR="00F349AA" w:rsidRPr="00BD6D73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1D7AAA" w:rsidRPr="00BD6D73">
        <w:rPr>
          <w:rFonts w:hAnsi="Times New Roman" w:ascii="Times New Roman"/>
          <w:color w:val="auto"/>
          <w:sz w:val="24"/>
          <w:szCs w:val="24"/>
        </w:rPr>
        <w:t xml:space="preserve">1108/14 </w:t>
      </w:r>
      <w:r w:rsidR="00464ED8" w:rsidRPr="00BD6D73">
        <w:rPr>
          <w:rFonts w:hAnsi="Times New Roman" w:ascii="Times New Roman"/>
          <w:color w:val="auto"/>
          <w:sz w:val="24"/>
          <w:szCs w:val="24"/>
        </w:rPr>
        <w:t xml:space="preserve"> iznos o</w:t>
      </w:r>
      <w:r w:rsidR="001E6CCF" w:rsidRPr="00BD6D7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1D7AAA" w:rsidRPr="00BD6D73">
        <w:rPr>
          <w:rFonts w:hAnsi="Times New Roman" w:ascii="Times New Roman"/>
          <w:color w:val="auto"/>
          <w:sz w:val="24"/>
          <w:szCs w:val="24"/>
        </w:rPr>
        <w:t>89.618,80</w:t>
      </w:r>
      <w:r w:rsidR="00F349AA" w:rsidRPr="00BD6D73">
        <w:rPr>
          <w:rFonts w:hAnsi="Times New Roman" w:ascii="Times New Roman"/>
          <w:color w:val="auto"/>
          <w:sz w:val="24"/>
          <w:szCs w:val="24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BD6D7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BD6D7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BD6D7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D6D7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BD6D7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BD6D73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D6D7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BD6D7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D7AAA" w:rsidP="001D7AAA" w:rsidR="001D7AAA" w:rsidRPr="00BD6D7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kao vjerovnik Gabrijela Veriga, zastupan po punomoćniku Dejan Bogdanović odvjetnik iz Zagreba, podnio je ovom sudu 19. prosinca 2014. prijedlog za otvaranje stečajnog postupka nad dužnikom  </w:t>
      </w:r>
      <w:r w:rsidRPr="00BD6D73">
        <w:rPr>
          <w:rFonts w:hAnsi="Times New Roman" w:ascii="Times New Roman"/>
          <w:color w:val="auto"/>
          <w:sz w:val="24"/>
          <w:szCs w:val="24"/>
        </w:rPr>
        <w:t>MA.E.S. TRGOVINA d. o. o., Zagrebu, Av. Dubrovnik 15, OIB: 71873393319.</w:t>
      </w:r>
    </w:p>
    <w:p w:rsidRDefault="001D7AAA" w:rsidP="001D7AAA" w:rsidR="001D7AAA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od dužnika potražuje iznos od 5.757,14 kn s osnova neisplaćenih plaća za lipanj i srpanj 2014.</w:t>
      </w:r>
    </w:p>
    <w:p w:rsidRDefault="00464ED8" w:rsidP="00464ED8" w:rsidR="00464ED8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D7AAA"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1108/14 od 11. lipnja </w:t>
      </w:r>
      <w:r w:rsidR="001E6CCF"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1D7AAA" w:rsidP="00F349AA" w:rsidR="001D7A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od 18. studenog 2015. imenovan je privremeni stečajni upravitelj sa zadatkom da utvrdi postoji li razlog za otvaranje stečajnog postupka.</w:t>
      </w:r>
    </w:p>
    <w:p w:rsidRDefault="001E6CCF" w:rsidP="001E6CCF" w:rsidR="001E6CCF" w:rsidRPr="00BD6D73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BD6D73">
        <w:rPr>
          <w:rFonts w:hAnsi="Times New Roman" w:ascii="Times New Roman"/>
          <w:color w:val="auto"/>
          <w:sz w:val="24"/>
          <w:szCs w:val="24"/>
        </w:rPr>
        <w:lastRenderedPageBreak/>
        <w:tab/>
        <w:t>Privremeni stečajni upravitelj sačinio je pisano i</w:t>
      </w:r>
      <w:r w:rsidR="001D7AAA" w:rsidRPr="00BD6D73">
        <w:rPr>
          <w:rFonts w:hAnsi="Times New Roman" w:ascii="Times New Roman"/>
          <w:color w:val="auto"/>
          <w:sz w:val="24"/>
          <w:szCs w:val="24"/>
        </w:rPr>
        <w:t>zvješće iz kojeg proizlazi da su</w:t>
      </w:r>
      <w:r w:rsidRPr="00BD6D7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1D7AAA" w:rsidRPr="00BD6D73">
        <w:rPr>
          <w:rFonts w:hAnsi="Times New Roman" w:ascii="Times New Roman"/>
          <w:color w:val="auto"/>
          <w:sz w:val="24"/>
          <w:szCs w:val="24"/>
        </w:rPr>
        <w:t>kod dužnika ispunjeni stečajni razlozi i to: nesposobnost za plaćanje, nelikvidnost i prezaduženost, a imovina dužnika nije dostatna za pokriće troškova stečajnog postupka.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BD6D73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BD6D73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1E6CCF" w:rsidRPr="00BD6D73">
        <w:rPr>
          <w:rFonts w:hAnsi="Times New Roman" w:ascii="Times New Roman"/>
          <w:color w:val="auto"/>
          <w:sz w:val="24"/>
          <w:szCs w:val="24"/>
          <w:lang w:val="pl-PL"/>
        </w:rPr>
        <w:t xml:space="preserve">jerovnici na uplatu iznosa od </w:t>
      </w:r>
      <w:r w:rsidR="001D7AAA" w:rsidRPr="00BD6D73">
        <w:rPr>
          <w:rFonts w:hAnsi="Times New Roman" w:ascii="Times New Roman"/>
          <w:color w:val="auto"/>
          <w:sz w:val="24"/>
          <w:szCs w:val="24"/>
          <w:lang w:val="pl-PL"/>
        </w:rPr>
        <w:t>89.618,80</w:t>
      </w:r>
      <w:r w:rsidRPr="00BD6D73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BD6D7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D7AAA" w:rsidRPr="00BD6D73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1E6CCF" w:rsidRPr="00BD6D73">
        <w:rPr>
          <w:rFonts w:hAnsi="Times New Roman" w:ascii="Times New Roman"/>
          <w:color w:val="auto"/>
          <w:sz w:val="24"/>
          <w:szCs w:val="24"/>
          <w:lang w:val="hr-HR"/>
        </w:rPr>
        <w:t>. prosinca 2015.</w:t>
      </w:r>
    </w:p>
    <w:p w:rsidRDefault="00F349AA" w:rsidP="00F349AA" w:rsidR="00F349AA" w:rsidRPr="00BD6D7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D6D7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D6D7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57E3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D6D7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</w:rPr>
        <w:t>POUKA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O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PRAVNOM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LIJEKU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D6D73">
        <w:rPr>
          <w:rFonts w:hAnsi="Times New Roman" w:ascii="Times New Roman"/>
          <w:color w:val="auto"/>
          <w:sz w:val="24"/>
          <w:szCs w:val="24"/>
        </w:rPr>
        <w:t>Protiv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ovog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rje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D6D73">
        <w:rPr>
          <w:rFonts w:hAnsi="Times New Roman" w:ascii="Times New Roman"/>
          <w:color w:val="auto"/>
          <w:sz w:val="24"/>
          <w:szCs w:val="24"/>
        </w:rPr>
        <w:t>enja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D6D73">
        <w:rPr>
          <w:rFonts w:hAnsi="Times New Roman" w:ascii="Times New Roman"/>
          <w:color w:val="auto"/>
          <w:sz w:val="24"/>
          <w:szCs w:val="24"/>
        </w:rPr>
        <w:t>nezadovoljna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stranka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mo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D6D73">
        <w:rPr>
          <w:rFonts w:hAnsi="Times New Roman" w:ascii="Times New Roman"/>
          <w:color w:val="auto"/>
          <w:sz w:val="24"/>
          <w:szCs w:val="24"/>
        </w:rPr>
        <w:t>e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ulo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D6D73">
        <w:rPr>
          <w:rFonts w:hAnsi="Times New Roman" w:ascii="Times New Roman"/>
          <w:color w:val="auto"/>
          <w:sz w:val="24"/>
          <w:szCs w:val="24"/>
        </w:rPr>
        <w:t>iti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BD6D73">
        <w:rPr>
          <w:rFonts w:hAnsi="Times New Roman" w:ascii="Times New Roman"/>
          <w:color w:val="auto"/>
          <w:sz w:val="24"/>
          <w:szCs w:val="24"/>
        </w:rPr>
        <w:t>albu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Visokom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trgova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D6D73">
        <w:rPr>
          <w:rFonts w:hAnsi="Times New Roman" w:ascii="Times New Roman"/>
          <w:color w:val="auto"/>
          <w:sz w:val="24"/>
          <w:szCs w:val="24"/>
        </w:rPr>
        <w:t>kom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sudu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Republike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Hrvatske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roku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od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BD6D73">
        <w:rPr>
          <w:rFonts w:hAnsi="Times New Roman" w:ascii="Times New Roman"/>
          <w:color w:val="auto"/>
          <w:sz w:val="24"/>
          <w:szCs w:val="24"/>
        </w:rPr>
        <w:t>dana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po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primitku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rje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D6D73">
        <w:rPr>
          <w:rFonts w:hAnsi="Times New Roman" w:ascii="Times New Roman"/>
          <w:color w:val="auto"/>
          <w:sz w:val="24"/>
          <w:szCs w:val="24"/>
        </w:rPr>
        <w:t>enja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D6D73">
        <w:rPr>
          <w:rFonts w:hAnsi="Times New Roman" w:ascii="Times New Roman"/>
          <w:color w:val="auto"/>
          <w:sz w:val="24"/>
          <w:szCs w:val="24"/>
        </w:rPr>
        <w:t>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ula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D6D73">
        <w:rPr>
          <w:rFonts w:hAnsi="Times New Roman" w:ascii="Times New Roman"/>
          <w:color w:val="auto"/>
          <w:sz w:val="24"/>
          <w:szCs w:val="24"/>
        </w:rPr>
        <w:t>e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se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putem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ovog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Suda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BD6D73">
        <w:rPr>
          <w:rFonts w:hAnsi="Times New Roman" w:ascii="Times New Roman"/>
          <w:color w:val="auto"/>
          <w:sz w:val="24"/>
          <w:szCs w:val="24"/>
        </w:rPr>
        <w:t>primjerka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za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Sud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i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po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BD6D73">
        <w:rPr>
          <w:rFonts w:hAnsi="Times New Roman" w:ascii="Times New Roman"/>
          <w:color w:val="auto"/>
          <w:sz w:val="24"/>
          <w:szCs w:val="24"/>
        </w:rPr>
        <w:t>za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svaku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protivnu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D6D73">
        <w:rPr>
          <w:rFonts w:hAnsi="Times New Roman" w:ascii="Times New Roman"/>
          <w:color w:val="auto"/>
          <w:sz w:val="24"/>
          <w:szCs w:val="24"/>
        </w:rPr>
        <w:t>stranku</w:t>
      </w:r>
      <w:r w:rsidRPr="00BD6D7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BD6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57E3E" w:rsidP="00AB7A2F" w:rsidR="00D57E3E" w:rsidRPr="00D57E3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57E3E" w:rsidP="00995CE9" w:rsidR="00D57E3E" w:rsidRPr="00D57E3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7E3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D57E3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BD6D7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BD6D73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57E3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1D7AAA">
      <w:rPr>
        <w:rFonts w:hAnsi="Verdana" w:ascii="Verdana"/>
        <w:color w:val="000000"/>
      </w:rPr>
      <w:t>1108/14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D7AAA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7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57E3E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57E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7E3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57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E3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E3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E3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E3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57E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7E3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57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E3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E3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E3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E3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- solidarna uplata</izvorni_sadrzaj>
    <derivirana_varijabla naziv="DomainObject.Primjedba_1">poziv vjerovnicima - solidarna uplata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St-1108/2014</izvorni_sadrzaj>
    <derivirana_varijabla naziv="DomainObject.Predmet.OznakaBroj_1">St-1108/2014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MA.E.S.TRGOVINA, d.o.o. zastupanog po punomoćniku Sven Šalehar</izvorni_sadrzaj>
    <derivirana_varijabla naziv="DomainObject.Predmet.ProtustrankaFormated_1">  MA.E.S.TRGOVINA, d.o.o. zastupanog po punomoćniku Sven Šalehar</derivirana_varijabla>
  </DomainObject.Predmet.ProtustrankaFormated>
  <DomainObject.Predmet.ProtustrankaFormatedOIB>
    <izvorni_sadrzaj>  MA.E.S.TRGOVINA, d.o.o., OIB 71873393319 zastupanog po punomoćniku Sven Šalehar</izvorni_sadrzaj>
    <derivirana_varijabla naziv="DomainObject.Predmet.ProtustrankaFormatedOIB_1">  MA.E.S.TRGOVINA, d.o.o., OIB 71873393319 zastupanog po punomoćniku Sven Šalehar</derivirana_varijabla>
  </DomainObject.Predmet.ProtustrankaFormatedOIB>
  <DomainObject.Predmet.ProtustrankaFormatedWithAdress>
    <izvorni_sadrzaj> MA.E.S.TRGOVINA, d.o.o., Avenija Dubrovnik 15, 10000 Zagreb zastupanog po punomoćniku Sven Šalehar</izvorni_sadrzaj>
    <derivirana_varijabla naziv="DomainObject.Predmet.ProtustrankaFormatedWithAdress_1"> MA.E.S.TRGOVINA, d.o.o., Avenija Dubrovnik 15, 10000 Zagreb zastupanog po punomoćniku Sven Šalehar</derivirana_varijabla>
  </DomainObject.Predmet.ProtustrankaFormatedWithAdress>
  <DomainObject.Predmet.ProtustrankaFormatedWithAdressOIB>
    <izvorni_sadrzaj> MA.E.S.TRGOVINA, d.o.o., OIB 71873393319, Avenija Dubrovnik 15, 10000 Zagreb zastupanog po punomoćniku Sven Šalehar</izvorni_sadrzaj>
    <derivirana_varijabla naziv="DomainObject.Predmet.ProtustrankaFormatedWithAdressOIB_1"> MA.E.S.TRGOVINA, d.o.o., OIB 71873393319, Avenija Dubrovnik 15, 10000 Zagreb zastupanog po punomoćniku Sven Šalehar</derivirana_varijabla>
  </DomainObject.Predmet.ProtustrankaFormatedWithAdressOIB>
  <DomainObject.Predmet.ProtustrankaWithAdress>
    <izvorni_sadrzaj>MA.E.S.TRGOVINA, d.o.o. Avenija Dubrovnik 15, 10000 Zagreb</izvorni_sadrzaj>
    <derivirana_varijabla naziv="DomainObject.Predmet.ProtustrankaWithAdress_1">MA.E.S.TRGOVINA, d.o.o. Avenija Dubrovnik 15, 10000 Zagreb</derivirana_varijabla>
  </DomainObject.Predmet.ProtustrankaWithAdress>
  <DomainObject.Predmet.ProtustrankaWithAdressOIB>
    <izvorni_sadrzaj>MA.E.S.TRGOVINA, d.o.o., OIB 71873393319, Avenija Dubrovnik 15, 10000 Zagreb</izvorni_sadrzaj>
    <derivirana_varijabla naziv="DomainObject.Predmet.ProtustrankaWithAdressOIB_1">MA.E.S.TRGOVINA, d.o.o., OIB 71873393319, Avenija Dubrovnik 15, 10000 Zagreb</derivirana_varijabla>
  </DomainObject.Predmet.ProtustrankaWithAdressOIB>
  <DomainObject.Predmet.ProtustrankaNazivFormated>
    <izvorni_sadrzaj>MA.E.S.TRGOVINA, d.o.o.</izvorni_sadrzaj>
    <derivirana_varijabla naziv="DomainObject.Predmet.ProtustrankaNazivFormated_1">MA.E.S.TRGOVINA, d.o.o.</derivirana_varijabla>
  </DomainObject.Predmet.ProtustrankaNazivFormated>
  <DomainObject.Predmet.ProtustrankaNazivFormatedOIB>
    <izvorni_sadrzaj>MA.E.S.TRGOVINA, d.o.o., OIB 71873393319</izvorni_sadrzaj>
    <derivirana_varijabla naziv="DomainObject.Predmet.ProtustrankaNazivFormatedOIB_1">MA.E.S.TRGOVINA, d.o.o., OIB 71873393319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Gabrijela Veriga zastupanog po punomoćniku Dejan Bogdanović; ostali - vjerovnici</izvorni_sadrzaj>
    <derivirana_varijabla naziv="DomainObject.Predmet.StrankaFormated_1">  Gabrijela Veriga zastupanog po punomoćniku Dejan Bogdanović; ostali - vjerovnici</derivirana_varijabla>
  </DomainObject.Predmet.StrankaFormated>
  <DomainObject.Predmet.StrankaFormatedOIB>
    <izvorni_sadrzaj>  Gabrijela Veriga, OIB 18064163700 zastupanog po punomoćniku Dejan Bogdanović; ostali - vjerovnici</izvorni_sadrzaj>
    <derivirana_varijabla naziv="DomainObject.Predmet.StrankaFormatedOIB_1">  Gabrijela Veriga, OIB 18064163700 zastupanog po punomoćniku Dejan Bogdanović; ostali - vjerovnici</derivirana_varijabla>
  </DomainObject.Predmet.StrankaFormatedOIB>
  <DomainObject.Predmet.StrankaFormatedWithAdress>
    <izvorni_sadrzaj> Gabrijela Veriga, Hribarov Prilaz 6, 10000 Zagreb zastupanog po punomoćniku Dejan Bogdanović; ostali - vjerovnici</izvorni_sadrzaj>
    <derivirana_varijabla naziv="DomainObject.Predmet.StrankaFormatedWithAdress_1"> Gabrijela Veriga, Hribarov Prilaz 6, 10000 Zagreb zastupanog po punomoćniku Dejan Bogdanović; ostali - vjerovnici</derivirana_varijabla>
  </DomainObject.Predmet.StrankaFormatedWithAdress>
  <DomainObject.Predmet.StrankaFormatedWithAdressOIB>
    <izvorni_sadrzaj> Gabrijela Veriga, OIB 18064163700, Hribarov Prilaz 6, 10000 Zagreb zastupanog po punomoćniku Dejan Bogdanović; ostali - vjerovnici</izvorni_sadrzaj>
    <derivirana_varijabla naziv="DomainObject.Predmet.StrankaFormatedWithAdressOIB_1"> Gabrijela Veriga, OIB 18064163700, Hribarov Prilaz 6, 10000 Zagreb zastupanog po punomoćniku Dejan Bogdanović; ostali - vjerovnici</derivirana_varijabla>
  </DomainObject.Predmet.StrankaFormatedWithAdressOIB>
  <DomainObject.Predmet.StrankaWithAdress>
    <izvorni_sadrzaj>Gabrijela Veriga Hribarov Prilaz 6,10000 Zagreb,ostali - vjerovnici </izvorni_sadrzaj>
    <derivirana_varijabla naziv="DomainObject.Predmet.StrankaWithAdress_1">Gabrijela Veriga Hribarov Prilaz 6,10000 Zagreb,ostali - vjerovnici </derivirana_varijabla>
  </DomainObject.Predmet.StrankaWithAdress>
  <DomainObject.Predmet.StrankaWithAdressOIB>
    <izvorni_sadrzaj>Gabrijela Veriga, OIB 18064163700, Hribarov Prilaz 6,10000 Zagreb,ostali - vjerovnici</izvorni_sadrzaj>
    <derivirana_varijabla naziv="DomainObject.Predmet.StrankaWithAdressOIB_1">Gabrijela Veriga, OIB 18064163700, Hribarov Prilaz 6,10000 Zagreb,ostali - vjerovnici</derivirana_varijabla>
  </DomainObject.Predmet.StrankaWithAdressOIB>
  <DomainObject.Predmet.StrankaNazivFormated>
    <izvorni_sadrzaj>Gabrijela Veriga,ostali - vjerovnici</izvorni_sadrzaj>
    <derivirana_varijabla naziv="DomainObject.Predmet.StrankaNazivFormated_1">Gabrijela Veriga,ostali - vjerovnici</derivirana_varijabla>
  </DomainObject.Predmet.StrankaNazivFormated>
  <DomainObject.Predmet.StrankaNazivFormatedOIB>
    <izvorni_sadrzaj>Gabrijela Veriga, OIB 18064163700,ostali - vjerovnici</izvorni_sadrzaj>
    <derivirana_varijabla naziv="DomainObject.Predmet.StrankaNazivFormatedOIB_1">Gabrijela Veriga, OIB 18064163700,ostali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Gabrijela Veriga zastupanog po punomoćniku Dejan Bogdanović</item>
      <item>ostali - vjerovnici</item>
    </izvorni_sadrzaj>
    <derivirana_varijabla naziv="DomainObject.Predmet.StrankaListFormated_1">
      <item>Gabrijela Veriga zastupanog po punomoćniku Dejan Bogdanović</item>
      <item>ostali - vjerovnici</item>
    </derivirana_varijabla>
  </DomainObject.Predmet.StrankaListFormated>
  <DomainObject.Predmet.StrankaListFormatedOIB>
    <izvorni_sadrzaj>
      <item>Gabrijela Veriga, OIB 18064163700 zastupanog po punomoćniku Dejan Bogdanović</item>
      <item>ostali - vjerovnici</item>
    </izvorni_sadrzaj>
    <derivirana_varijabla naziv="DomainObject.Predmet.StrankaListFormatedOIB_1">
      <item>Gabrijela Veriga, OIB 18064163700 zastupanog po punomoćniku Dejan Bogdanović</item>
      <item>ostali - vjerovnici</item>
    </derivirana_varijabla>
  </DomainObject.Predmet.StrankaListFormatedOIB>
  <DomainObject.Predmet.StrankaListFormatedWithAdress>
    <izvorni_sadrzaj>
      <item>Gabrijela Veriga, Hribarov Prilaz 6, 10000 Zagreb zastupanog po punomoćniku Dejan Bogdanović</item>
      <item>ostali - vjerovnici</item>
    </izvorni_sadrzaj>
    <derivirana_varijabla naziv="DomainObject.Predmet.StrankaListFormatedWithAdress_1">
      <item>Gabrijela Veriga, Hribarov Prilaz 6, 10000 Zagreb zastupanog po punomoćniku Dejan Bogdanović</item>
      <item>ostali - vjerovnici</item>
    </derivirana_varijabla>
  </DomainObject.Predmet.StrankaListFormatedWithAdress>
  <DomainObject.Predmet.StrankaListFormatedWithAdressOIB>
    <izvorni_sadrzaj>
      <item>Gabrijela Veriga, OIB 18064163700, Hribarov Prilaz 6, 10000 Zagreb zastupanog po punomoćniku Dejan Bogdanović</item>
      <item>ostali - vjerovnici</item>
    </izvorni_sadrzaj>
    <derivirana_varijabla naziv="DomainObject.Predmet.StrankaListFormatedWithAdressOIB_1">
      <item>Gabrijela Veriga, OIB 18064163700, Hribarov Prilaz 6, 10000 Zagreb zastupanog po punomoćniku Dejan Bogdanović</item>
      <item>ostali - vjerovnici</item>
    </derivirana_varijabla>
  </DomainObject.Predmet.StrankaListFormatedWithAdressOIB>
  <DomainObject.Predmet.StrankaListNazivFormated>
    <izvorni_sadrzaj>
      <item>Gabrijela Veriga</item>
      <item>ostali - vjerovnici</item>
    </izvorni_sadrzaj>
    <derivirana_varijabla naziv="DomainObject.Predmet.StrankaListNazivFormated_1">
      <item>Gabrijela Veriga</item>
      <item>ostali - vjerovnici</item>
    </derivirana_varijabla>
  </DomainObject.Predmet.StrankaListNazivFormated>
  <DomainObject.Predmet.StrankaListNazivFormatedOIB>
    <izvorni_sadrzaj>
      <item>Gabrijela Veriga, OIB 18064163700</item>
      <item>ostali - vjerovnici</item>
    </izvorni_sadrzaj>
    <derivirana_varijabla naziv="DomainObject.Predmet.StrankaListNazivFormatedOIB_1">
      <item>Gabrijela Veriga, OIB 18064163700</item>
      <item>ostali - vjerovnici</item>
    </derivirana_varijabla>
  </DomainObject.Predmet.StrankaListNazivFormatedOIB>
  <DomainObject.Predmet.ProtuStrankaListFormated>
    <izvorni_sadrzaj>
      <item>MA.E.S.TRGOVINA, d.o.o. zastupanog po punomoćniku Sven Šalehar</item>
    </izvorni_sadrzaj>
    <derivirana_varijabla naziv="DomainObject.Predmet.ProtuStrankaListFormated_1">
      <item>MA.E.S.TRGOVINA, d.o.o. zastupanog po punomoćniku Sven Šalehar</item>
    </derivirana_varijabla>
  </DomainObject.Predmet.ProtuStrankaListFormated>
  <DomainObject.Predmet.ProtuStrankaListFormatedOIB>
    <izvorni_sadrzaj>
      <item>MA.E.S.TRGOVINA, d.o.o., OIB 71873393319 zastupanog po punomoćniku Sven Šalehar</item>
    </izvorni_sadrzaj>
    <derivirana_varijabla naziv="DomainObject.Predmet.ProtuStrankaListFormatedOIB_1">
      <item>MA.E.S.TRGOVINA, d.o.o., OIB 71873393319 zastupanog po punomoćniku Sven Šalehar</item>
    </derivirana_varijabla>
  </DomainObject.Predmet.ProtuStrankaListFormatedOIB>
  <DomainObject.Predmet.ProtuStrankaListFormatedWithAdress>
    <izvorni_sadrzaj>
      <item>MA.E.S.TRGOVINA, d.o.o., Avenija Dubrovnik 15, 10000 Zagreb zastupanog po punomoćniku Sven Šalehar</item>
    </izvorni_sadrzaj>
    <derivirana_varijabla naziv="DomainObject.Predmet.ProtuStrankaListFormatedWithAdress_1">
      <item>MA.E.S.TRGOVINA, d.o.o., Avenija Dubrovnik 15, 10000 Zagreb zastupanog po punomoćniku Sven Šalehar</item>
    </derivirana_varijabla>
  </DomainObject.Predmet.ProtuStrankaListFormatedWithAdress>
  <DomainObject.Predmet.ProtuStrankaListFormatedWithAdressOIB>
    <izvorni_sadrzaj>
      <item>MA.E.S.TRGOVINA, d.o.o., OIB 71873393319, Avenija Dubrovnik 15, 10000 Zagreb zastupanog po punomoćniku Sven Šalehar</item>
    </izvorni_sadrzaj>
    <derivirana_varijabla naziv="DomainObject.Predmet.ProtuStrankaListFormatedWithAdressOIB_1">
      <item>MA.E.S.TRGOVINA, d.o.o., OIB 71873393319, Avenija Dubrovnik 15, 10000 Zagreb zastupanog po punomoćniku Sven Šalehar</item>
    </derivirana_varijabla>
  </DomainObject.Predmet.ProtuStrankaListFormatedWithAdressOIB>
  <DomainObject.Predmet.ProtuStrankaListNazivFormated>
    <izvorni_sadrzaj>
      <item>MA.E.S.TRGOVINA, d.o.o.</item>
    </izvorni_sadrzaj>
    <derivirana_varijabla naziv="DomainObject.Predmet.ProtuStrankaListNazivFormated_1">
      <item>MA.E.S.TRGOVINA, d.o.o.</item>
    </derivirana_varijabla>
  </DomainObject.Predmet.ProtuStrankaListNazivFormated>
  <DomainObject.Predmet.ProtuStrankaListNazivFormatedOIB>
    <izvorni_sadrzaj>
      <item>MA.E.S.TRGOVINA, d.o.o., OIB 71873393319</item>
    </izvorni_sadrzaj>
    <derivirana_varijabla naziv="DomainObject.Predmet.ProtuStrankaListNazivFormatedOIB_1">
      <item>MA.E.S.TRGOVINA, d.o.o., OIB 71873393319</item>
    </derivirana_varijabla>
  </DomainObject.Predmet.ProtuStrankaListNazivFormatedOIB>
  <DomainObject.Predmet.OstaliListFormated>
    <izvorni_sadrzaj>
      <item>Dejan Bogdanović punomoćnik sudionika u postupku Gabrijela Veriga</item>
      <item>Sven Šalehar punomoćnik sudionika u postupku MA.E.S.TRGOVINA, d.o.o.</item>
      <item>Domagoj Krpačić</item>
    </izvorni_sadrzaj>
    <derivirana_varijabla naziv="DomainObject.Predmet.OstaliListFormated_1">
      <item>Dejan Bogdanović punomoćnik sudionika u postupku Gabrijela Veriga</item>
      <item>Sven Šalehar punomoćnik sudionika u postupku MA.E.S.TRGOVINA, d.o.o.</item>
      <item>Domagoj Krpačić</item>
    </derivirana_varijabla>
  </DomainObject.Predmet.OstaliListFormated>
  <DomainObject.Predmet.OstaliListFormatedOIB>
    <izvorni_sadrzaj>
      <item>Dejan Bogdanović punomoćnik sudionika u postupku Gabrijela Veriga</item>
      <item>Sven Šalehar, OIB 11078083081 punomoćnik sudionika u postupku MA.E.S.TRGOVINA, d.o.o.</item>
      <item>Domagoj Krpačić, OIB 18593686473</item>
    </izvorni_sadrzaj>
    <derivirana_varijabla naziv="DomainObject.Predmet.OstaliListFormatedOIB_1">
      <item>Dejan Bogdanović punomoćnik sudionika u postupku Gabrijela Veriga</item>
      <item>Sven Šalehar, OIB 11078083081 punomoćnik sudionika u postupku MA.E.S.TRGOVINA, d.o.o.</item>
      <item>Domagoj Krpačić, OIB 18593686473</item>
    </derivirana_varijabla>
  </DomainObject.Predmet.OstaliListFormatedOIB>
  <DomainObject.Predmet.OstaliListFormatedWithAdress>
    <izvorni_sadrzaj>
      <item>Dejan Bogdanović, Crnčićeva  16a/1, 10000 Zagreb punomoćnik sudionika u postupku Gabrijela Veriga</item>
      <item>Sven Šalehar, Hribarov Prilaz 6, 10000 Zagreb punomoćnik sudionika u postupku MA.E.S.TRGOVINA, d.o.o.</item>
      <item>Domagoj Krpačić, Stupno 66, 44000 Stupno</item>
    </izvorni_sadrzaj>
    <derivirana_varijabla naziv="DomainObject.Predmet.OstaliListFormatedWithAdress_1">
      <item>Dejan Bogdanović, Crnčićeva  16a/1, 10000 Zagreb punomoćnik sudionika u postupku Gabrijela Veriga</item>
      <item>Sven Šalehar, Hribarov Prilaz 6, 10000 Zagreb punomoćnik sudionika u postupku MA.E.S.TRGOVINA, d.o.o.</item>
      <item>Domagoj Krpačić, Stupno 66, 44000 Stupno</item>
    </derivirana_varijabla>
  </DomainObject.Predmet.OstaliListFormatedWithAdress>
  <DomainObject.Predmet.OstaliListFormatedWithAdressOIB>
    <izvorni_sadrzaj>
      <item>Dejan Bogdanović, Crnčićeva  16a/1, 10000 Zagreb punomoćnik sudionika u postupku Gabrijela Veriga</item>
      <item>Sven Šalehar, OIB 11078083081, Hribarov Prilaz 6, 10000 Zagreb punomoćnik sudionika u postupku MA.E.S.TRGOVINA, d.o.o.</item>
      <item>Domagoj Krpačić, OIB 18593686473, Stupno 66, 44000 Stupno</item>
    </izvorni_sadrzaj>
    <derivirana_varijabla naziv="DomainObject.Predmet.OstaliListFormatedWithAdressOIB_1">
      <item>Dejan Bogdanović, Crnčićeva  16a/1, 10000 Zagreb punomoćnik sudionika u postupku Gabrijela Veriga</item>
      <item>Sven Šalehar, OIB 11078083081, Hribarov Prilaz 6, 10000 Zagreb punomoćnik sudionika u postupku MA.E.S.TRGOVINA, d.o.o.</item>
      <item>Domagoj Krpačić, OIB 18593686473, Stupno 66, 44000 Stupno</item>
    </derivirana_varijabla>
  </DomainObject.Predmet.OstaliListFormatedWithAdressOIB>
  <DomainObject.Predmet.OstaliListNazivFormated>
    <izvorni_sadrzaj>
      <item>Dejan Bogdanović</item>
      <item>Sven Šalehar</item>
      <item>Domagoj Krpačić</item>
    </izvorni_sadrzaj>
    <derivirana_varijabla naziv="DomainObject.Predmet.OstaliListNazivFormated_1">
      <item>Dejan Bogdanović</item>
      <item>Sven Šalehar</item>
      <item>Domagoj Krpačić</item>
    </derivirana_varijabla>
  </DomainObject.Predmet.OstaliListNazivFormated>
  <DomainObject.Predmet.OstaliListNazivFormatedOIB>
    <izvorni_sadrzaj>
      <item>Dejan Bogdanović</item>
      <item>Sven Šalehar, OIB 11078083081</item>
      <item>Domagoj Krpačić, OIB 18593686473</item>
    </izvorni_sadrzaj>
    <derivirana_varijabla naziv="DomainObject.Predmet.OstaliListNazivFormatedOIB_1">
      <item>Dejan Bogdanović</item>
      <item>Sven Šalehar, OIB 11078083081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Gabrijela Veriga i dr.</izvorni_sadrzaj>
    <derivirana_varijabla naziv="DomainObject.Predmet.StrankaIDrugi_1">Gabrijela Veriga i dr.</derivirana_varijabla>
  </DomainObject.Predmet.StrankaIDrugi>
  <DomainObject.Predmet.ProtustrankaIDrugi>
    <izvorni_sadrzaj>MA.E.S.TRGOVINA, d.o.o.</izvorni_sadrzaj>
    <derivirana_varijabla naziv="DomainObject.Predmet.ProtustrankaIDrugi_1">MA.E.S.TRGOVINA, d.o.o.</derivirana_varijabla>
  </DomainObject.Predmet.ProtustrankaIDrugi>
  <DomainObject.Predmet.StrankaIDrugiAdressOIB>
    <izvorni_sadrzaj>Gabrijela Veriga, OIB 18064163700, Hribarov Prilaz 6, 10000 Zagreb i dr.</izvorni_sadrzaj>
    <derivirana_varijabla naziv="DomainObject.Predmet.StrankaIDrugiAdressOIB_1">Gabrijela Veriga, OIB 18064163700, Hribarov Prilaz 6, 10000 Zagreb i dr.</derivirana_varijabla>
  </DomainObject.Predmet.StrankaIDrugiAdressOIB>
  <DomainObject.Predmet.ProtustrankaIDrugiAdressOIB>
    <izvorni_sadrzaj>MA.E.S.TRGOVINA, d.o.o., OIB 71873393319, Avenija Dubrovnik 15, 10000 Zagreb</izvorni_sadrzaj>
    <derivirana_varijabla naziv="DomainObject.Predmet.ProtustrankaIDrugiAdressOIB_1">MA.E.S.TRGOVINA, d.o.o., OIB 71873393319,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Gabrijela Veriga</item>
      <item>MA.E.S.TRGOVINA, d.o.o.</item>
      <item>Dejan Bogdanović</item>
      <item>Sven Šalehar</item>
      <item>Domagoj Krpačić</item>
      <item>ostali - vjerovnici</item>
    </izvorni_sadrzaj>
    <derivirana_varijabla naziv="DomainObject.Predmet.SudioniciListNaziv_1">
      <item>Gabrijela Veriga</item>
      <item>MA.E.S.TRGOVINA, d.o.o.</item>
      <item>Dejan Bogdanović</item>
      <item>Sven Šalehar</item>
      <item>Domagoj Krpačić</item>
      <item>ostali - vjerovnici</item>
    </derivirana_varijabla>
  </DomainObject.Predmet.SudioniciListNaziv>
  <DomainObject.Predmet.SudioniciListAdressOIB>
    <izvorni_sadrzaj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Domagoj Krpačić, OIB 18593686473, Stupno 66,44000 Stupno</item>
      <item>ostali - vjerovnici</item>
    </izvorni_sadrzaj>
    <derivirana_varijabla naziv="DomainObject.Predmet.SudioniciListAdressOIB_1">
      <item>Gabrijela Veriga, OIB 18064163700, Hribarov Prilaz 6,10000 Zagreb</item>
      <item>MA.E.S.TRGOVINA, d.o.o., OIB 71873393319, Avenija Dubrovnik 15,10000 Zagreb</item>
      <item>Dejan Bogdanović, Crnčićeva  16a/1,10000 Zagreb</item>
      <item>Sven Šalehar, OIB 11078083081, Hribarov Prilaz 6,10000 Zagreb</item>
      <item>Domagoj Krpačić, OIB 18593686473, Stupno 66,44000 Stupno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18064163700</item>
      <item>, OIB 71873393319</item>
      <item>, OIB null</item>
      <item>, OIB 11078083081</item>
      <item>, OIB 18593686473</item>
      <item>, OIB null</item>
    </izvorni_sadrzaj>
    <derivirana_varijabla naziv="DomainObject.Predmet.SudioniciListNazivOIB_1">
      <item>, OIB 18064163700</item>
      <item>, OIB 71873393319</item>
      <item>, OIB null</item>
      <item>, OIB 11078083081</item>
      <item>, OIB 18593686473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683</properties:Words>
  <properties:Characters>3669</properties:Characters>
  <properties:Lines>80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2015-12-14T14:32:00Z</dcterms:created>
  <dc:creator>MINISTARSTVO PRAVOSUĐA</dc:creator>
  <cp:lastModifiedBy>Kristina Švajger</cp:lastModifiedBy>
  <cp:lastPrinted>2015-12-14T14:36:00Z</cp:lastPrinted>
  <dcterms:modified xmlns:xsi="http://www.w3.org/2001/XMLSchema-instance" xsi:type="dcterms:W3CDTF">2015-12-14T14:36:00Z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