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679a" w14:paraId="4c3679a" w:rsidRDefault="003812A3" w:rsidP="00CB7BAE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CB7BAE" w:rsidR="003812A3"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CB7BAE" w:rsidP="003812A3" w:rsidR="00CB7BAE">
      <w:pPr>
        <w:jc w:val="center"/>
      </w:pPr>
    </w:p>
    <w:p w:rsidRDefault="00CB7BAE" w:rsidP="003812A3" w:rsidR="00CB7BAE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C93873" w:rsidP="00C93873" w:rsidR="00C93873">
      <w:pPr>
        <w:jc w:val="both"/>
      </w:pPr>
      <w:r w:rsidRPr="009F28BB">
        <w:t xml:space="preserve">Trgovački sud u Zagrebu, po sucu Nikoli Ribariću, u stečajnom predmetu nad dužnikom  DUBROVNIK JANJEVO d.o.o. </w:t>
      </w:r>
      <w:r>
        <w:t>u stečaju</w:t>
      </w:r>
      <w:r w:rsidRPr="009F28BB">
        <w:t>, Zagreb</w:t>
      </w:r>
      <w:r w:rsidR="00CB7BAE">
        <w:t xml:space="preserve"> (Grad Zagreb), Savska cesta </w:t>
      </w:r>
      <w:proofErr w:type="spellStart"/>
      <w:r w:rsidR="00CB7BAE">
        <w:t>30</w:t>
      </w:r>
      <w:proofErr w:type="spellEnd"/>
      <w:r w:rsidR="00212438">
        <w:t xml:space="preserve">, </w:t>
      </w:r>
      <w:proofErr w:type="spellStart"/>
      <w:r w:rsidR="00212438">
        <w:t>OIB</w:t>
      </w:r>
      <w:proofErr w:type="spellEnd"/>
      <w:r w:rsidR="00212438">
        <w:t xml:space="preserve">: </w:t>
      </w:r>
      <w:proofErr w:type="spellStart"/>
      <w:r w:rsidR="00212438">
        <w:t>88515140538</w:t>
      </w:r>
      <w:proofErr w:type="spellEnd"/>
      <w:r w:rsidRPr="009F28BB">
        <w:t>,</w:t>
      </w:r>
      <w:r>
        <w:t xml:space="preserve"> dana 7. veljače 2019.</w:t>
      </w:r>
    </w:p>
    <w:p w:rsidRDefault="003812A3" w:rsidP="003812A3" w:rsidR="003812A3">
      <w:pPr>
        <w:jc w:val="both"/>
      </w:pPr>
    </w:p>
    <w:p w:rsidRDefault="00212438" w:rsidP="003812A3" w:rsidR="00212438">
      <w:pPr>
        <w:jc w:val="center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3812A3" w:rsidR="003812A3" w:rsidRPr="009A689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u roku od 15</w:t>
      </w:r>
      <w:r w:rsidR="003812A3" w:rsidRPr="009A6899">
        <w:t xml:space="preserve"> dana </w:t>
      </w:r>
      <w:r w:rsidR="00AD103F">
        <w:t>od dana primitka zaključka dostavi</w:t>
      </w:r>
      <w:r w:rsidR="00F104EA">
        <w:t>ti</w:t>
      </w:r>
      <w:r w:rsidR="00AD103F">
        <w:t xml:space="preserve"> </w:t>
      </w:r>
      <w:r w:rsidR="003812A3" w:rsidRPr="009A6899">
        <w:t xml:space="preserve">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212438" w:rsidP="003812A3" w:rsidR="00212438">
      <w:pPr>
        <w:jc w:val="center"/>
      </w:pPr>
    </w:p>
    <w:p w:rsidRDefault="003037C1" w:rsidP="003812A3" w:rsidR="003812A3">
      <w:pPr>
        <w:jc w:val="center"/>
      </w:pPr>
      <w:r>
        <w:t>U Zagrebu 7</w:t>
      </w:r>
      <w:r w:rsidR="003812A3">
        <w:t>.</w:t>
      </w:r>
      <w:r>
        <w:t xml:space="preserve"> veljače</w:t>
      </w:r>
      <w:r w:rsidR="003812A3">
        <w:t xml:space="preserve"> 201</w:t>
      </w:r>
      <w:r>
        <w:t>9</w:t>
      </w:r>
      <w:r w:rsidR="003812A3">
        <w:t>.</w:t>
      </w:r>
    </w:p>
    <w:p w:rsidRDefault="00212438" w:rsidP="00212438" w:rsidR="00212438">
      <w:pPr>
        <w:pStyle w:val="Podnaslov"/>
        <w:ind w:left="7080"/>
      </w:pPr>
    </w:p>
    <w:p w:rsidRDefault="003812A3" w:rsidP="00212438" w:rsidR="0029022B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  <w:t xml:space="preserve">         </w:t>
      </w:r>
      <w:r w:rsidR="009C4D03">
        <w:t xml:space="preserve">     </w:t>
      </w:r>
      <w:r w:rsidR="002902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2AEA" w:rsidP="00212438" w:rsidR="001C0F2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62AEA" w:rsidP="00212438" w:rsidR="00462AE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62AEA" w:rsidP="00462AEA" w:rsidR="00462AEA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462AEA" w:rsidP="00212438" w:rsidR="00462AEA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A27D63" w:rsidP="001C0F28" w:rsidR="003812A3">
      <w:pPr>
        <w:pStyle w:val="Podnaslov"/>
        <w:ind w:left="5664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12438" w:rsidP="003812A3" w:rsidR="0021243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12438" w:rsidP="003812A3" w:rsidR="0021243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3037C1">
        <w:t>čka žalba nije dopuštena (čl. 19.</w:t>
      </w:r>
      <w:r>
        <w:t xml:space="preserve"> </w:t>
      </w:r>
      <w:proofErr w:type="spellStart"/>
      <w:r>
        <w:t>toč</w:t>
      </w:r>
      <w:proofErr w:type="spellEnd"/>
      <w:r>
        <w:t xml:space="preserve">. </w:t>
      </w:r>
      <w:r w:rsidR="003037C1">
        <w:t>7.</w:t>
      </w:r>
      <w:r>
        <w:t xml:space="preserve">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BAE" w:rsidP="00CB7BAE" w:rsidR="00CB7BAE">
      <w:r>
        <w:separator/>
      </w:r>
    </w:p>
  </w:endnote>
  <w:endnote w:id="0" w:type="continuationSeparator">
    <w:p w:rsidRDefault="00CB7BAE" w:rsidP="00CB7BAE" w:rsidR="00CB7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BAE" w:rsidP="00CB7BAE" w:rsidR="00CB7BAE">
      <w:r>
        <w:separator/>
      </w:r>
    </w:p>
  </w:footnote>
  <w:footnote w:id="0" w:type="continuationSeparator">
    <w:p w:rsidRDefault="00CB7BAE" w:rsidP="00CB7BAE" w:rsidR="00CB7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BAE" w:rsidP="00CB7BAE" w:rsidR="00CB7BAE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3761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31</w:t>
    </w:r>
    <w:proofErr w:type="spellEnd"/>
  </w:p>
  <w:p w:rsidRDefault="00CB7BAE" w:rsidR="00CB7B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C0F28"/>
    <w:rsid w:val="00212438"/>
    <w:rsid w:val="0029022B"/>
    <w:rsid w:val="003037C1"/>
    <w:rsid w:val="003812A3"/>
    <w:rsid w:val="00462AEA"/>
    <w:rsid w:val="00523F73"/>
    <w:rsid w:val="0081269F"/>
    <w:rsid w:val="00971896"/>
    <w:rsid w:val="009C4D03"/>
    <w:rsid w:val="00A27D63"/>
    <w:rsid w:val="00AD103F"/>
    <w:rsid w:val="00C93873"/>
    <w:rsid w:val="00CB7BAE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B7B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7BA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7B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7BA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A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AE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AE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AE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B7B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7BA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7B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7BA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A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AE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AE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AE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Formated>
  <DomainObject.Predmet.OstaliList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derivirana_varijabla>
  </DomainObject.Predmet.OstaliListFormatedWithAdressOIB>
  <DomainObject.Predmet.OstaliListNaziv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Naziv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Naziv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St-3761/2016-27</izvorni_sadrzaj>
    <derivirana_varijabla naziv="DomainObject.PredzadnjaOdlukaIzPredmeta.Oznaka_1">St-3761/2016-27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601</properties:Characters>
  <properties:Lines>41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2019-02-07T13:20:00Z</dcterms:created>
  <dc:creator>Nikola Ribarić</dc:creator>
  <cp:lastModifiedBy>Maja Hajtek</cp:lastModifiedBy>
  <cp:lastPrinted>2019-02-07T13:40:00Z</cp:lastPrinted>
  <dcterms:modified xmlns:xsi="http://www.w3.org/2001/XMLSchema-instance" xsi:type="dcterms:W3CDTF">2019-02-07T13:40:00Z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dubrovnik janjevo 7.2.2019..docx)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