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6496" w14:paraId="8f66496" w:rsidRDefault="0084742D" w:rsidP="0084742D" w:rsidR="0084742D">
      <w:pPr>
        <w15:collapsed w:val="false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PLAN FINANCIJSKOG RESTRUKTURIRANJA         </w:t>
      </w:r>
    </w:p>
    <w:p w:rsidRDefault="0084742D" w:rsidP="0084742D" w:rsidR="0084742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PZ“ Lugarnica“Hercegovac</w:t>
      </w:r>
    </w:p>
    <w:p w:rsidRDefault="0084742D" w:rsidP="0084742D" w:rsidR="0084742D">
      <w:pPr>
        <w:rPr>
          <w:b/>
          <w:sz w:val="36"/>
          <w:szCs w:val="36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činjenice i okolnosti iz kojih proizlazi postojanje prijeteće nesposobnosti za plaćanje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Blokada računa od strane porezne uprave za iznos od 41.000,00 kn i nemogućnost uplate tog iznosa u jednom iznosu a time i prijeteći stečaj zadruge.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Do problema s tekućom likvidnošću došlo je radi poremećaja u planu priliva </w:t>
      </w:r>
      <w:proofErr w:type="spellStart"/>
      <w:r>
        <w:rPr>
          <w:color w:val="000000"/>
          <w:sz w:val="20"/>
          <w:szCs w:val="20"/>
          <w:lang w:eastAsia="hr-HR"/>
        </w:rPr>
        <w:t>sredstava.U</w:t>
      </w:r>
      <w:proofErr w:type="spellEnd"/>
      <w:r>
        <w:rPr>
          <w:color w:val="000000"/>
          <w:sz w:val="20"/>
          <w:szCs w:val="20"/>
          <w:lang w:eastAsia="hr-HR"/>
        </w:rPr>
        <w:t xml:space="preserve">  2015.godini je odrađeno 12 projekata Ruralnog razvoja za naručioce, no ni jedan nije u 2015.g. do kraja obrađen, a  </w:t>
      </w:r>
      <w:proofErr w:type="spellStart"/>
      <w:r>
        <w:rPr>
          <w:color w:val="000000"/>
          <w:sz w:val="20"/>
          <w:szCs w:val="20"/>
          <w:lang w:eastAsia="hr-HR"/>
        </w:rPr>
        <w:t>ugovrena</w:t>
      </w:r>
      <w:proofErr w:type="spellEnd"/>
      <w:r>
        <w:rPr>
          <w:color w:val="000000"/>
          <w:sz w:val="20"/>
          <w:szCs w:val="20"/>
          <w:lang w:eastAsia="hr-HR"/>
        </w:rPr>
        <w:t xml:space="preserve"> naknada za uspjeh u </w:t>
      </w:r>
      <w:proofErr w:type="spellStart"/>
      <w:r>
        <w:rPr>
          <w:color w:val="000000"/>
          <w:sz w:val="20"/>
          <w:szCs w:val="20"/>
          <w:lang w:eastAsia="hr-HR"/>
        </w:rPr>
        <w:t>prjektima</w:t>
      </w:r>
      <w:proofErr w:type="spellEnd"/>
      <w:r>
        <w:rPr>
          <w:color w:val="000000"/>
          <w:sz w:val="20"/>
          <w:szCs w:val="20"/>
          <w:lang w:eastAsia="hr-HR"/>
        </w:rPr>
        <w:t xml:space="preserve"> iznosila je 90.000,00 kuna. Opće je poznato da je do zastoja pri odlučivanju u državnoj administraciji došlo radi izbora, imenovanje nove Vlade, te dužnosnika u Tijelima koja odlučuju o </w:t>
      </w:r>
      <w:proofErr w:type="spellStart"/>
      <w:r>
        <w:rPr>
          <w:color w:val="000000"/>
          <w:sz w:val="20"/>
          <w:szCs w:val="20"/>
          <w:lang w:eastAsia="hr-HR"/>
        </w:rPr>
        <w:t>zahtjevim</w:t>
      </w:r>
      <w:proofErr w:type="spellEnd"/>
      <w:r>
        <w:rPr>
          <w:color w:val="000000"/>
          <w:sz w:val="20"/>
          <w:szCs w:val="20"/>
          <w:lang w:eastAsia="hr-HR"/>
        </w:rPr>
        <w:t xml:space="preserve"> </w:t>
      </w:r>
      <w:proofErr w:type="spellStart"/>
      <w:r>
        <w:rPr>
          <w:color w:val="000000"/>
          <w:sz w:val="20"/>
          <w:szCs w:val="20"/>
          <w:lang w:eastAsia="hr-HR"/>
        </w:rPr>
        <w:t>aza</w:t>
      </w:r>
      <w:proofErr w:type="spellEnd"/>
      <w:r>
        <w:rPr>
          <w:color w:val="000000"/>
          <w:sz w:val="20"/>
          <w:szCs w:val="20"/>
          <w:lang w:eastAsia="hr-HR"/>
        </w:rPr>
        <w:t xml:space="preserve"> dodjelom bespovratnih sredstava, te se umjesto u 3. Kvartalu 2015. Godine odluke očekuju u krajem 1. Kvartala 2016. godine.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Od upravljačkog tijela imamo informacije da je sada obrada podnijetih zahtijeva u tijeku., te očekujemo i priliv po ovim predmetima u sljedećim mjesecima, najkasnije u prvoj polovici 2016.godine.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Osim toga cijelu godinu je upraviteljica bila na bolovanju zbog infarkta.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izračun manjka likvidnih sredstava na dan priloženih financijskih izvještaja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Manjak likvidnih sredstava je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50.000,00 kn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mjere financijskoga restrukturiranja i izračun njihovih učinaka na manjak likvidnih sredstava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Mjere financijskog restrukturiranja odnose se na </w:t>
      </w:r>
      <w:proofErr w:type="spellStart"/>
      <w:r>
        <w:rPr>
          <w:color w:val="000000"/>
          <w:sz w:val="20"/>
          <w:szCs w:val="20"/>
          <w:lang w:eastAsia="hr-HR"/>
        </w:rPr>
        <w:t>odblokiranje</w:t>
      </w:r>
      <w:proofErr w:type="spellEnd"/>
      <w:r>
        <w:rPr>
          <w:color w:val="000000"/>
          <w:sz w:val="20"/>
          <w:szCs w:val="20"/>
          <w:lang w:eastAsia="hr-HR"/>
        </w:rPr>
        <w:t xml:space="preserve"> poduzeća, dakle na obročnu otplatu prema poreznoj upravi duga u visini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58.000,00 kn. ( blokada 41.000 kn).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mjere operativnoga restrukturiranja i izračun njihovih učinaka na poslovanje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Ugovaranje dodatnih poslova na projektima EU fondova . Planirano je i potpisano ugovora  u 2016.cca 160.000 kn. Uz stalni posao rada kavane više nego dovoljno za financiranje restrukturiranja i normalnog poslovanja.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 poslovanja za razdoblje do kraja tekuće i za dvije sljedeće kalendarske godine uz detaljno obrazloženje razloga za utvrđivanje svake pozicije plana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godina                     2016                                  2017                                 2018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Prihodi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______________________________________________________________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Usluge              160.000                           180.000                             200.000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Ugostiteljstvo    650.000                           700.000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700.000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==========================================================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Ukupno:                 800.000                           880.000                             900.000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==========================================================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Rashodi:  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___________________________________________________________________          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Troškovi robe    250.000                           280.000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280.000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Plaće                   180.000                          200.000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200.000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Režije                    60.000                             65.000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65.000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</w:t>
      </w:r>
      <w:proofErr w:type="spellStart"/>
      <w:r>
        <w:rPr>
          <w:color w:val="000000"/>
          <w:sz w:val="20"/>
          <w:szCs w:val="20"/>
          <w:lang w:eastAsia="hr-HR"/>
        </w:rPr>
        <w:t>Administ.t</w:t>
      </w:r>
      <w:proofErr w:type="spellEnd"/>
      <w:r>
        <w:rPr>
          <w:color w:val="000000"/>
          <w:sz w:val="20"/>
          <w:szCs w:val="20"/>
          <w:lang w:eastAsia="hr-HR"/>
        </w:rPr>
        <w:t xml:space="preserve">.            12.000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Restrukturiranje    25.000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25.000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      -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Ostalo                    50.000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Ukupno               577.000                           632.000                               607,000                        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Dobit                   233.000                           248.000                               293.000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Porez 20%             46,600                             49,600                                 58,600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Obrazloženje: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usluga su dogovoreni i Ugovoreni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kavane su na razini dosadašnjih uz neznatno povećanje u 2017 i 2018.g.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Rashodi su u okvirima dosadašnjih uz </w:t>
      </w:r>
      <w:proofErr w:type="spellStart"/>
      <w:r>
        <w:rPr>
          <w:color w:val="000000"/>
          <w:sz w:val="20"/>
          <w:szCs w:val="20"/>
          <w:lang w:eastAsia="hr-HR"/>
        </w:rPr>
        <w:t>prosjećne</w:t>
      </w:r>
      <w:proofErr w:type="spellEnd"/>
      <w:r>
        <w:rPr>
          <w:color w:val="000000"/>
          <w:sz w:val="20"/>
          <w:szCs w:val="20"/>
          <w:lang w:eastAsia="hr-HR"/>
        </w:rPr>
        <w:t xml:space="preserve"> plaće od 4000,00 kn po zaposlenom.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planiranu bilancu na zadnji dan razdoblja za koje je sastavljen plan poslovanja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                                          Planirana    bilanca   za 2018.g.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Aktiva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Potraživanja za upisani a neuplaćeni kapital………………………………….0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Dugotrajna imovina……………………………………………………..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50.000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Kratkotrajna imovina…………………………………………….……</w:t>
      </w:r>
      <w:r>
        <w:rPr>
          <w:b/>
          <w:color w:val="000000"/>
          <w:sz w:val="20"/>
          <w:szCs w:val="20"/>
          <w:lang w:eastAsia="hr-HR"/>
        </w:rPr>
        <w:t>323.000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Zalihe……………………………………………………………..20.000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Potraživanja………………………………………………………40.000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Kratkotrajna financijska imovina………………………………..263.000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>Ukupno aktiva………………………………………………………….373.000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_________________________________________________________________________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Pasiva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Kapital i rezerve……………………………………………………….</w:t>
      </w:r>
      <w:r>
        <w:rPr>
          <w:b/>
          <w:color w:val="000000"/>
          <w:sz w:val="20"/>
          <w:szCs w:val="20"/>
          <w:lang w:eastAsia="hr-HR"/>
        </w:rPr>
        <w:t>300.000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Temeljni kapital……………………………………………………..7.000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Dobit /gubitak poslovne godine………………………………….233.000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Rezerviranja…………………………………………………………….  </w:t>
      </w:r>
      <w:r>
        <w:rPr>
          <w:b/>
          <w:color w:val="000000"/>
          <w:sz w:val="20"/>
          <w:szCs w:val="20"/>
          <w:lang w:eastAsia="hr-HR"/>
        </w:rPr>
        <w:t>43.000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Kratkoročne obveze………………………………………………………</w:t>
      </w:r>
      <w:r>
        <w:rPr>
          <w:b/>
          <w:color w:val="000000"/>
          <w:sz w:val="20"/>
          <w:szCs w:val="20"/>
          <w:lang w:eastAsia="hr-HR"/>
        </w:rPr>
        <w:t>30.000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Predujmovi……………………………………………………………10.000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</w:t>
      </w:r>
      <w:proofErr w:type="spellStart"/>
      <w:r>
        <w:rPr>
          <w:color w:val="000000"/>
          <w:sz w:val="20"/>
          <w:szCs w:val="20"/>
          <w:lang w:eastAsia="hr-HR"/>
        </w:rPr>
        <w:t>Dobavljaći</w:t>
      </w:r>
      <w:proofErr w:type="spellEnd"/>
      <w:r>
        <w:rPr>
          <w:color w:val="000000"/>
          <w:sz w:val="20"/>
          <w:szCs w:val="20"/>
          <w:lang w:eastAsia="hr-HR"/>
        </w:rPr>
        <w:t>……………………………………………………………..10.000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Zaposlenici…………………………………………………………….10.000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Ukupno pasiva …………………………………………………………..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373.000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                        </w:t>
      </w: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 xml:space="preserve">analizu svih tražbina prema visini i vrsti (tražbine radnika i prijašnjih dužnikovih radnika, izlučna prava, </w:t>
      </w:r>
      <w:proofErr w:type="spellStart"/>
      <w:r>
        <w:rPr>
          <w:b/>
          <w:color w:val="000000"/>
          <w:sz w:val="20"/>
          <w:szCs w:val="20"/>
        </w:rPr>
        <w:t>razlučna</w:t>
      </w:r>
      <w:proofErr w:type="spellEnd"/>
      <w:r>
        <w:rPr>
          <w:b/>
          <w:color w:val="000000"/>
          <w:sz w:val="20"/>
          <w:szCs w:val="20"/>
        </w:rPr>
        <w:t xml:space="preserve"> prava, tražbine za koje se vodi postupak, neosigurane tražbine i druge tražbine)</w:t>
      </w:r>
    </w:p>
    <w:p w:rsidRDefault="0084742D" w:rsidP="0084742D" w:rsidR="0084742D">
      <w:pPr>
        <w:pStyle w:val="Odlomakpopisa"/>
        <w:spacing w:afterLines="30" w:after="72" w:beforeLines="30" w:before="72"/>
        <w:ind w:left="1440"/>
        <w:rPr>
          <w:b/>
          <w:color w:val="000000"/>
          <w:sz w:val="20"/>
          <w:szCs w:val="20"/>
        </w:rPr>
      </w:pPr>
    </w:p>
    <w:p w:rsidRDefault="0084742D" w:rsidP="0084742D" w:rsidR="0084742D"/>
    <w:p w:rsidRDefault="0084742D" w:rsidP="0084742D" w:rsidR="0084742D">
      <w:r>
        <w:t xml:space="preserve">           1.POREZNA UPRAVA……………………………………58.000,00kn</w:t>
      </w:r>
    </w:p>
    <w:p w:rsidRDefault="0084742D" w:rsidP="0084742D" w:rsidR="0084742D">
      <w:r>
        <w:t xml:space="preserve">    </w:t>
      </w:r>
    </w:p>
    <w:p w:rsidRDefault="0084742D" w:rsidP="0084742D" w:rsidR="0084742D">
      <w:r>
        <w:t xml:space="preserve">           2.ANJA d.o.o.Garešnica-----------------------------------------55.000,00 kn   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   3.OPG ŽIGROVIĆ ZELINA-----------------------------------------------------5.000,00 kn</w:t>
      </w: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ponudu vjerovnicima razvrstanim u skupine odgovarajućom primjenom pravila o razvrstavanju sudionika u stečajnom planu o načinu, rokovima i uvjetima namirenja tražbina</w:t>
      </w:r>
    </w:p>
    <w:p w:rsidRDefault="0084742D" w:rsidP="0084742D" w:rsidR="0084742D">
      <w:pPr>
        <w:pStyle w:val="Odlomakpopisa"/>
        <w:spacing w:afterLines="30" w:after="72" w:beforeLines="30" w:before="72"/>
        <w:ind w:left="1440"/>
        <w:rPr>
          <w:b/>
          <w:color w:val="000000"/>
          <w:sz w:val="20"/>
          <w:szCs w:val="20"/>
        </w:rPr>
      </w:pPr>
    </w:p>
    <w:p w:rsidRDefault="0084742D" w:rsidP="0084742D" w:rsidR="0084742D">
      <w:pPr>
        <w:pStyle w:val="Odlomakpopisa"/>
        <w:rPr>
          <w:b/>
          <w:lang w:eastAsia="en-US"/>
        </w:rPr>
      </w:pPr>
      <w:r>
        <w:rPr>
          <w:b/>
        </w:rPr>
        <w:t>PRIJEDLOG NAMIRENJA</w:t>
      </w:r>
    </w:p>
    <w:p w:rsidRDefault="0084742D" w:rsidP="0084742D" w:rsidR="0084742D">
      <w:pPr>
        <w:pStyle w:val="Odlomakpopisa"/>
      </w:pPr>
    </w:p>
    <w:p w:rsidRDefault="0084742D" w:rsidP="0084742D" w:rsidR="0084742D">
      <w:pPr>
        <w:pStyle w:val="Odlomakpopisa"/>
      </w:pPr>
      <w:r>
        <w:t>1.POREZNA UPRAVA</w:t>
      </w:r>
    </w:p>
    <w:p w:rsidRDefault="0084742D" w:rsidP="0084742D" w:rsidR="0084742D">
      <w:pPr>
        <w:pStyle w:val="Odlomakpopisa"/>
      </w:pPr>
      <w:r>
        <w:t xml:space="preserve">    </w:t>
      </w:r>
    </w:p>
    <w:p w:rsidRDefault="0084742D" w:rsidP="0084742D" w:rsidR="0084742D">
      <w:pPr>
        <w:pStyle w:val="Odlomakpopisa"/>
      </w:pPr>
      <w:r>
        <w:t xml:space="preserve">   -PLAĆANJE UKUPNOG DUGA U IZNOSU OD 58.000,00 KN NA 24 RATA I KAMATE 4,5 %</w:t>
      </w:r>
    </w:p>
    <w:p w:rsidRDefault="0084742D" w:rsidP="0084742D" w:rsidR="0084742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      2.ANJA d.o.o. Garešnica i OPG </w:t>
      </w:r>
      <w:proofErr w:type="spellStart"/>
      <w:r>
        <w:rPr>
          <w:color w:val="000000"/>
          <w:sz w:val="20"/>
          <w:szCs w:val="20"/>
          <w:lang w:eastAsia="hr-HR"/>
        </w:rPr>
        <w:t>Žigrović</w:t>
      </w:r>
      <w:proofErr w:type="spellEnd"/>
      <w:r>
        <w:rPr>
          <w:color w:val="000000"/>
          <w:sz w:val="20"/>
          <w:szCs w:val="20"/>
          <w:lang w:eastAsia="hr-HR"/>
        </w:rPr>
        <w:t>,Zelina-Plaćanje ukupnog duga u 24 jednake rate uz otpis kamata</w:t>
      </w:r>
    </w:p>
    <w:p w:rsidRDefault="0084742D" w:rsidP="0084742D" w:rsidR="0084742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rok za dobrovoljno ispunjenje i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U roku 24 mjeseca</w:t>
      </w:r>
    </w:p>
    <w:p w:rsidRDefault="0084742D" w:rsidP="0084742D" w:rsidR="0084742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10. planirani iznos troškova restrukturiranja.</w:t>
      </w:r>
    </w:p>
    <w:p w:rsidRDefault="0084742D" w:rsidP="0084742D" w:rsidR="0084742D">
      <w:pPr>
        <w:rPr>
          <w:b/>
        </w:rPr>
      </w:pPr>
      <w:r>
        <w:rPr>
          <w:b/>
        </w:rPr>
        <w:t xml:space="preserve">           5000.000 kn</w:t>
      </w:r>
    </w:p>
    <w:p w:rsidRDefault="0084742D" w:rsidP="0084742D" w:rsidR="0084742D" w:rsidRPr="0084742D">
      <w:pPr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                      </w:t>
      </w:r>
    </w:p>
    <w:p w:rsidRDefault="0084742D" w:rsidP="0084742D" w:rsidR="0084742D">
      <w:r>
        <w:t>U Hercegovcu, 11.3.2016.g</w:t>
      </w:r>
    </w:p>
    <w:p w:rsidRDefault="0084742D" w:rsidP="0084742D" w:rsidR="0084742D">
      <w:r>
        <w:t xml:space="preserve">                                                                               UPRAVITELJ</w:t>
      </w:r>
    </w:p>
    <w:p w:rsidRDefault="0084742D" w:rsidP="0084742D" w:rsidR="00AE649C" w:rsidRPr="00B76F3C">
      <w:r>
        <w:t xml:space="preserve">                                                                                Ljiljana </w:t>
      </w:r>
      <w:proofErr w:type="spellStart"/>
      <w:r>
        <w:t>Biroš</w:t>
      </w:r>
      <w:proofErr w:type="spellEnd"/>
      <w:r>
        <w:t>-Pereš,</w:t>
      </w:r>
      <w:proofErr w:type="spellStart"/>
      <w:r>
        <w:t>mag</w:t>
      </w:r>
      <w:proofErr w:type="spellEnd"/>
      <w:r>
        <w:t xml:space="preserve"> </w:t>
      </w:r>
      <w:proofErr w:type="spellStart"/>
      <w:r>
        <w:t>iur</w:t>
      </w:r>
      <w:proofErr w:type="spellEnd"/>
    </w:p>
    <w:p w:rsidRDefault="008474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1F0D" w:rsidP="0084742D" w:rsidR="00A21F0D">
      <w:pPr>
        <w:pStyle w:val="NormaleSPIS"/>
        <w:ind w:firstLine="0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4A0992"/>
    <w:multiLevelType w:val="hybridMultilevel"/>
    <w:tmpl w:val="0EECF7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42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1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St-189/2016-11</izvorni_sadrzaj>
    <derivirana_varijabla naziv="DomainObject.Oznaka_1">St-189/2016-11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St-189/2016-11</izvorni_sadrzaj>
    <derivirana_varijabla naziv="DomainObject.PoslovniBrojDokumenta_1">St-189/2016-11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A1384-2BCA-4C7D-89E5-FF8B9B1A4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4351</properties:Characters>
  <properties:Lines>119</properties:Lines>
  <properties:Paragraphs>76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2016-04-27T07:16:00Z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