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d535" w14:paraId="450d535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0635D2">
        <w:t>615</w:t>
      </w:r>
      <w:r w:rsidR="00A446AE">
        <w:t>/1</w:t>
      </w:r>
      <w:r w:rsidR="00F5508B">
        <w:t>7</w:t>
      </w:r>
      <w:r w:rsidR="00BF2E52">
        <w:t>-10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197793" w:rsidRPr="00DC15AC">
        <w:rPr>
          <w:lang w:val="pt-BR"/>
        </w:rPr>
        <w:t xml:space="preserve">GREEN CLEAN d.o.o., Zagreb, Strojarska cesta 16, OIB: </w:t>
      </w:r>
      <w:r w:rsidR="00197793" w:rsidRPr="00DC15AC">
        <w:t>52019150421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F5508B">
        <w:rPr>
          <w:lang w:val="pt-BR"/>
        </w:rPr>
        <w:t>23</w:t>
      </w:r>
      <w:r w:rsidR="00563186">
        <w:rPr>
          <w:lang w:val="pt-BR"/>
        </w:rPr>
        <w:t xml:space="preserve">. </w:t>
      </w:r>
      <w:r w:rsidR="00F5508B">
        <w:rPr>
          <w:lang w:val="pt-BR"/>
        </w:rPr>
        <w:t>svibnja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239B9" w:rsidRPr="00DC15AC">
        <w:rPr>
          <w:lang w:val="pt-BR"/>
        </w:rPr>
        <w:t xml:space="preserve">GREEN CLEAN d.o.o., Zagreb, Strojarska cesta 16, OIB: </w:t>
      </w:r>
      <w:r w:rsidR="00B239B9" w:rsidRPr="00DC15AC">
        <w:t>52019150421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635D2">
        <w:t>615</w:t>
      </w:r>
      <w:r w:rsidR="00535D8E" w:rsidRPr="00B9015B">
        <w:t>-</w:t>
      </w:r>
      <w:r w:rsidR="00C138D6">
        <w:t>17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CF602E" w:rsidRPr="00DC15AC">
        <w:rPr>
          <w:lang w:val="pt-BR"/>
        </w:rPr>
        <w:t xml:space="preserve">GREEN CLEAN d.o.o., Zagreb, Strojarska cesta 16, OIB: </w:t>
      </w:r>
      <w:r w:rsidR="00CF602E" w:rsidRPr="00DC15AC">
        <w:t>52019150421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690833" w:rsidR="00690833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14511F" w:rsidRPr="00DC15AC">
        <w:rPr>
          <w:lang w:val="pt-BR"/>
        </w:rPr>
        <w:t xml:space="preserve">GREEN CLEAN d.o.o., Zagreb, Strojarska cesta 16, OIB: </w:t>
      </w:r>
      <w:r w:rsidR="0014511F" w:rsidRPr="00DC15AC">
        <w:t>52019150421</w:t>
      </w:r>
      <w:r w:rsidR="0014511F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A8759C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>dan</w:t>
      </w:r>
      <w:r w:rsidR="00F26CAF">
        <w:t xml:space="preserve"> </w:t>
      </w:r>
      <w:r w:rsidR="00690833">
        <w:t xml:space="preserve">16. veljače 2017. </w:t>
      </w:r>
      <w:r w:rsidR="00690833" w:rsidRPr="00E974B3">
        <w:t>dužnik u Očevidniku redoslijeda osnova za plaćanje ima</w:t>
      </w:r>
      <w:r w:rsidR="00690833">
        <w:t>o</w:t>
      </w:r>
      <w:r w:rsidR="00690833" w:rsidRPr="00E974B3">
        <w:t xml:space="preserve"> evidentirane neizvršene osnove za plaćanje</w:t>
      </w:r>
      <w:r w:rsidR="00690833">
        <w:t xml:space="preserve"> u neprekinutom razdoblju od 120 </w:t>
      </w:r>
      <w:r w:rsidR="00690833" w:rsidRPr="00E974B3">
        <w:t xml:space="preserve">dana, u ukupnom iznosu od </w:t>
      </w:r>
      <w:r w:rsidR="00690833">
        <w:t xml:space="preserve">26.721,08 </w:t>
      </w:r>
      <w:r w:rsidR="00690833" w:rsidRPr="00E974B3">
        <w:t xml:space="preserve">kn, </w:t>
      </w:r>
      <w:r w:rsidR="00690833">
        <w:t>te je imao 1</w:t>
      </w:r>
      <w:r w:rsidR="00690833" w:rsidRPr="00E974B3">
        <w:t xml:space="preserve"> zaposlen</w:t>
      </w:r>
      <w:r w:rsidR="00690833">
        <w:t>og.</w:t>
      </w:r>
    </w:p>
    <w:p w:rsidRDefault="00AE00DF" w:rsidP="00250A6E" w:rsidR="00AE00DF">
      <w:pPr>
        <w:pStyle w:val="Tijeloteksta"/>
        <w:ind w:firstLine="708"/>
      </w:pPr>
    </w:p>
    <w:p w:rsidRDefault="00225613" w:rsidP="00250A6E" w:rsidR="00225613" w:rsidRPr="002A51B6">
      <w:pPr>
        <w:pStyle w:val="Tijeloteksta"/>
        <w:ind w:firstLine="708"/>
      </w:pPr>
      <w:r w:rsidRPr="002A51B6">
        <w:t xml:space="preserve">Rješenjem ovoga suda od </w:t>
      </w:r>
      <w:r w:rsidR="002A51B6">
        <w:t>24</w:t>
      </w:r>
      <w:r w:rsidR="00250A6E" w:rsidRPr="002A51B6">
        <w:t xml:space="preserve">. </w:t>
      </w:r>
      <w:r w:rsidR="002A51B6">
        <w:t>travnja</w:t>
      </w:r>
      <w:r w:rsidR="00250A6E" w:rsidRPr="002A51B6">
        <w:t xml:space="preserve"> 2017. pokrenut je prethodni postupak nad dužnikom u skladu </w:t>
      </w:r>
      <w:r w:rsidR="008019C2" w:rsidRPr="002A51B6">
        <w:t xml:space="preserve">s odredbom čl. 115. st. 1. SZ-a, dok je </w:t>
      </w:r>
      <w:r w:rsidR="009B7A31">
        <w:t>23</w:t>
      </w:r>
      <w:r w:rsidR="008019C2" w:rsidRPr="002A51B6">
        <w:t xml:space="preserve">. </w:t>
      </w:r>
      <w:r w:rsidR="009B7A31">
        <w:t>svibnja</w:t>
      </w:r>
      <w:r w:rsidR="008019C2" w:rsidRPr="002A51B6">
        <w:t xml:space="preserve"> 2017. održan</w:t>
      </w:r>
      <w:r w:rsidR="00D23C1F" w:rsidRPr="002A51B6">
        <w:t xml:space="preserve">o ročište </w:t>
      </w:r>
      <w:r w:rsidRPr="002A51B6">
        <w:t xml:space="preserve">radi </w:t>
      </w:r>
      <w:r w:rsidR="004005AE" w:rsidRPr="002A51B6">
        <w:t>očitovanja o prijedlogu za otvaranje stečajnoga postupka</w:t>
      </w:r>
      <w:r w:rsidRPr="002A51B6">
        <w:t xml:space="preserve">, koje je, u skladu s odredbom čl. 128. st. 5. SZ-a, spojeno s ročištem radi rasprave o pretpostavkama za otvaranje stečajnoga postupka. </w:t>
      </w:r>
    </w:p>
    <w:p w:rsidRDefault="00AE00DF" w:rsidP="0083257E" w:rsidR="00AE00DF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AE00DF" w:rsidP="008019C2" w:rsidR="00AE00DF">
      <w:pPr>
        <w:ind w:firstLine="709"/>
        <w:jc w:val="both"/>
      </w:pPr>
    </w:p>
    <w:p w:rsidRDefault="00540560" w:rsidP="008019C2" w:rsidR="008019C2">
      <w:pPr>
        <w:ind w:firstLine="709"/>
        <w:jc w:val="both"/>
      </w:pPr>
      <w:r>
        <w:t xml:space="preserve">Iz </w:t>
      </w:r>
      <w:r w:rsidR="00087B63">
        <w:t xml:space="preserve">podneska Financijske agencije od 27. travnja 2017. (list </w:t>
      </w:r>
      <w:r w:rsidR="0000109A">
        <w:t>11</w:t>
      </w:r>
      <w:r w:rsidR="00087B63">
        <w:t xml:space="preserve">. spisa) proizlazi kako je na dan </w:t>
      </w:r>
      <w:r w:rsidR="0000109A">
        <w:t>16</w:t>
      </w:r>
      <w:r w:rsidR="00087B63">
        <w:t xml:space="preserve">. veljače 2017. dužnik u očevidniku redoslijeda osnova za plaćanje imao </w:t>
      </w:r>
      <w:r w:rsidR="00E757C5" w:rsidRPr="00E757C5">
        <w:t xml:space="preserve">evidentirane neizvršene osnove za plaćanje u neprekinutom razdoblju od </w:t>
      </w:r>
      <w:r w:rsidR="00087B63">
        <w:t>120</w:t>
      </w:r>
      <w:r w:rsidR="00E757C5" w:rsidRPr="00E757C5">
        <w:t xml:space="preserve"> dana, u ukupnom iznosu od </w:t>
      </w:r>
      <w:r w:rsidR="0000109A">
        <w:t>26.721,08</w:t>
      </w:r>
      <w:r w:rsidR="00087B63">
        <w:t xml:space="preserve"> </w:t>
      </w:r>
      <w:r w:rsidR="00E757C5" w:rsidRPr="00E757C5">
        <w:t>kn.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BB29D0" w:rsidRPr="00BB29D0">
        <w:t>zastupni</w:t>
      </w:r>
      <w:r w:rsidR="003A60CE">
        <w:t>k</w:t>
      </w:r>
      <w:r w:rsidR="00BB29D0" w:rsidRPr="00BB29D0">
        <w:t xml:space="preserve"> po zakonu dužnika </w:t>
      </w:r>
      <w:r w:rsidR="008019C2">
        <w:t>nije ospori</w:t>
      </w:r>
      <w:r w:rsidR="003A60CE">
        <w:t>o</w:t>
      </w:r>
      <w:r w:rsidR="008019C2">
        <w:t xml:space="preserve">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E00DF" w:rsidP="001D3511" w:rsidR="00AE00DF">
      <w:pPr>
        <w:ind w:firstLine="708"/>
        <w:jc w:val="both"/>
      </w:pPr>
    </w:p>
    <w:p w:rsidRDefault="00C61AAC" w:rsidP="001D3511" w:rsidR="001D3511">
      <w:pPr>
        <w:ind w:firstLine="708"/>
        <w:jc w:val="both"/>
      </w:pPr>
      <w:r>
        <w:t xml:space="preserve">Na ročištu </w:t>
      </w:r>
      <w:r w:rsidR="00E757C5">
        <w:t>odr</w:t>
      </w:r>
      <w:r w:rsidR="00087B63">
        <w:t>žanom 23</w:t>
      </w:r>
      <w:r w:rsidR="00E757C5">
        <w:t xml:space="preserve">. </w:t>
      </w:r>
      <w:r w:rsidR="00087B63">
        <w:t>svibnja 2</w:t>
      </w:r>
      <w:r w:rsidR="00E757C5">
        <w:t>017. zastupni</w:t>
      </w:r>
      <w:r>
        <w:t xml:space="preserve">k </w:t>
      </w:r>
      <w:r w:rsidR="00E757C5">
        <w:t xml:space="preserve">po zakonu dužnika </w:t>
      </w:r>
      <w:r w:rsidR="00A0095A">
        <w:t xml:space="preserve">Davor Perišić </w:t>
      </w:r>
      <w:r>
        <w:t>je izjavio da se ne protivi prijedlogu za otvaranje stečajnog postupka nad dužnikom</w:t>
      </w:r>
      <w:r w:rsidR="00316E18">
        <w:t xml:space="preserve">. Osim toga je izjavio kako </w:t>
      </w:r>
      <w:r w:rsidR="001D3511">
        <w:t xml:space="preserve">dužnik nema nekretnina, </w:t>
      </w:r>
      <w:r w:rsidR="007443DF">
        <w:t xml:space="preserve">niti </w:t>
      </w:r>
      <w:r w:rsidR="001D3511">
        <w:t xml:space="preserve">novčanih </w:t>
      </w:r>
      <w:r w:rsidR="007443DF">
        <w:t xml:space="preserve">ili </w:t>
      </w:r>
      <w:r w:rsidR="001D3511">
        <w:t>bilo</w:t>
      </w:r>
      <w:r w:rsidR="007443DF">
        <w:t xml:space="preserve"> </w:t>
      </w:r>
      <w:r w:rsidR="001D3511">
        <w:t xml:space="preserve">kakvih drugih tražbina prema trećim osobama. Nadalje </w:t>
      </w:r>
      <w:r w:rsidR="007443DF">
        <w:t xml:space="preserve">je </w:t>
      </w:r>
      <w:r w:rsidR="001D3511">
        <w:t>doda</w:t>
      </w:r>
      <w:r w:rsidR="00C84593">
        <w:t>o</w:t>
      </w:r>
      <w:r w:rsidR="001D3511">
        <w:t xml:space="preserve"> kako je dužnik vlasnik pokretnine – stroj</w:t>
      </w:r>
      <w:r w:rsidR="007443DF">
        <w:t xml:space="preserve">a za kemijsko čišćenje Renzacci, koji je star više od 30 godina, kupljen je rabljen, a njegova </w:t>
      </w:r>
      <w:r w:rsidR="001D3511">
        <w:t xml:space="preserve">nabavna vrijednost </w:t>
      </w:r>
      <w:r w:rsidR="007443DF">
        <w:t xml:space="preserve">je </w:t>
      </w:r>
      <w:r w:rsidR="001D3511">
        <w:t>2014./2015. godine iznosila 10.000,00 kn</w:t>
      </w:r>
      <w:r w:rsidR="007443DF">
        <w:t xml:space="preserve">, dok je njegova knjigovodstvena </w:t>
      </w:r>
      <w:r w:rsidR="001D3511">
        <w:t xml:space="preserve">vrijednost na dan 22. svibnja 2017 iznosila 3.500,00 kn. </w:t>
      </w:r>
      <w:r w:rsidR="00C84593">
        <w:t xml:space="preserve">Osim toga je izjavio kako pokretnine - </w:t>
      </w:r>
      <w:r w:rsidR="001D3511">
        <w:t>"oprem</w:t>
      </w:r>
      <w:r w:rsidR="00C84593">
        <w:t>a</w:t>
      </w:r>
      <w:r w:rsidR="001D3511">
        <w:t xml:space="preserve"> za pranje rublja" iz kontne kartice</w:t>
      </w:r>
      <w:r w:rsidR="00C84593">
        <w:t>,</w:t>
      </w:r>
      <w:r w:rsidR="001D3511">
        <w:t xml:space="preserve"> čija knjigovodstvena vrijednost iznosi 67.365,73 kn</w:t>
      </w:r>
      <w:r w:rsidR="00C84593">
        <w:t>,</w:t>
      </w:r>
      <w:r w:rsidR="001D3511">
        <w:t xml:space="preserve"> </w:t>
      </w:r>
      <w:r w:rsidR="00C84593">
        <w:t xml:space="preserve">nisu </w:t>
      </w:r>
      <w:r w:rsidR="001D3511">
        <w:t>u dužnikovom vlasništvu već su u vlasništvu društva Raiffeisen Leasing d.o.o. Konačno</w:t>
      </w:r>
      <w:r w:rsidR="00C84593">
        <w:t xml:space="preserve"> je izjavio kako </w:t>
      </w:r>
      <w:r w:rsidR="001D3511">
        <w:t xml:space="preserve">osim navedenog stroja za kemijsko čišćenje </w:t>
      </w:r>
      <w:r w:rsidR="00766E18">
        <w:t xml:space="preserve">Renzacci </w:t>
      </w:r>
      <w:r w:rsidR="001D3511">
        <w:t>duž</w:t>
      </w:r>
      <w:r w:rsidR="00D4763C">
        <w:t>nik nema nikakve druge imovine.</w:t>
      </w:r>
    </w:p>
    <w:p w:rsidRDefault="00AE00DF" w:rsidP="00D702D3" w:rsidR="00AE00DF">
      <w:pPr>
        <w:ind w:firstLine="708"/>
        <w:jc w:val="both"/>
      </w:pPr>
    </w:p>
    <w:p w:rsidRDefault="00D702D3" w:rsidP="00D702D3" w:rsidR="00D702D3" w:rsidRPr="00765B9F">
      <w:pPr>
        <w:ind w:firstLine="708"/>
        <w:jc w:val="both"/>
      </w:pPr>
      <w:r w:rsidRPr="00765B9F">
        <w:t>S</w:t>
      </w:r>
      <w:r>
        <w:t xml:space="preserve"> obzirom na to da osim navedene pokretnine – starog, rabljenog stroja za kemijsko čišćenje Renzacci, dužnik nije vlasnik nikakve druge imovine, to je, uzevši u obzir </w:t>
      </w:r>
      <w:r w:rsidRPr="00765B9F">
        <w:t xml:space="preserve">navedeno, sud utvrdio kako </w:t>
      </w:r>
      <w:r>
        <w:t xml:space="preserve">u konkretnom slučaju </w:t>
      </w:r>
      <w:r w:rsidRPr="00765B9F">
        <w:t xml:space="preserve">imovina dužnika koja bi ušla u stečajnu masu nije dovoljna ni za namirenje troškova </w:t>
      </w:r>
      <w:r>
        <w:t xml:space="preserve">stečajnoga </w:t>
      </w:r>
      <w:r w:rsidRPr="00765B9F">
        <w:t>postupka</w:t>
      </w:r>
      <w:r>
        <w:t>. Z</w:t>
      </w:r>
      <w:r w:rsidRPr="00765B9F">
        <w:t xml:space="preserve">bog </w:t>
      </w:r>
      <w:r>
        <w:t xml:space="preserve">toga </w:t>
      </w:r>
      <w:r w:rsidRPr="00765B9F">
        <w:t>su, 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AE00DF" w:rsidP="0054341C" w:rsidR="00AE00DF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AE00DF" w:rsidP="008D5709" w:rsidR="00AE00DF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lastRenderedPageBreak/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E00DF">
      <w:pPr>
        <w:jc w:val="both"/>
      </w:pPr>
      <w:r>
        <w:tab/>
      </w:r>
    </w:p>
    <w:p w:rsidRDefault="008F656F" w:rsidP="00AE00DF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62157">
        <w:t>23</w:t>
      </w:r>
      <w:r w:rsidR="00563186">
        <w:t xml:space="preserve">. </w:t>
      </w:r>
      <w:r w:rsidR="00F62157">
        <w:t>svibnja</w:t>
      </w:r>
      <w:r w:rsidR="00563186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547449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</w:p>
    <w:p w:rsidRDefault="00547449" w:rsidP="00DD5222" w:rsidR="00547449">
      <w:pPr>
        <w:tabs>
          <w:tab w:pos="5100" w:val="left"/>
        </w:tabs>
        <w:ind w:firstLine="720"/>
      </w:pPr>
    </w:p>
    <w:p w:rsidRDefault="00547449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BF2E52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401FC7" w:rsidP="00065B42" w:rsidR="00401FC7"/>
    <w:p w:rsidRDefault="00BF2E52" w:rsidP="00BF2E52" w:rsidR="00BF2E52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BF2E52" w:rsidP="00BF2E52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C138D6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C138D6">
          <w:rPr>
            <w:sz w:val="24"/>
            <w:szCs w:val="24"/>
          </w:rPr>
          <w:fldChar w:fldCharType="begin"/>
        </w:r>
        <w:r w:rsidRPr="00C138D6">
          <w:rPr>
            <w:sz w:val="24"/>
            <w:szCs w:val="24"/>
          </w:rPr>
          <w:instrText>PAGE   \* MERGEFORMAT</w:instrText>
        </w:r>
        <w:r w:rsidRPr="00C138D6">
          <w:rPr>
            <w:sz w:val="24"/>
            <w:szCs w:val="24"/>
          </w:rPr>
          <w:fldChar w:fldCharType="separate"/>
        </w:r>
        <w:r w:rsidR="00BF2E52">
          <w:rPr>
            <w:noProof/>
            <w:sz w:val="24"/>
            <w:szCs w:val="24"/>
          </w:rPr>
          <w:t>3</w:t>
        </w:r>
        <w:r w:rsidRPr="00C138D6">
          <w:rPr>
            <w:sz w:val="24"/>
            <w:szCs w:val="24"/>
          </w:rPr>
          <w:fldChar w:fldCharType="end"/>
        </w:r>
      </w:sdtContent>
    </w:sdt>
    <w:r w:rsidRPr="00C138D6">
      <w:rPr>
        <w:sz w:val="24"/>
        <w:szCs w:val="24"/>
      </w:rPr>
      <w:tab/>
    </w:r>
    <w:r w:rsidR="00060193" w:rsidRPr="00C138D6">
      <w:rPr>
        <w:sz w:val="24"/>
        <w:szCs w:val="24"/>
      </w:rPr>
      <w:t>85</w:t>
    </w:r>
    <w:r w:rsidRPr="00C138D6">
      <w:rPr>
        <w:sz w:val="24"/>
        <w:szCs w:val="24"/>
      </w:rPr>
      <w:t>. St-</w:t>
    </w:r>
    <w:r w:rsidR="000635D2">
      <w:rPr>
        <w:sz w:val="24"/>
        <w:szCs w:val="24"/>
      </w:rPr>
      <w:t>615</w:t>
    </w:r>
    <w:r w:rsidR="00C138D6">
      <w:rPr>
        <w:sz w:val="24"/>
        <w:szCs w:val="24"/>
      </w:rPr>
      <w:t>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109A"/>
    <w:rsid w:val="000179AE"/>
    <w:rsid w:val="00021258"/>
    <w:rsid w:val="0005307D"/>
    <w:rsid w:val="00060193"/>
    <w:rsid w:val="000635D2"/>
    <w:rsid w:val="0006539F"/>
    <w:rsid w:val="00065B42"/>
    <w:rsid w:val="00082C15"/>
    <w:rsid w:val="00087B63"/>
    <w:rsid w:val="000B22E7"/>
    <w:rsid w:val="000C1F96"/>
    <w:rsid w:val="000D37B5"/>
    <w:rsid w:val="000D4154"/>
    <w:rsid w:val="000E0E52"/>
    <w:rsid w:val="000E335E"/>
    <w:rsid w:val="001013EE"/>
    <w:rsid w:val="00134F3A"/>
    <w:rsid w:val="0014511F"/>
    <w:rsid w:val="00160B46"/>
    <w:rsid w:val="001861A1"/>
    <w:rsid w:val="00197793"/>
    <w:rsid w:val="001A762F"/>
    <w:rsid w:val="001D3511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A51B6"/>
    <w:rsid w:val="002C3072"/>
    <w:rsid w:val="002D5087"/>
    <w:rsid w:val="002D60CE"/>
    <w:rsid w:val="00302673"/>
    <w:rsid w:val="00316E18"/>
    <w:rsid w:val="003A60CE"/>
    <w:rsid w:val="003D0115"/>
    <w:rsid w:val="003D109F"/>
    <w:rsid w:val="003D414C"/>
    <w:rsid w:val="003D70DD"/>
    <w:rsid w:val="003F3702"/>
    <w:rsid w:val="004005AE"/>
    <w:rsid w:val="00400D27"/>
    <w:rsid w:val="00401FC7"/>
    <w:rsid w:val="004079DC"/>
    <w:rsid w:val="00412D47"/>
    <w:rsid w:val="0046518B"/>
    <w:rsid w:val="00496278"/>
    <w:rsid w:val="004C428C"/>
    <w:rsid w:val="004E172C"/>
    <w:rsid w:val="00501EBB"/>
    <w:rsid w:val="00510C83"/>
    <w:rsid w:val="005356ED"/>
    <w:rsid w:val="00535D8E"/>
    <w:rsid w:val="00540560"/>
    <w:rsid w:val="0054341C"/>
    <w:rsid w:val="00547449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1308F"/>
    <w:rsid w:val="00662884"/>
    <w:rsid w:val="00681B1A"/>
    <w:rsid w:val="00690833"/>
    <w:rsid w:val="00692BB6"/>
    <w:rsid w:val="006D72C2"/>
    <w:rsid w:val="00704DD0"/>
    <w:rsid w:val="007150E9"/>
    <w:rsid w:val="0073274A"/>
    <w:rsid w:val="00732F2C"/>
    <w:rsid w:val="007443DF"/>
    <w:rsid w:val="00754CF2"/>
    <w:rsid w:val="00766E18"/>
    <w:rsid w:val="007B068E"/>
    <w:rsid w:val="007C79BB"/>
    <w:rsid w:val="007D02E9"/>
    <w:rsid w:val="007D5510"/>
    <w:rsid w:val="007E6A6F"/>
    <w:rsid w:val="008019C2"/>
    <w:rsid w:val="008204DE"/>
    <w:rsid w:val="0083257E"/>
    <w:rsid w:val="00842F66"/>
    <w:rsid w:val="00857AD7"/>
    <w:rsid w:val="0089151C"/>
    <w:rsid w:val="008A27DD"/>
    <w:rsid w:val="008A7C14"/>
    <w:rsid w:val="008B669A"/>
    <w:rsid w:val="008C2A21"/>
    <w:rsid w:val="008D5709"/>
    <w:rsid w:val="008F656F"/>
    <w:rsid w:val="00901CFD"/>
    <w:rsid w:val="00923F98"/>
    <w:rsid w:val="00937068"/>
    <w:rsid w:val="00947BCF"/>
    <w:rsid w:val="00960B4C"/>
    <w:rsid w:val="00973C2C"/>
    <w:rsid w:val="009B1748"/>
    <w:rsid w:val="009B3D51"/>
    <w:rsid w:val="009B7A31"/>
    <w:rsid w:val="00A0095A"/>
    <w:rsid w:val="00A0793E"/>
    <w:rsid w:val="00A24C0C"/>
    <w:rsid w:val="00A446AE"/>
    <w:rsid w:val="00A473F8"/>
    <w:rsid w:val="00A6064D"/>
    <w:rsid w:val="00A75EA1"/>
    <w:rsid w:val="00A75F17"/>
    <w:rsid w:val="00A851A3"/>
    <w:rsid w:val="00A8759C"/>
    <w:rsid w:val="00AA4086"/>
    <w:rsid w:val="00AC0FE4"/>
    <w:rsid w:val="00AE00DF"/>
    <w:rsid w:val="00B07EF1"/>
    <w:rsid w:val="00B219F8"/>
    <w:rsid w:val="00B239B9"/>
    <w:rsid w:val="00B62E90"/>
    <w:rsid w:val="00B77471"/>
    <w:rsid w:val="00B9015B"/>
    <w:rsid w:val="00BA5A5B"/>
    <w:rsid w:val="00BB29D0"/>
    <w:rsid w:val="00BC67EF"/>
    <w:rsid w:val="00BD0442"/>
    <w:rsid w:val="00BE2D6F"/>
    <w:rsid w:val="00BE4F96"/>
    <w:rsid w:val="00BE5577"/>
    <w:rsid w:val="00BF01D0"/>
    <w:rsid w:val="00BF0DDB"/>
    <w:rsid w:val="00BF16F5"/>
    <w:rsid w:val="00BF2E52"/>
    <w:rsid w:val="00BF6A07"/>
    <w:rsid w:val="00C138D6"/>
    <w:rsid w:val="00C23ADD"/>
    <w:rsid w:val="00C40A44"/>
    <w:rsid w:val="00C61AAC"/>
    <w:rsid w:val="00C63030"/>
    <w:rsid w:val="00C70FDE"/>
    <w:rsid w:val="00C84593"/>
    <w:rsid w:val="00C90682"/>
    <w:rsid w:val="00CC17F9"/>
    <w:rsid w:val="00CF2495"/>
    <w:rsid w:val="00CF4D32"/>
    <w:rsid w:val="00CF602E"/>
    <w:rsid w:val="00D01E10"/>
    <w:rsid w:val="00D04E2A"/>
    <w:rsid w:val="00D23C1F"/>
    <w:rsid w:val="00D24310"/>
    <w:rsid w:val="00D302B2"/>
    <w:rsid w:val="00D346E6"/>
    <w:rsid w:val="00D4763C"/>
    <w:rsid w:val="00D677F7"/>
    <w:rsid w:val="00D702D3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F3D26"/>
    <w:rsid w:val="00F110C5"/>
    <w:rsid w:val="00F26CAF"/>
    <w:rsid w:val="00F324F6"/>
    <w:rsid w:val="00F46EE9"/>
    <w:rsid w:val="00F5508B"/>
    <w:rsid w:val="00F60A6C"/>
    <w:rsid w:val="00F617D8"/>
    <w:rsid w:val="00F62157"/>
    <w:rsid w:val="00F94580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2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E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E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E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E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2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E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E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E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E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1543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St-615/2017-10</izvorni_sadrzaj>
    <derivirana_varijabla naziv="DomainObject.Oznaka_1">St-615/2017-10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St-615/2017</izvorni_sadrzaj>
    <derivirana_varijabla naziv="DomainObject.Predmet.OznakaBroj_1">St-615/2017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CLEAN d.o.o.</izvorni_sadrzaj>
    <derivirana_varijabla naziv="DomainObject.Predmet.ProtustrankaFormated_1">  GREEN CLEAN d.o.o.</derivirana_varijabla>
  </DomainObject.Predmet.ProtustrankaFormated>
  <DomainObject.Predmet.ProtustrankaFormatedOIB>
    <izvorni_sadrzaj>  GREEN CLEAN d.o.o., OIB 52019150421</izvorni_sadrzaj>
    <derivirana_varijabla naziv="DomainObject.Predmet.ProtustrankaFormatedOIB_1">  GREEN CLEAN d.o.o., OIB 52019150421</derivirana_varijabla>
  </DomainObject.Predmet.ProtustrankaFormatedOIB>
  <DomainObject.Predmet.ProtustrankaFormatedWithAdress>
    <izvorni_sadrzaj> GREEN CLEAN d.o.o., Strojarska cesta 16, 10000 Zagreb</izvorni_sadrzaj>
    <derivirana_varijabla naziv="DomainObject.Predmet.ProtustrankaFormatedWithAdress_1"> GREEN CLEAN d.o.o., Strojarska cesta 16, 10000 Zagreb</derivirana_varijabla>
  </DomainObject.Predmet.ProtustrankaFormatedWithAdress>
  <DomainObject.Predmet.ProtustrankaFormatedWithAdressOIB>
    <izvorni_sadrzaj> GREEN CLEAN d.o.o., OIB 52019150421, Strojarska cesta 16, 10000 Zagreb</izvorni_sadrzaj>
    <derivirana_varijabla naziv="DomainObject.Predmet.ProtustrankaFormatedWithAdressOIB_1"> GREEN CLEAN d.o.o., OIB 52019150421, Strojarska cesta 16, 10000 Zagreb</derivirana_varijabla>
  </DomainObject.Predmet.ProtustrankaFormatedWithAdressOIB>
  <DomainObject.Predmet.ProtustrankaWithAdress>
    <izvorni_sadrzaj>GREEN CLEAN d.o.o. Strojarska cesta 16, 10000 Zagreb</izvorni_sadrzaj>
    <derivirana_varijabla naziv="DomainObject.Predmet.ProtustrankaWithAdress_1">GREEN CLEAN d.o.o. Strojarska cesta 16, 10000 Zagreb</derivirana_varijabla>
  </DomainObject.Predmet.ProtustrankaWithAdress>
  <DomainObject.Predmet.ProtustrankaWithAdressOIB>
    <izvorni_sadrzaj>GREEN CLEAN d.o.o., OIB 52019150421, Strojarska cesta 16, 10000 Zagreb</izvorni_sadrzaj>
    <derivirana_varijabla naziv="DomainObject.Predmet.ProtustrankaWithAdressOIB_1">GREEN CLEAN d.o.o., OIB 52019150421, Strojarska cesta 16, 10000 Zagreb</derivirana_varijabla>
  </DomainObject.Predmet.ProtustrankaWithAdressOIB>
  <DomainObject.Predmet.ProtustrankaNazivFormated>
    <izvorni_sadrzaj>GREEN CLEAN d.o.o.</izvorni_sadrzaj>
    <derivirana_varijabla naziv="DomainObject.Predmet.ProtustrankaNazivFormated_1">GREEN CLEAN d.o.o.</derivirana_varijabla>
  </DomainObject.Predmet.ProtustrankaNazivFormated>
  <DomainObject.Predmet.ProtustrankaNazivFormatedOIB>
    <izvorni_sadrzaj>GREEN CLEAN d.o.o., OIB 52019150421</izvorni_sadrzaj>
    <derivirana_varijabla naziv="DomainObject.Predmet.ProtustrankaNazivFormatedOIB_1">GREEN CLEAN d.o.o., OIB 52019150421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Perišić</izvorni_sadrzaj>
    <derivirana_varijabla naziv="DomainObject.Predmet.StrankaFormated_1">  FINA Regionalni centar Zagreb; Davor Perišić</derivirana_varijabla>
  </DomainObject.Predmet.StrankaFormated>
  <DomainObject.Predmet.StrankaFormatedOIB>
    <izvorni_sadrzaj>  FINA Regionalni centar Zagreb, OIB 85821130368; Davor Perišić, OIB 15340861875</izvorni_sadrzaj>
    <derivirana_varijabla naziv="DomainObject.Predmet.StrankaFormatedOIB_1">  FINA Regionalni centar Zagreb, OIB 85821130368; Davor Perišić, OIB 15340861875</derivirana_varijabla>
  </DomainObject.Predmet.StrankaFormatedOIB>
  <DomainObject.Predmet.StrankaFormatedWithAdress>
    <izvorni_sadrzaj> FINA Regionalni centar Zagreb, Trg svibanjskih žrtava 1995. br. 1, 10000 Zagreb; Davor Perišić, Ive Tijardovića 6, 10000 Zagreb</izvorni_sadrzaj>
    <derivirana_varijabla naziv="DomainObject.Predmet.StrankaFormatedWithAdress_1"> FINA Regionalni centar Zagreb, Trg svibanjskih žrtava 1995. br. 1, 10000 Zagreb; Davor Perišić, Ive Tijardovića 6, 10000 Zagreb</derivirana_varijabla>
  </DomainObject.Predmet.StrankaFormatedWithAdress>
  <DomainObject.Predmet.StrankaFormatedWithAdressOIB>
    <izvorni_sadrzaj> FINA Regionalni centar Zagreb, OIB 85821130368, Trg svibanjskih žrtava 1995. br. 1, 10000 Zagreb; Davor Perišić, OIB 15340861875, Ive Tijardovića 6, 10000 Zagreb</izvorni_sadrzaj>
    <derivirana_varijabla naziv="DomainObject.Predmet.StrankaFormatedWithAdressOIB_1"> FINA Regionalni centar Zagreb, OIB 85821130368, Trg svibanjskih žrtava 1995. br. 1, 10000 Zagreb; Davor Perišić, OIB 15340861875, Ive Tijardovića 6, 10000 Zagreb</derivirana_varijabla>
  </DomainObject.Predmet.StrankaFormatedWithAdressOIB>
  <DomainObject.Predmet.StrankaWithAdress>
    <izvorni_sadrzaj>FINA Regionalni centar Zagreb Trg svibanjskih žrtava 1995. br. 1,10000 Zagreb,Davor Perišić Ive Tijardovića 6,10000 Zagreb</izvorni_sadrzaj>
    <derivirana_varijabla naziv="DomainObject.Predmet.StrankaWithAdress_1">FINA Regionalni centar Zagreb Trg svibanjskih žrtava 1995. br. 1,10000 Zagreb,Davor Perišić Ive Tijardovića 6,10000 Zagreb</derivirana_varijabla>
  </DomainObject.Predmet.StrankaWithAdress>
  <DomainObject.Predmet.StrankaWithAdressOIB>
    <izvorni_sadrzaj>FINA Regionalni centar Zagreb, OIB 85821130368, Trg svibanjskih žrtava 1995. br. 1,10000 Zagreb,Davor Perišić, OIB 15340861875, Ive Tijardovića 6,10000 Zagreb</izvorni_sadrzaj>
    <derivirana_varijabla naziv="DomainObject.Predmet.StrankaWithAdressOIB_1">FINA Regionalni centar Zagreb, OIB 85821130368, Trg svibanjskih žrtava 1995. br. 1,10000 Zagreb,Davor Perišić, OIB 15340861875, Ive Tijardovića 6,10000 Zagreb</derivirana_varijabla>
  </DomainObject.Predmet.StrankaWithAdressOIB>
  <DomainObject.Predmet.StrankaNazivFormated>
    <izvorni_sadrzaj>FINA Regionalni centar Zagreb,Davor Perišić</izvorni_sadrzaj>
    <derivirana_varijabla naziv="DomainObject.Predmet.StrankaNazivFormated_1">FINA Regionalni centar Zagreb,Davor Perišić</derivirana_varijabla>
  </DomainObject.Predmet.StrankaNazivFormated>
  <DomainObject.Predmet.StrankaNazivFormatedOIB>
    <izvorni_sadrzaj>FINA Regionalni centar Zagreb, OIB 85821130368,Davor Perišić, OIB 15340861875</izvorni_sadrzaj>
    <derivirana_varijabla naziv="DomainObject.Predmet.StrankaNazivFormatedOIB_1">FINA Regionalni centar Zagreb, OIB 85821130368,Davor Perišić, OIB 15340861875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Davor Perišić</item>
    </izvorni_sadrzaj>
    <derivirana_varijabla naziv="DomainObject.Predmet.StrankaListFormated_1">
      <item>FINA Regionalni centar Zagreb</item>
      <item>Davor Perišić</item>
    </derivirana_varijabla>
  </DomainObject.Predmet.StrankaListFormated>
  <DomainObject.Predmet.StrankaListFormatedOIB>
    <izvorni_sadrzaj>
      <item>FINA Regionalni centar Zagreb, OIB 85821130368</item>
      <item>Davor Perišić, OIB 15340861875</item>
    </izvorni_sadrzaj>
    <derivirana_varijabla naziv="DomainObject.Predmet.StrankaListFormatedOIB_1">
      <item>FINA Regionalni centar Zagreb, OIB 85821130368</item>
      <item>Davor Perišić, OIB 15340861875</item>
    </derivirana_varijabla>
  </DomainObject.Predmet.StrankaListFormatedOIB>
  <DomainObject.Predmet.StrankaListFormatedWithAdress>
    <izvorni_sadrzaj>
      <item>FINA Regionalni centar Zagreb, Trg svibanjskih žrtava 1995. br. 1, 10000 Zagreb</item>
      <item>Davor Perišić, Ive Tijardovića 6, 10000 Zagreb</item>
    </izvorni_sadrzaj>
    <derivirana_varijabla naziv="DomainObject.Predmet.StrankaListFormatedWithAdress_1">
      <item>FINA Regionalni centar Zagreb, Trg svibanjskih žrtava 1995. br. 1, 10000 Zagreb</item>
      <item>Davor Perišić, Ive Tijardovića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Davor Perišić, OIB 15340861875, Ive Tijardovića 6, 10000 Zagreb</item>
    </izvorni_sadrzaj>
    <derivirana_varijabla naziv="DomainObject.Predmet.StrankaListFormatedWithAdressOIB_1">
      <item>FINA Regionalni centar Zagreb, OIB 85821130368, Trg svibanjskih žrtava 1995. br. 1, 10000 Zagreb</item>
      <item>Davor Perišić, OIB 15340861875, Ive Tijardovića 6, 10000 Zagreb</item>
    </derivirana_varijabla>
  </DomainObject.Predmet.StrankaListFormatedWithAdressOIB>
  <DomainObject.Predmet.StrankaListNazivFormated>
    <izvorni_sadrzaj>
      <item>FINA Regionalni centar Zagreb</item>
      <item>Davor Perišić</item>
    </izvorni_sadrzaj>
    <derivirana_varijabla naziv="DomainObject.Predmet.StrankaListNazivFormated_1">
      <item>FINA Regionalni centar Zagreb</item>
      <item>Davor Perišić</item>
    </derivirana_varijabla>
  </DomainObject.Predmet.StrankaListNazivFormated>
  <DomainObject.Predmet.StrankaListNazivFormatedOIB>
    <izvorni_sadrzaj>
      <item>FINA Regionalni centar Zagreb, OIB 85821130368</item>
      <item>Davor Perišić, OIB 15340861875</item>
    </izvorni_sadrzaj>
    <derivirana_varijabla naziv="DomainObject.Predmet.StrankaListNazivFormatedOIB_1">
      <item>FINA Regionalni centar Zagreb, OIB 85821130368</item>
      <item>Davor Perišić, OIB 15340861875</item>
    </derivirana_varijabla>
  </DomainObject.Predmet.StrankaListNazivFormatedOIB>
  <DomainObject.Predmet.ProtuStrankaListFormated>
    <izvorni_sadrzaj>
      <item>GREEN CLEAN d.o.o.</item>
    </izvorni_sadrzaj>
    <derivirana_varijabla naziv="DomainObject.Predmet.ProtuStrankaListFormated_1">
      <item>GREEN CLEAN d.o.o.</item>
    </derivirana_varijabla>
  </DomainObject.Predmet.ProtuStrankaListFormated>
  <DomainObject.Predmet.ProtuStrankaListFormatedOIB>
    <izvorni_sadrzaj>
      <item>GREEN CLEAN d.o.o., OIB 52019150421</item>
    </izvorni_sadrzaj>
    <derivirana_varijabla naziv="DomainObject.Predmet.ProtuStrankaListFormatedOIB_1">
      <item>GREEN CLEAN d.o.o., OIB 52019150421</item>
    </derivirana_varijabla>
  </DomainObject.Predmet.ProtuStrankaListFormatedOIB>
  <DomainObject.Predmet.ProtuStrankaListFormatedWithAdress>
    <izvorni_sadrzaj>
      <item>GREEN CLEAN d.o.o., Strojarska cesta 16, 10000 Zagreb</item>
    </izvorni_sadrzaj>
    <derivirana_varijabla naziv="DomainObject.Predmet.ProtuStrankaListFormatedWithAdress_1">
      <item>GREEN CLEAN d.o.o., Strojarska cesta 16, 10000 Zagreb</item>
    </derivirana_varijabla>
  </DomainObject.Predmet.ProtuStrankaListFormatedWithAdress>
  <DomainObject.Predmet.ProtuStrankaListFormatedWithAdressOIB>
    <izvorni_sadrzaj>
      <item>GREEN CLEAN d.o.o., OIB 52019150421, Strojarska cesta 16, 10000 Zagreb</item>
    </izvorni_sadrzaj>
    <derivirana_varijabla naziv="DomainObject.Predmet.ProtuStrankaListFormatedWithAdressOIB_1">
      <item>GREEN CLEAN d.o.o., OIB 52019150421, Strojarska cesta 16, 10000 Zagreb</item>
    </derivirana_varijabla>
  </DomainObject.Predmet.ProtuStrankaListFormatedWithAdressOIB>
  <DomainObject.Predmet.ProtuStrankaListNazivFormated>
    <izvorni_sadrzaj>
      <item>GREEN CLEAN d.o.o.</item>
    </izvorni_sadrzaj>
    <derivirana_varijabla naziv="DomainObject.Predmet.ProtuStrankaListNazivFormated_1">
      <item>GREEN CLEAN d.o.o.</item>
    </derivirana_varijabla>
  </DomainObject.Predmet.ProtuStrankaListNazivFormated>
  <DomainObject.Predmet.ProtuStrankaListNazivFormatedOIB>
    <izvorni_sadrzaj>
      <item>GREEN CLEAN d.o.o., OIB 52019150421</item>
    </izvorni_sadrzaj>
    <derivirana_varijabla naziv="DomainObject.Predmet.ProtuStrankaListNazivFormatedOIB_1">
      <item>GREEN CLEAN d.o.o., OIB 52019150421</item>
    </derivirana_varijabla>
  </DomainObject.Predmet.ProtuStrankaListNazivFormatedOIB>
  <DomainObject.Predmet.OstaliListFormated>
    <izvorni_sadrzaj>
      <item>ERSTE&amp;STEIERMÄRKISCHE BANKA dioničko društvo</item>
      <item>SOCIETE GENERALE-SPLITSKA BANKA dioničko društvo</item>
      <item>Davor Perišić</item>
    </izvorni_sadrzaj>
    <derivirana_varijabla naziv="DomainObject.Predmet.OstaliListFormated_1">
      <item>ERSTE&amp;STEIERMÄRKISCHE BANKA dioničko društvo</item>
      <item>SOCIETE GENERALE-SPLITSKA BANKA dioničko društvo</item>
      <item>Davor Perišić</item>
    </derivirana_varijabla>
  </DomainObject.Predmet.OstaliListFormated>
  <DomainObject.Predmet.OstaliListFormatedOIB>
    <izvorni_sadrzaj>
      <item>ERSTE&amp;STEIERMÄRKISCHE BANKA dioničko društvo, OIB 23057039320</item>
      <item>SOCIETE GENERALE-SPLITSKA BANKA dioničko društvo, OIB 69326397242</item>
      <item>Davor Perišić, OIB 15340861875</item>
    </izvorni_sadrzaj>
    <derivirana_varijabla naziv="DomainObject.Predmet.OstaliListFormatedOIB_1">
      <item>ERSTE&amp;STEIERMÄRKISCHE BANKA dioničko društvo, OIB 23057039320</item>
      <item>SOCIETE GENERALE-SPLITSKA BANKA dioničko društvo, OIB 69326397242</item>
      <item>Davor Perišić, OIB 15340861875</item>
    </derivirana_varijabla>
  </DomainObject.Predmet.OstaliListFormatedOIB>
  <DomainObject.Predmet.OstaliListFormatedWithAdress>
    <izvorni_sadrzaj>
      <item>ERSTE&amp;STEIERMÄRKISCHE BANKA dioničko društvo, Jadranski Trg 3/a, 51000 Rijeka</item>
      <item>SOCIETE GENERALE-SPLITSKA BANKA dioničko društvo, Ruđera Boškovića 16, 21000 Split</item>
      <item>Davor Perišić, Tijardovićeva Ulica 6, 10000 Zagreb</item>
    </izvorni_sadrzaj>
    <derivirana_varijabla naziv="DomainObject.Predmet.OstaliListFormatedWithAdress_1">
      <item>ERSTE&amp;STEIERMÄRKISCHE BANKA dioničko društvo, Jadranski Trg 3/a, 51000 Rijeka</item>
      <item>SOCIETE GENERALE-SPLITSKA BANKA dioničko društvo, Ruđera Boškovića 16, 21000 Split</item>
      <item>Davor Perišić, Tijardovićeva Ulica 6,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SOCIETE GENERALE-SPLITSKA BANKA dioničko društvo, OIB 69326397242, Ruđera Boškovića 16, 21000 Split</item>
      <item>Davor Perišić, OIB 15340861875, Tijardovićeva Ulica 6, 10000 Zagreb</item>
    </izvorni_sadrzaj>
    <derivirana_varijabla naziv="DomainObject.Predmet.OstaliListFormatedWithAdressOIB_1">
      <item>ERSTE&amp;STEIERMÄRKISCHE BANKA dioničko društvo, OIB 23057039320, Jadranski Trg 3/a, 51000 Rijeka</item>
      <item>SOCIETE GENERALE-SPLITSKA BANKA dioničko društvo, OIB 69326397242, Ruđera Boškovića 16, 21000 Split</item>
      <item>Davor Perišić, OIB 15340861875, Tijardovićeva Ulica 6, 10000 Zagreb</item>
    </derivirana_varijabla>
  </DomainObject.Predmet.OstaliListFormatedWithAdressOIB>
  <DomainObject.Predmet.OstaliListNazivFormated>
    <izvorni_sadrzaj>
      <item>ERSTE&amp;STEIERMÄRKISCHE BANKA dioničko društvo</item>
      <item>SOCIETE GENERALE-SPLITSKA BANKA dioničko društvo</item>
      <item>Davor Perišić</item>
    </izvorni_sadrzaj>
    <derivirana_varijabla naziv="DomainObject.Predmet.OstaliListNazivFormated_1">
      <item>ERSTE&amp;STEIERMÄRKISCHE BANKA dioničko društvo</item>
      <item>SOCIETE GENERALE-SPLITSKA BANKA dioničko društvo</item>
      <item>Davor Perišić</item>
    </derivirana_varijabla>
  </DomainObject.Predmet.OstaliListNazivFormated>
  <DomainObject.Predmet.OstaliListNazivFormatedOIB>
    <izvorni_sadrzaj>
      <item>ERSTE&amp;STEIERMÄRKISCHE BANKA dioničko društvo, OIB 23057039320</item>
      <item>SOCIETE GENERALE-SPLITSKA BANKA dioničko društvo, OIB 69326397242</item>
      <item>Davor Perišić, OIB 15340861875</item>
    </izvorni_sadrzaj>
    <derivirana_varijabla naziv="DomainObject.Predmet.OstaliListNazivFormatedOIB_1">
      <item>ERSTE&amp;STEIERMÄRKISCHE BANKA dioničko društvo, OIB 23057039320</item>
      <item>SOCIETE GENERALE-SPLITSKA BANKA dioničko društvo, OIB 69326397242</item>
      <item>Davor Perišić, OIB 15340861875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St-615/2017-10</izvorni_sadrzaj>
    <derivirana_varijabla naziv="DomainObject.PoslovniBrojDokumenta_1">St-615/2017-10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GREEN CLEAN d.o.o.</izvorni_sadrzaj>
    <derivirana_varijabla naziv="DomainObject.Predmet.ProtustrankaIDrugi_1">GREEN CLEAN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GREEN CLEAN d.o.o., OIB 52019150421, Strojarska cesta 16, 10000 Zagreb</izvorni_sadrzaj>
    <derivirana_varijabla naziv="DomainObject.Predmet.ProtustrankaIDrugiAdressOIB_1">GREEN CLEAN d.o.o., OIB 52019150421, Strojarska cesta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GREEN CLEAN d.o.o.</item>
      <item>ERSTE&amp;STEIERMÄRKISCHE BANKA dioničko društvo</item>
      <item>SOCIETE GENERALE-SPLITSKA BANKA dioničko društvo</item>
      <item>Davor Perišić</item>
      <item>Davor Perišić</item>
    </izvorni_sadrzaj>
    <derivirana_varijabla naziv="DomainObject.Predmet.SudioniciListNaziv_1">
      <item>FINA Regionalni centar Zagreb</item>
      <item>GREEN CLEAN d.o.o.</item>
      <item>ERSTE&amp;STEIERMÄRKISCHE BANKA dioničko društvo</item>
      <item>SOCIETE GENERALE-SPLITSKA BANKA dioničko društvo</item>
      <item>Davor Perišić</item>
      <item>Davor Perišić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GREEN CLEAN d.o.o., OIB 52019150421, Strojarska cesta 16,10000 Zagreb</item>
      <item>ERSTE&amp;STEIERMÄRKISCHE BANKA dioničko društvo, OIB 23057039320, Jadranski Trg 3/a,51000 Rijeka</item>
      <item>SOCIETE GENERALE-SPLITSKA BANKA dioničko društvo, OIB 69326397242, Ruđera Boškovića 16,21000 Split</item>
      <item>Davor Perišić, OIB 15340861875, Tijardovićeva Ulica 6,10000 Zagreb</item>
      <item>Davor Perišić, OIB 15340861875, Ive Tijardovića 6,10000 Zagreb</item>
    </izvorni_sadrzaj>
    <derivirana_varijabla naziv="DomainObject.Predmet.SudioniciListAdressOIB_1">
      <item>FINA Regionalni centar Zagreb, OIB 85821130368, Trg svibanjskih žrtava 1995. br. 1,10000 Zagreb</item>
      <item>GREEN CLEAN d.o.o., OIB 52019150421, Strojarska cesta 16,10000 Zagreb</item>
      <item>ERSTE&amp;STEIERMÄRKISCHE BANKA dioničko društvo, OIB 23057039320, Jadranski Trg 3/a,51000 Rijeka</item>
      <item>SOCIETE GENERALE-SPLITSKA BANKA dioničko društvo, OIB 69326397242, Ruđera Boškovića 16,21000 Split</item>
      <item>Davor Perišić, OIB 15340861875, Tijardovićeva Ulica 6,10000 Zagreb</item>
      <item>Davor Perišić, OIB 15340861875, Ive Tijardovića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52019150421</item>
      <item>, OIB 23057039320</item>
      <item>, OIB 69326397242</item>
      <item>, OIB 15340861875</item>
      <item>, OIB 15340861875</item>
    </izvorni_sadrzaj>
    <derivirana_varijabla naziv="DomainObject.Predmet.SudioniciListNazivOIB_1">
      <item>, OIB 85821130368</item>
      <item>, OIB 52019150421</item>
      <item>, OIB 23057039320</item>
      <item>, OIB 69326397242</item>
      <item>, OIB 15340861875</item>
      <item>, OIB 15340861875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B7D59A-C469-41BB-8274-6A3C789F0E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1040</properties:Words>
  <properties:Characters>5649</properties:Characters>
  <properties:Lines>114</properties:Lines>
  <properties:Paragraphs>27</properties:Paragraphs>
  <properties:TotalTime>138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2017-05-23T10:43:00Z</cp:lastPrinted>
  <dcterms:modified xmlns:xsi="http://www.w3.org/2001/XMLSchema-instance" xsi:type="dcterms:W3CDTF">2017-05-23T10:43:00Z</dcterms:modified>
  <cp:revision>125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St-615/2017-10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