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61af" w14:paraId="34861af" w:rsidRDefault="00246EA0" w:rsidP="00246EA0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246EA0">
        <w:t>1131</w:t>
      </w:r>
      <w:r w:rsidR="00BD7A25">
        <w:t>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003FE1" w:rsidP="00A945DE" w:rsidR="00454ADA" w:rsidRPr="00992A94">
      <w:pPr>
        <w:jc w:val="both"/>
      </w:pPr>
      <w:r>
        <w:tab/>
      </w:r>
      <w:r w:rsidRPr="00B00587">
        <w:t xml:space="preserve">Trgovački sud u Zagrebu po sucu pojedincu Mislavu </w:t>
      </w:r>
      <w:proofErr w:type="spellStart"/>
      <w:r w:rsidRPr="00B00587">
        <w:t>Kolakušiću</w:t>
      </w:r>
      <w:proofErr w:type="spellEnd"/>
      <w:r w:rsidRPr="00B00587">
        <w:t xml:space="preserve">, kao stečajnom sucu u stečajnom postupku nad </w:t>
      </w:r>
      <w:proofErr w:type="spellStart"/>
      <w:r w:rsidRPr="005E42E5">
        <w:t>TECTOR</w:t>
      </w:r>
      <w:proofErr w:type="spellEnd"/>
      <w:r w:rsidRPr="005E42E5">
        <w:t xml:space="preserve"> d.o.o. u stečaju Zagreb, Samoborska 217, </w:t>
      </w:r>
      <w:proofErr w:type="spellStart"/>
      <w:r w:rsidRPr="005E42E5">
        <w:t>MBS</w:t>
      </w:r>
      <w:proofErr w:type="spellEnd"/>
      <w:r w:rsidRPr="005E42E5">
        <w:t xml:space="preserve">:080580089, </w:t>
      </w:r>
      <w:proofErr w:type="spellStart"/>
      <w:r w:rsidRPr="005E42E5">
        <w:t>OIB</w:t>
      </w:r>
      <w:proofErr w:type="spellEnd"/>
      <w:r w:rsidRPr="005E42E5">
        <w:t>:82199798395</w:t>
      </w:r>
      <w:r w:rsidRPr="00B00587">
        <w:t xml:space="preserve">, </w:t>
      </w:r>
      <w:r>
        <w:t>24</w:t>
      </w:r>
      <w:r w:rsidRPr="00B00587">
        <w:t xml:space="preserve">. </w:t>
      </w:r>
      <w:r>
        <w:t>studenoga</w:t>
      </w:r>
      <w:r w:rsidRPr="00B00587">
        <w:t xml:space="preserve"> 201</w:t>
      </w:r>
      <w:r>
        <w:t>5</w:t>
      </w:r>
      <w:r w:rsidRPr="00B00587">
        <w:t>.,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003FE1">
        <w:t>24</w:t>
      </w:r>
      <w:r w:rsidR="00BD7A25">
        <w:t>. studenoga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</w:t>
      </w:r>
      <w:r w:rsidR="00003FE1">
        <w:t xml:space="preserve"> konačna</w:t>
      </w:r>
      <w:r w:rsidRPr="00992A94">
        <w:t xml:space="preserve">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003FE1">
        <w:t>24</w:t>
      </w:r>
      <w:r w:rsidR="00BD7A25">
        <w:t>. studenoga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B4A9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CB6289" w:rsidP="00BD641E" w:rsidR="00CB6289"/>
    <w:p w:rsidRDefault="002B4A90" w:rsidP="002B4A90" w:rsidR="002B4A90">
      <w:pPr>
        <w:jc w:val="both"/>
      </w:pPr>
      <w:r>
        <w:t>DNA:</w:t>
      </w:r>
    </w:p>
    <w:p w:rsidRDefault="002B4A90" w:rsidP="002B4A90" w:rsidR="002B4A90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2B4A90" w:rsidP="00BD641E" w:rsidR="002B4A90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03FE1"/>
    <w:rsid w:val="000563C0"/>
    <w:rsid w:val="00196DA9"/>
    <w:rsid w:val="00246EA0"/>
    <w:rsid w:val="00296981"/>
    <w:rsid w:val="002B4A90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CB6289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42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St-1131/2012-95</izvorni_sadrzaj>
    <derivirana_varijabla naziv="DomainObject.Oznaka_1">St-1131/2012-95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St-1131/2012</izvorni_sadrzaj>
    <derivirana_varijabla naziv="DomainObject.Predmet.OznakaBroj_1">St-1131/2012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7.ST-155/12
72.St-1166/12</izvorni_sadrzaj>
    <derivirana_varijabla naziv="DomainObject.Predmet.PrimjedbaSuca_1">VEZA: 7.ST-155/12
72.St-1166/12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TECTOR d.o.o. za usluge</izvorni_sadrzaj>
    <derivirana_varijabla naziv="DomainObject.Predmet.ProtustrankaFormated_1">  TECTOR d.o.o. za usluge</derivirana_varijabla>
  </DomainObject.Predmet.ProtustrankaFormated>
  <DomainObject.Predmet.ProtustrankaFormatedOIB>
    <izvorni_sadrzaj>  TECTOR d.o.o. za usluge, OIB 82199798395</izvorni_sadrzaj>
    <derivirana_varijabla naziv="DomainObject.Predmet.ProtustrankaFormatedOIB_1">  TECTOR d.o.o. za usluge, OIB 82199798395</derivirana_varijabla>
  </DomainObject.Predmet.ProtustrankaFormatedOIB>
  <DomainObject.Predmet.ProtustrankaFormatedWithAdress>
    <izvorni_sadrzaj> TECTOR d.o.o. za usluge, Samoborska 217, 10000 Zagreb</izvorni_sadrzaj>
    <derivirana_varijabla naziv="DomainObject.Predmet.ProtustrankaFormatedWithAdress_1"> TECTOR d.o.o. za usluge, Samoborska 217, 10000 Zagreb</derivirana_varijabla>
  </DomainObject.Predmet.ProtustrankaFormatedWithAdress>
  <DomainObject.Predmet.ProtustrankaFormatedWithAdressOIB>
    <izvorni_sadrzaj> TECTOR d.o.o. za usluge, OIB 82199798395, Samoborska 217, 10000 Zagreb</izvorni_sadrzaj>
    <derivirana_varijabla naziv="DomainObject.Predmet.ProtustrankaFormatedWithAdressOIB_1"> TECTOR d.o.o. za usluge, OIB 82199798395, Samoborska 217, 10000 Zagreb</derivirana_varijabla>
  </DomainObject.Predmet.ProtustrankaFormatedWithAdressOIB>
  <DomainObject.Predmet.ProtustrankaWithAdress>
    <izvorni_sadrzaj>TECTOR d.o.o. za usluge Samoborska 217, 10000 Zagreb</izvorni_sadrzaj>
    <derivirana_varijabla naziv="DomainObject.Predmet.ProtustrankaWithAdress_1">TECTOR d.o.o. za usluge Samoborska 217, 10000 Zagreb</derivirana_varijabla>
  </DomainObject.Predmet.ProtustrankaWithAdress>
  <DomainObject.Predmet.ProtustrankaWithAdressOIB>
    <izvorni_sadrzaj>TECTOR d.o.o. za usluge, OIB 82199798395, Samoborska 217, 10000 Zagreb</izvorni_sadrzaj>
    <derivirana_varijabla naziv="DomainObject.Predmet.ProtustrankaWithAdressOIB_1">TECTOR d.o.o. za usluge, OIB 82199798395, Samoborska 217, 10000 Zagreb</derivirana_varijabla>
  </DomainObject.Predmet.ProtustrankaWithAdressOIB>
  <DomainObject.Predmet.ProtustrankaNazivFormated>
    <izvorni_sadrzaj>TECTOR d.o.o. za usluge</izvorni_sadrzaj>
    <derivirana_varijabla naziv="DomainObject.Predmet.ProtustrankaNazivFormated_1">TECTOR d.o.o. za usluge</derivirana_varijabla>
  </DomainObject.Predmet.ProtustrankaNazivFormated>
  <DomainObject.Predmet.ProtustrankaNazivFormatedOIB>
    <izvorni_sadrzaj>TECTOR d.o.o. za usluge, OIB 82199798395</izvorni_sadrzaj>
    <derivirana_varijabla naziv="DomainObject.Predmet.ProtustrankaNazivFormatedOIB_1">TECTOR d.o.o. za usluge, OIB 82199798395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PETRIĆ zastupanog po punomoćniku IRENA RADIĆ; CYRKON d.o.o. za trgovinu i usluge; JOSIPA KUĆA</izvorni_sadrzaj>
    <derivirana_varijabla naziv="DomainObject.Predmet.StrankaFormated_1">  ROBERT PETRIĆ zastupanog po punomoćniku IRENA RADIĆ; CYRKON d.o.o. za trgovinu i usluge; JOSIPA KUĆA</derivirana_varijabla>
  </DomainObject.Predmet.StrankaFormated>
  <DomainObject.Predmet.StrankaFormatedOIB>
    <izvorni_sadrzaj>  ROBERT PETRIĆ zastupanog po punomoćniku IRENA RADIĆ; CYRKON d.o.o. za trgovinu i usluge, OIB 63259940543; JOSIPA KUĆA</izvorni_sadrzaj>
    <derivirana_varijabla naziv="DomainObject.Predmet.StrankaFormatedOIB_1">  ROBERT PETRIĆ zastupanog po punomoćniku IRENA RADIĆ; CYRKON d.o.o. za trgovinu i usluge, OIB 63259940543; JOSIPA KUĆA</derivirana_varijabla>
  </DomainObject.Predmet.StrankaFormatedOIB>
  <DomainObject.Predmet.StrankaFormatedWithAdress>
    <izvorni_sadrzaj> ROBERT PETRIĆ, VINOGRADARSKA 1, HRNJANEC, 10382 Donja Zelina zastupanog po punomoćniku IRENA RADIĆ; CYRKON d.o.o. za trgovinu i usluge, Samoborska cesta 217, Zagreb; JOSIPA KUĆA</izvorni_sadrzaj>
    <derivirana_varijabla naziv="DomainObject.Predmet.StrankaFormatedWithAdress_1"> ROBERT PETRIĆ, VINOGRADARSKA 1, HRNJANEC, 10382 Donja Zelina zastupanog po punomoćniku IRENA RADIĆ; CYRKON d.o.o. za trgovinu i usluge, Samoborska cesta 217, Zagreb; JOSIPA KUĆA</derivirana_varijabla>
  </DomainObject.Predmet.StrankaFormatedWithAdress>
  <DomainObject.Predmet.StrankaFormatedWithAdressOIB>
    <izvorni_sadrzaj> ROBERT PETRIĆ, VINOGRADARSKA 1, HRNJANEC, 10382 Donja Zelina zastupanog po punomoćniku IRENA RADIĆ; CYRKON d.o.o. za trgovinu i usluge, OIB 63259940543, Samoborska cesta 217, Zagreb; JOSIPA KUĆA</izvorni_sadrzaj>
    <derivirana_varijabla naziv="DomainObject.Predmet.StrankaFormatedWithAdressOIB_1"> ROBERT PETRIĆ, VINOGRADARSKA 1, HRNJANEC, 10382 Donja Zelina zastupanog po punomoćniku IRENA RADIĆ; CYRKON d.o.o. za trgovinu i usluge, OIB 63259940543, Samoborska cesta 217, Zagreb; JOSIPA KUĆA</derivirana_varijabla>
  </DomainObject.Predmet.StrankaFormatedWithAdressOIB>
  <DomainObject.Predmet.StrankaWithAdress>
    <izvorni_sadrzaj>ROBERT PETRIĆ VINOGRADARSKA 1, HRNJANEC,10382 Donja Zelina,CYRKON d.o.o. za trgovinu i usluge Samoborska cesta 217,Zagreb,JOSIPA KUĆA </izvorni_sadrzaj>
    <derivirana_varijabla naziv="DomainObject.Predmet.StrankaWithAdress_1">ROBERT PETRIĆ VINOGRADARSKA 1, HRNJANEC,10382 Donja Zelina,CYRKON d.o.o. za trgovinu i usluge Samoborska cesta 217,Zagreb,JOSIPA KUĆA </derivirana_varijabla>
  </DomainObject.Predmet.StrankaWithAdress>
  <DomainObject.Predmet.StrankaWithAdressOIB>
    <izvorni_sadrzaj>ROBERT PETRIĆ, VINOGRADARSKA 1, HRNJANEC,10382 Donja Zelina,CYRKON d.o.o. za trgovinu i usluge, OIB 63259940543, Samoborska cesta 217,Zagreb,JOSIPA KUĆA</izvorni_sadrzaj>
    <derivirana_varijabla naziv="DomainObject.Predmet.StrankaWithAdressOIB_1">ROBERT PETRIĆ, VINOGRADARSKA 1, HRNJANEC,10382 Donja Zelina,CYRKON d.o.o. za trgovinu i usluge, OIB 63259940543, Samoborska cesta 217,Zagreb,JOSIPA KUĆA</derivirana_varijabla>
  </DomainObject.Predmet.StrankaWithAdressOIB>
  <DomainObject.Predmet.StrankaNazivFormated>
    <izvorni_sadrzaj>ROBERT PETRIĆ,CYRKON d.o.o. za trgovinu i usluge,JOSIPA KUĆA</izvorni_sadrzaj>
    <derivirana_varijabla naziv="DomainObject.Predmet.StrankaNazivFormated_1">ROBERT PETRIĆ,CYRKON d.o.o. za trgovinu i usluge,JOSIPA KUĆA</derivirana_varijabla>
  </DomainObject.Predmet.StrankaNazivFormated>
  <DomainObject.Predmet.StrankaNazivFormatedOIB>
    <izvorni_sadrzaj>ROBERT PETRIĆ,CYRKON d.o.o. za trgovinu i usluge, OIB 63259940543,JOSIPA KUĆA</izvorni_sadrzaj>
    <derivirana_varijabla naziv="DomainObject.Predmet.StrankaNazivFormatedOIB_1">ROBERT PETRIĆ,CYRKON d.o.o. za trgovinu i usluge, OIB 63259940543,JOSIPA KUĆA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ROBERT PETRIĆ zastupanog po punomoćniku IRENA RADIĆ</item>
      <item>CYRKON d.o.o. za trgovinu i usluge</item>
      <item>JOSIPA KUĆA</item>
    </izvorni_sadrzaj>
    <derivirana_varijabla naziv="DomainObject.Predmet.StrankaListFormated_1">
      <item>ROBERT PETRIĆ zastupanog po punomoćniku IRENA RADIĆ</item>
      <item>CYRKON d.o.o. za trgovinu i usluge</item>
      <item>JOSIPA KUĆA</item>
    </derivirana_varijabla>
  </DomainObject.Predmet.StrankaListFormated>
  <DomainObject.Predmet.StrankaListFormatedOIB>
    <izvorni_sadrzaj>
      <item>ROBERT PETRIĆ zastupanog po punomoćniku IRENA RADIĆ</item>
      <item>CYRKON d.o.o. za trgovinu i usluge, OIB 63259940543</item>
      <item>JOSIPA KUĆA</item>
    </izvorni_sadrzaj>
    <derivirana_varijabla naziv="DomainObject.Predmet.StrankaListFormatedOIB_1">
      <item>ROBERT PETRIĆ zastupanog po punomoćniku IRENA RADIĆ</item>
      <item>CYRKON d.o.o. za trgovinu i usluge, OIB 63259940543</item>
      <item>JOSIPA KUĆA</item>
    </derivirana_varijabla>
  </DomainObject.Predmet.StrankaListFormatedOIB>
  <DomainObject.Predmet.StrankaListFormatedWithAdress>
    <izvorni_sadrzaj>
      <item>ROBERT PETRIĆ, VINOGRADARSKA 1, HRNJANEC, 10382 Donja Zelina zastupanog po punomoćniku IRENA RADIĆ</item>
      <item>CYRKON d.o.o. za trgovinu i usluge, Samoborska cesta 217, Zagreb</item>
      <item>JOSIPA KUĆA</item>
    </izvorni_sadrzaj>
    <derivirana_varijabla naziv="DomainObject.Predmet.StrankaListFormatedWithAdress_1">
      <item>ROBERT PETRIĆ, VINOGRADARSKA 1, HRNJANEC, 10382 Donja Zelina zastupanog po punomoćniku IRENA RADIĆ</item>
      <item>CYRKON d.o.o. za trgovinu i usluge, Samoborska cesta 217, Zagreb</item>
      <item>JOSIPA KUĆA</item>
    </derivirana_varijabla>
  </DomainObject.Predmet.StrankaListFormatedWithAdress>
  <DomainObject.Predmet.StrankaListFormatedWithAdressOIB>
    <izvorni_sadrzaj>
      <item>ROBERT PETRIĆ, VINOGRADARSKA 1, HRNJANEC, 10382 Donja Zelina zastupanog po punomoćniku IRENA RADIĆ</item>
      <item>CYRKON d.o.o. za trgovinu i usluge, OIB 63259940543, Samoborska cesta 217, Zagreb</item>
      <item>JOSIPA KUĆA</item>
    </izvorni_sadrzaj>
    <derivirana_varijabla naziv="DomainObject.Predmet.StrankaListFormatedWithAdressOIB_1">
      <item>ROBERT PETRIĆ, VINOGRADARSKA 1, HRNJANEC, 10382 Donja Zelina zastupanog po punomoćniku IRENA RADIĆ</item>
      <item>CYRKON d.o.o. za trgovinu i usluge, OIB 63259940543, Samoborska cesta 217, Zagreb</item>
      <item>JOSIPA KUĆA</item>
    </derivirana_varijabla>
  </DomainObject.Predmet.StrankaListFormatedWithAdressOIB>
  <DomainObject.Predmet.StrankaListNazivFormated>
    <izvorni_sadrzaj>
      <item>ROBERT PETRIĆ</item>
      <item>CYRKON d.o.o. za trgovinu i usluge</item>
      <item>JOSIPA KUĆA</item>
    </izvorni_sadrzaj>
    <derivirana_varijabla naziv="DomainObject.Predmet.StrankaListNazivFormated_1">
      <item>ROBERT PETRIĆ</item>
      <item>CYRKON d.o.o. za trgovinu i usluge</item>
      <item>JOSIPA KUĆA</item>
    </derivirana_varijabla>
  </DomainObject.Predmet.StrankaListNazivFormated>
  <DomainObject.Predmet.StrankaListNazivFormatedOIB>
    <izvorni_sadrzaj>
      <item>ROBERT PETRIĆ</item>
      <item>CYRKON d.o.o. za trgovinu i usluge, OIB 63259940543</item>
      <item>JOSIPA KUĆA</item>
    </izvorni_sadrzaj>
    <derivirana_varijabla naziv="DomainObject.Predmet.StrankaListNazivFormatedOIB_1">
      <item>ROBERT PETRIĆ</item>
      <item>CYRKON d.o.o. za trgovinu i usluge, OIB 63259940543</item>
      <item>JOSIPA KUĆA</item>
    </derivirana_varijabla>
  </DomainObject.Predmet.StrankaListNazivFormatedOIB>
  <DomainObject.Predmet.ProtuStrankaListFormated>
    <izvorni_sadrzaj>
      <item>TECTOR d.o.o. za usluge</item>
    </izvorni_sadrzaj>
    <derivirana_varijabla naziv="DomainObject.Predmet.ProtuStrankaListFormated_1">
      <item>TECTOR d.o.o. za usluge</item>
    </derivirana_varijabla>
  </DomainObject.Predmet.ProtuStrankaListFormated>
  <DomainObject.Predmet.ProtuStrankaListFormatedOIB>
    <izvorni_sadrzaj>
      <item>TECTOR d.o.o. za usluge, OIB 82199798395</item>
    </izvorni_sadrzaj>
    <derivirana_varijabla naziv="DomainObject.Predmet.ProtuStrankaListFormatedOIB_1">
      <item>TECTOR d.o.o. za usluge, OIB 82199798395</item>
    </derivirana_varijabla>
  </DomainObject.Predmet.ProtuStrankaListFormatedOIB>
  <DomainObject.Predmet.ProtuStrankaListFormatedWithAdress>
    <izvorni_sadrzaj>
      <item>TECTOR d.o.o. za usluge, Samoborska 217, 10000 Zagreb</item>
    </izvorni_sadrzaj>
    <derivirana_varijabla naziv="DomainObject.Predmet.ProtuStrankaListFormatedWithAdress_1">
      <item>TECTOR d.o.o. za usluge, Samoborska 217, 10000 Zagreb</item>
    </derivirana_varijabla>
  </DomainObject.Predmet.ProtuStrankaListFormatedWithAdress>
  <DomainObject.Predmet.ProtuStrankaListFormatedWithAdressOIB>
    <izvorni_sadrzaj>
      <item>TECTOR d.o.o. za usluge, OIB 82199798395, Samoborska 217, 10000 Zagreb</item>
    </izvorni_sadrzaj>
    <derivirana_varijabla naziv="DomainObject.Predmet.ProtuStrankaListFormatedWithAdressOIB_1">
      <item>TECTOR d.o.o. za usluge, OIB 82199798395, Samoborska 217, 10000 Zagreb</item>
    </derivirana_varijabla>
  </DomainObject.Predmet.ProtuStrankaListFormatedWithAdressOIB>
  <DomainObject.Predmet.ProtuStrankaListNazivFormated>
    <izvorni_sadrzaj>
      <item>TECTOR d.o.o. za usluge</item>
    </izvorni_sadrzaj>
    <derivirana_varijabla naziv="DomainObject.Predmet.ProtuStrankaListNazivFormated_1">
      <item>TECTOR d.o.o. za usluge</item>
    </derivirana_varijabla>
  </DomainObject.Predmet.ProtuStrankaListNazivFormated>
  <DomainObject.Predmet.ProtuStrankaListNazivFormatedOIB>
    <izvorni_sadrzaj>
      <item>TECTOR d.o.o. za usluge, OIB 82199798395</item>
    </izvorni_sadrzaj>
    <derivirana_varijabla naziv="DomainObject.Predmet.ProtuStrankaListNazivFormatedOIB_1">
      <item>TECTOR d.o.o. za usluge, OIB 82199798395</item>
    </derivirana_varijabla>
  </DomainObject.Predmet.ProtuStrankaListNazivFormatedOIB>
  <DomainObject.Predmet.OstaliListFormated>
    <izvorni_sadrzaj>
      <item>IRENA RADIĆ punomoćnik sudionika u postupku ROBERT PETRIĆ</item>
      <item>Aleksandra Marković</item>
      <item>MF Porezna uprava Zagreb</item>
      <item>Misnistarstvo pravosuđa</item>
      <item>Jure Marušić</item>
    </izvorni_sadrzaj>
    <derivirana_varijabla naziv="DomainObject.Predmet.OstaliListFormated_1">
      <item>IRENA RADIĆ punomoćnik sudionika u postupku ROBERT PETRIĆ</item>
      <item>Aleksandra Marković</item>
      <item>MF Porezna uprava Zagreb</item>
      <item>Misnistarstvo pravosuđa</item>
      <item>Jure Marušić</item>
    </derivirana_varijabla>
  </DomainObject.Predmet.OstaliListFormated>
  <DomainObject.Predmet.OstaliListFormatedOIB>
    <izvorni_sadrzaj>
      <item>IRENA RADIĆ punomoćnik sudionika u postupku ROBERT PETRIĆ</item>
      <item>Aleksandra Marković</item>
      <item>MF Porezna uprava Zagreb</item>
      <item>Misnistarstvo pravosuđa</item>
      <item>Jure Marušić, OIB 52703189678</item>
    </izvorni_sadrzaj>
    <derivirana_varijabla naziv="DomainObject.Predmet.OstaliListFormatedOIB_1">
      <item>IRENA RADIĆ punomoćnik sudionika u postupku ROBERT PETRIĆ</item>
      <item>Aleksandra Marković</item>
      <item>MF Porezna uprava Zagreb</item>
      <item>Misnistarstvo pravosuđa</item>
      <item>Jure Marušić, OIB 52703189678</item>
    </derivirana_varijabla>
  </DomainObject.Predmet.OstaliListFormatedOIB>
  <DomainObject.Predmet.OstaliListFormatedWithAdress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izvorni_sadrzaj>
    <derivirana_varijabla naziv="DomainObject.Predmet.OstaliListFormatedWithAdress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derivirana_varijabla>
  </DomainObject.Predmet.OstaliListFormatedWithAdress>
  <DomainObject.Predmet.OstaliListFormatedWithAdressOIB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izvorni_sadrzaj>
    <derivirana_varijabla naziv="DomainObject.Predmet.OstaliListFormatedWithAdressOIB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derivirana_varijabla>
  </DomainObject.Predmet.OstaliListFormatedWithAdressOIB>
  <DomainObject.Predmet.OstaliListNazivFormated>
    <izvorni_sadrzaj>
      <item>IRENA RADIĆ</item>
      <item>Aleksandra Marković</item>
      <item>MF Porezna uprava Zagreb</item>
      <item>Misnistarstvo pravosuđa</item>
      <item>Jure Marušić</item>
    </izvorni_sadrzaj>
    <derivirana_varijabla naziv="DomainObject.Predmet.OstaliListNazivFormated_1">
      <item>IRENA RADIĆ</item>
      <item>Aleksandra Marković</item>
      <item>MF Porezna uprava Zagreb</item>
      <item>Misnistarstvo pravosuđa</item>
      <item>Jure Marušić</item>
    </derivirana_varijabla>
  </DomainObject.Predmet.OstaliListNazivFormated>
  <DomainObject.Predmet.OstaliListNazivFormatedOIB>
    <izvorni_sadrzaj>
      <item>IRENA RADIĆ</item>
      <item>Aleksandra Marković</item>
      <item>MF Porezna uprava Zagreb</item>
      <item>Misnistarstvo pravosuđa</item>
      <item>Jure Marušić, OIB 52703189678</item>
    </izvorni_sadrzaj>
    <derivirana_varijabla naziv="DomainObject.Predmet.OstaliListNazivFormatedOIB_1">
      <item>IRENA RADIĆ</item>
      <item>Aleksandra Marković</item>
      <item>MF Porezna uprava Zagreb</item>
      <item>Misnistarstvo pravosuđa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St-1131/2012-95</izvorni_sadrzaj>
    <derivirana_varijabla naziv="DomainObject.PoslovniBrojDokumenta_1">St-1131/2012-95</derivirana_varijabla>
  </DomainObject.PoslovniBrojDokumenta>
  <DomainObject.Predmet.StrankaIDrugi>
    <izvorni_sadrzaj>ROBERT PETRIĆ i dr.</izvorni_sadrzaj>
    <derivirana_varijabla naziv="DomainObject.Predmet.StrankaIDrugi_1">ROBERT PETRIĆ i dr.</derivirana_varijabla>
  </DomainObject.Predmet.StrankaIDrugi>
  <DomainObject.Predmet.ProtustrankaIDrugi>
    <izvorni_sadrzaj>TECTOR d.o.o. za usluge</izvorni_sadrzaj>
    <derivirana_varijabla naziv="DomainObject.Predmet.ProtustrankaIDrugi_1">TECTOR d.o.o. za usluge</derivirana_varijabla>
  </DomainObject.Predmet.ProtustrankaIDrugi>
  <DomainObject.Predmet.StrankaIDrugiAdressOIB>
    <izvorni_sadrzaj>ROBERT PETRIĆ, VINOGRADARSKA 1, HRNJANEC, 10382 Donja Zelina i dr.</izvorni_sadrzaj>
    <derivirana_varijabla naziv="DomainObject.Predmet.StrankaIDrugiAdressOIB_1">ROBERT PETRIĆ, VINOGRADARSKA 1, HRNJANEC, 10382 Donja Zelina i dr.</derivirana_varijabla>
  </DomainObject.Predmet.StrankaIDrugiAdressOIB>
  <DomainObject.Predmet.ProtustrankaIDrugiAdressOIB>
    <izvorni_sadrzaj>TECTOR d.o.o. za usluge, OIB 82199798395, Samoborska 217, 10000 Zagreb</izvorni_sadrzaj>
    <derivirana_varijabla naziv="DomainObject.Predmet.ProtustrankaIDrugiAdressOIB_1">TECTOR d.o.o. za usluge, OIB 82199798395, Samoborska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</izvorni_sadrzaj>
    <derivirana_varijabla naziv="DomainObject.Predmet.SudioniciListNaziv_1"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</derivirana_varijabla>
  </DomainObject.Predmet.SudioniciListNaziv>
  <DomainObject.Predmet.SudioniciListAdressOIB>
    <izvorni_sadrzaj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</item>
    </izvorni_sadrzaj>
    <derivirana_varijabla naziv="DomainObject.Predmet.SudioniciListAdressOIB_1"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null</item>
    </izvorni_sadrzaj>
    <derivirana_varijabla naziv="DomainObject.Predmet.SudioniciListNazivOIB_1"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96</properties:Words>
  <properties:Characters>510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2015-11-24T12:17:00Z</dcterms:created>
  <dc:creator>nmarkovic</dc:creator>
  <cp:lastModifiedBy>Ivana Stampf</cp:lastModifiedBy>
  <cp:lastPrinted>2014-03-31T10:11:00Z</cp:lastPrinted>
  <dcterms:modified xmlns:xsi="http://www.w3.org/2001/XMLSchema-instance" xsi:type="dcterms:W3CDTF">2015-11-24T12:47:00Z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St-1131/2012-95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