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50af" w14:paraId="51550a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022041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022041">
              <w:rPr>
                <w:noProof/>
              </w:rPr>
              <w:t>776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787576">
        <w:t xml:space="preserve">FAST FOOD KOVAČ j.d.o.o. za ugostiteljstvo, OIB: 99098140460, </w:t>
      </w:r>
      <w:proofErr w:type="spellStart"/>
      <w:r w:rsidR="00787576">
        <w:t>Stanići</w:t>
      </w:r>
      <w:proofErr w:type="spellEnd"/>
      <w:r w:rsidR="00787576">
        <w:t xml:space="preserve">, </w:t>
      </w:r>
      <w:proofErr w:type="spellStart"/>
      <w:r w:rsidR="00787576">
        <w:t>Tice</w:t>
      </w:r>
      <w:proofErr w:type="spellEnd"/>
      <w:r w:rsidR="00787576">
        <w:t xml:space="preserve"> 2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787576" w:rsidRPr="00787576">
        <w:t xml:space="preserve">FAST FOOD KOVAČ j.d.o.o. za ugostiteljstvo, OIB: 99098140460, </w:t>
      </w:r>
      <w:proofErr w:type="spellStart"/>
      <w:r w:rsidR="00787576" w:rsidRPr="00787576">
        <w:t>Stanići</w:t>
      </w:r>
      <w:proofErr w:type="spellEnd"/>
      <w:r w:rsidR="00787576" w:rsidRPr="00787576">
        <w:t xml:space="preserve">, </w:t>
      </w:r>
      <w:proofErr w:type="spellStart"/>
      <w:r w:rsidR="00787576" w:rsidRPr="00787576">
        <w:t>Tice</w:t>
      </w:r>
      <w:proofErr w:type="spellEnd"/>
      <w:r w:rsidR="00787576" w:rsidRPr="00787576">
        <w:t xml:space="preserve"> 2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787576">
        <w:t>3. listopada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D3D26">
        <w:t>1</w:t>
      </w:r>
      <w:r w:rsidR="00787576">
        <w:t>2</w:t>
      </w:r>
      <w:r w:rsidR="00AD3D26">
        <w:t>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787576">
        <w:t>6.868,09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E35D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22041"/>
    <w:rsid w:val="000312CA"/>
    <w:rsid w:val="00032A1C"/>
    <w:rsid w:val="00034638"/>
    <w:rsid w:val="000431ED"/>
    <w:rsid w:val="00046F27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06705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1127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340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4600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5AB1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7F86"/>
    <w:rsid w:val="004708DF"/>
    <w:rsid w:val="00470A0A"/>
    <w:rsid w:val="00471956"/>
    <w:rsid w:val="0047387C"/>
    <w:rsid w:val="00473984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3CE1"/>
    <w:rsid w:val="00535795"/>
    <w:rsid w:val="00551E28"/>
    <w:rsid w:val="00552537"/>
    <w:rsid w:val="005663A9"/>
    <w:rsid w:val="00567542"/>
    <w:rsid w:val="005742B3"/>
    <w:rsid w:val="00576996"/>
    <w:rsid w:val="005803CC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45377"/>
    <w:rsid w:val="007454A5"/>
    <w:rsid w:val="00750BFD"/>
    <w:rsid w:val="00772CB5"/>
    <w:rsid w:val="00772D95"/>
    <w:rsid w:val="00776DE7"/>
    <w:rsid w:val="00787576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41F8D"/>
    <w:rsid w:val="00851B35"/>
    <w:rsid w:val="00855A39"/>
    <w:rsid w:val="00856303"/>
    <w:rsid w:val="00865868"/>
    <w:rsid w:val="00880CFE"/>
    <w:rsid w:val="00882FD1"/>
    <w:rsid w:val="008852C7"/>
    <w:rsid w:val="00890290"/>
    <w:rsid w:val="00895FE5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C1E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3D26"/>
    <w:rsid w:val="00AD608A"/>
    <w:rsid w:val="00AE11C2"/>
    <w:rsid w:val="00AE35D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116D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4628F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CF5DD5"/>
    <w:rsid w:val="00D0158B"/>
    <w:rsid w:val="00D035AC"/>
    <w:rsid w:val="00D07DFA"/>
    <w:rsid w:val="00D1277A"/>
    <w:rsid w:val="00D158CE"/>
    <w:rsid w:val="00D20319"/>
    <w:rsid w:val="00D359EC"/>
    <w:rsid w:val="00D36C47"/>
    <w:rsid w:val="00D438B6"/>
    <w:rsid w:val="00D47D0D"/>
    <w:rsid w:val="00D53FF9"/>
    <w:rsid w:val="00D55C94"/>
    <w:rsid w:val="00D57795"/>
    <w:rsid w:val="00D6364C"/>
    <w:rsid w:val="00D65D17"/>
    <w:rsid w:val="00D939B3"/>
    <w:rsid w:val="00D959D4"/>
    <w:rsid w:val="00DA1B30"/>
    <w:rsid w:val="00DA2F7B"/>
    <w:rsid w:val="00DA755E"/>
    <w:rsid w:val="00DA77B7"/>
    <w:rsid w:val="00DB5821"/>
    <w:rsid w:val="00DB7B76"/>
    <w:rsid w:val="00DC0A39"/>
    <w:rsid w:val="00DD0336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184F"/>
    <w:rsid w:val="00EB6CC8"/>
    <w:rsid w:val="00ED7CF1"/>
    <w:rsid w:val="00EE7E46"/>
    <w:rsid w:val="00EF09BF"/>
    <w:rsid w:val="00EF227F"/>
    <w:rsid w:val="00F00754"/>
    <w:rsid w:val="00F10594"/>
    <w:rsid w:val="00F24E5C"/>
    <w:rsid w:val="00F2762C"/>
    <w:rsid w:val="00F412F4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  <w:rsid w:val="00FF5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St-776/2018</izvorni_sadrzaj>
    <derivirana_varijabla naziv="DomainObject.Predmet.OznakaBroj_1">St-776/2018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FAST FOOD KOVAČ j.d.o.o. za ugostiteljstvo</izvorni_sadrzaj>
    <derivirana_varijabla naziv="DomainObject.Predmet.ProtustrankaFormated_1">  FAST FOOD KOVAČ j.d.o.o. za ugostiteljstvo</derivirana_varijabla>
  </DomainObject.Predmet.ProtustrankaFormated>
  <DomainObject.Predmet.ProtustrankaFormatedOIB>
    <izvorni_sadrzaj>  FAST FOOD KOVAČ j.d.o.o. za ugostiteljstvo, OIB 99098140460</izvorni_sadrzaj>
    <derivirana_varijabla naziv="DomainObject.Predmet.ProtustrankaFormatedOIB_1">  FAST FOOD KOVAČ j.d.o.o. za ugostiteljstvo, OIB 99098140460</derivirana_varijabla>
  </DomainObject.Predmet.ProtustrankaFormatedOIB>
  <DomainObject.Predmet.ProtustrankaFormatedWithAdress>
    <izvorni_sadrzaj> FAST FOOD KOVAČ j.d.o.o. za ugostiteljstvo, Tice 2, 21310 Stanići</izvorni_sadrzaj>
    <derivirana_varijabla naziv="DomainObject.Predmet.ProtustrankaFormatedWithAdress_1"> FAST FOOD KOVAČ j.d.o.o. za ugostiteljstvo, Tice 2, 21310 Stanići</derivirana_varijabla>
  </DomainObject.Predmet.ProtustrankaFormatedWithAdress>
  <DomainObject.Predmet.ProtustrankaFormatedWithAdressOIB>
    <izvorni_sadrzaj> FAST FOOD KOVAČ j.d.o.o. za ugostiteljstvo, OIB 99098140460, Tice 2, 21310 Stanići</izvorni_sadrzaj>
    <derivirana_varijabla naziv="DomainObject.Predmet.ProtustrankaFormatedWithAdressOIB_1"> FAST FOOD KOVAČ j.d.o.o. za ugostiteljstvo, OIB 99098140460, Tice 2, 21310 Stanići</derivirana_varijabla>
  </DomainObject.Predmet.ProtustrankaFormatedWithAdressOIB>
  <DomainObject.Predmet.ProtustrankaWithAdress>
    <izvorni_sadrzaj>FAST FOOD KOVAČ j.d.o.o. za ugostiteljstvo Tice 2, 21310 Stanići</izvorni_sadrzaj>
    <derivirana_varijabla naziv="DomainObject.Predmet.ProtustrankaWithAdress_1">FAST FOOD KOVAČ j.d.o.o. za ugostiteljstvo Tice 2, 21310 Stanići</derivirana_varijabla>
  </DomainObject.Predmet.ProtustrankaWithAdress>
  <DomainObject.Predmet.ProtustrankaWithAdressOIB>
    <izvorni_sadrzaj>FAST FOOD KOVAČ j.d.o.o. za ugostiteljstvo, OIB 99098140460, Tice 2, 21310 Stanići</izvorni_sadrzaj>
    <derivirana_varijabla naziv="DomainObject.Predmet.ProtustrankaWithAdressOIB_1">FAST FOOD KOVAČ j.d.o.o. za ugostiteljstvo, OIB 99098140460, Tice 2, 21310 Stanići</derivirana_varijabla>
  </DomainObject.Predmet.ProtustrankaWithAdressOIB>
  <DomainObject.Predmet.ProtustrankaNazivFormated>
    <izvorni_sadrzaj>FAST FOOD KOVAČ j.d.o.o. za ugostiteljstvo</izvorni_sadrzaj>
    <derivirana_varijabla naziv="DomainObject.Predmet.ProtustrankaNazivFormated_1">FAST FOOD KOVAČ j.d.o.o. za ugostiteljstvo</derivirana_varijabla>
  </DomainObject.Predmet.ProtustrankaNazivFormated>
  <DomainObject.Predmet.ProtustrankaNazivFormatedOIB>
    <izvorni_sadrzaj>FAST FOOD KOVAČ j.d.o.o. za ugostiteljstvo, OIB 99098140460</izvorni_sadrzaj>
    <derivirana_varijabla naziv="DomainObject.Predmet.ProtustrankaNazivFormatedOIB_1">FAST FOOD KOVAČ j.d.o.o. za ugostiteljstvo, OIB 99098140460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6868.09</izvorni_sadrzaj>
    <derivirana_varijabla naziv="DomainObject.Predmet.TrenutnaVrijednost_1">6868.09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FAST FOOD KOVAČ j.d.o.o. za ugostiteljstvo</item>
    </izvorni_sadrzaj>
    <derivirana_varijabla naziv="DomainObject.Predmet.ProtuStrankaListFormated_1">
      <item>FAST FOOD KOVAČ j.d.o.o. za ugostiteljstvo</item>
    </derivirana_varijabla>
  </DomainObject.Predmet.ProtuStrankaListFormated>
  <DomainObject.Predmet.ProtuStrankaListFormatedOIB>
    <izvorni_sadrzaj>
      <item>FAST FOOD KOVAČ j.d.o.o. za ugostiteljstvo, OIB 99098140460</item>
    </izvorni_sadrzaj>
    <derivirana_varijabla naziv="DomainObject.Predmet.ProtuStrankaListFormatedOIB_1">
      <item>FAST FOOD KOVAČ j.d.o.o. za ugostiteljstvo, OIB 99098140460</item>
    </derivirana_varijabla>
  </DomainObject.Predmet.ProtuStrankaListFormatedOIB>
  <DomainObject.Predmet.ProtuStrankaListFormatedWithAdress>
    <izvorni_sadrzaj>
      <item>FAST FOOD KOVAČ j.d.o.o. za ugostiteljstvo, Tice 2, 21310 Stanići</item>
    </izvorni_sadrzaj>
    <derivirana_varijabla naziv="DomainObject.Predmet.ProtuStrankaListFormatedWithAdress_1">
      <item>FAST FOOD KOVAČ j.d.o.o. za ugostiteljstvo, Tice 2, 21310 Stanići</item>
    </derivirana_varijabla>
  </DomainObject.Predmet.ProtuStrankaListFormatedWithAdress>
  <DomainObject.Predmet.ProtuStrankaListFormatedWithAdressOIB>
    <izvorni_sadrzaj>
      <item>FAST FOOD KOVAČ j.d.o.o. za ugostiteljstvo, OIB 99098140460, Tice 2, 21310 Stanići</item>
    </izvorni_sadrzaj>
    <derivirana_varijabla naziv="DomainObject.Predmet.ProtuStrankaListFormatedWithAdressOIB_1">
      <item>FAST FOOD KOVAČ j.d.o.o. za ugostiteljstvo, OIB 99098140460, Tice 2, 21310 Stanići</item>
    </derivirana_varijabla>
  </DomainObject.Predmet.ProtuStrankaListFormatedWithAdressOIB>
  <DomainObject.Predmet.ProtuStrankaListNazivFormated>
    <izvorni_sadrzaj>
      <item>FAST FOOD KOVAČ j.d.o.o. za ugostiteljstvo</item>
    </izvorni_sadrzaj>
    <derivirana_varijabla naziv="DomainObject.Predmet.ProtuStrankaListNazivFormated_1">
      <item>FAST FOOD KOVAČ j.d.o.o. za ugostiteljstvo</item>
    </derivirana_varijabla>
  </DomainObject.Predmet.ProtuStrankaListNazivFormated>
  <DomainObject.Predmet.ProtuStrankaListNazivFormatedOIB>
    <izvorni_sadrzaj>
      <item>FAST FOOD KOVAČ j.d.o.o. za ugostiteljstvo, OIB 99098140460</item>
    </izvorni_sadrzaj>
    <derivirana_varijabla naziv="DomainObject.Predmet.ProtuStrankaListNazivFormatedOIB_1">
      <item>FAST FOOD KOVAČ j.d.o.o. za ugostiteljstvo, OIB 99098140460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FAST FOOD KOVAČ j.d.o.o. za ugostiteljstvo</izvorni_sadrzaj>
    <derivirana_varijabla naziv="DomainObject.Predmet.ProtustrankaIDrugi_1">FAST FOOD KOVAČ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FAST FOOD KOVAČ j.d.o.o. za ugostiteljstvo, OIB 99098140460, Tice 2, 21310 Stanići</izvorni_sadrzaj>
    <derivirana_varijabla naziv="DomainObject.Predmet.ProtustrankaIDrugiAdressOIB_1">FAST FOOD KOVAČ j.d.o.o. za ugostiteljstvo, OIB 99098140460, Tice 2,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FAST FOOD KOVAČ j.d.o.o. za ugostiteljstvo</item>
      <item>FINANCIJSKA AGENCIJA, RC SPLIT</item>
    </izvorni_sadrzaj>
    <derivirana_varijabla naziv="DomainObject.Predmet.SudioniciListNaziv_1">
      <item>FAST FOOD KOVAČ j.d.o.o. za ugostiteljstvo</item>
      <item>FINANCIJSKA AGENCIJA, RC SPLIT</item>
    </derivirana_varijabla>
  </DomainObject.Predmet.SudioniciListNaziv>
  <DomainObject.Predmet.SudioniciListAdressOIB>
    <izvorni_sadrzaj>
      <item>FAST FOOD KOVAČ j.d.o.o. za ugostiteljstvo, OIB 99098140460, Tice 2,21310 Stanići</item>
      <item>FINANCIJSKA AGENCIJA, RC SPLIT, OIB 85821130368, Mažuranićevo šetalište 24 b,21000 Split</item>
    </izvorni_sadrzaj>
    <derivirana_varijabla naziv="DomainObject.Predmet.SudioniciListAdressOIB_1">
      <item>FAST FOOD KOVAČ j.d.o.o. za ugostiteljstvo, OIB 99098140460, Tice 2,21310 Stanići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99098140460</item>
      <item>, OIB 85821130368</item>
    </izvorni_sadrzaj>
    <derivirana_varijabla naziv="DomainObject.Predmet.SudioniciListNazivOIB_1">
      <item>, OIB 99098140460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B5547C-A5A4-4B8B-B7BD-128D7C590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1859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2018-10-19T11:16:00Z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(776-18.docx)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