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74791d8" w14:paraId="74791d8"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683B72">
        <w:rPr>
          <w:lang w:val="pt-BR"/>
        </w:rPr>
        <w:t>-424</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235BE">
        <w:t>1</w:t>
      </w:r>
      <w:r w:rsidR="005C50C1">
        <w:t>7</w:t>
      </w:r>
      <w:r w:rsidR="00E235BE">
        <w:t>.</w:t>
      </w:r>
      <w:r w:rsidR="005C50C1">
        <w:t xml:space="preserve"> veljače</w:t>
      </w:r>
      <w:r w:rsidR="00E235BE">
        <w:t xml:space="preserve">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 xml:space="preserve">II  Ovim zaključkom određuje se </w:t>
      </w:r>
      <w:r w:rsidR="005C50C1">
        <w:t>druga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E235BE">
        <w:t>265.297,44</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17.</w:t>
      </w:r>
      <w:r w:rsidR="005C50C1">
        <w:rPr>
          <w:b/>
        </w:rPr>
        <w:t xml:space="preserve"> ožujka</w:t>
      </w:r>
      <w:r w:rsidRPr="00912721">
        <w:rPr>
          <w:b/>
        </w:rPr>
        <w:t xml:space="preserve"> 201</w:t>
      </w:r>
      <w:r w:rsidR="00E235BE">
        <w:rPr>
          <w:b/>
        </w:rPr>
        <w:t>6</w:t>
      </w:r>
      <w:r w:rsidRPr="00912721">
        <w:rPr>
          <w:b/>
        </w:rPr>
        <w:t xml:space="preserve">. u </w:t>
      </w:r>
      <w:r w:rsidR="00E235BE">
        <w:rPr>
          <w:b/>
        </w:rPr>
        <w:t>10,00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w:t>
      </w:r>
      <w:r w:rsidR="005C50C1">
        <w:t>7</w:t>
      </w:r>
      <w:r w:rsidR="0023178F" w:rsidRPr="00912721">
        <w:t>.</w:t>
      </w:r>
      <w:r w:rsidR="005C50C1">
        <w:t xml:space="preserve"> veljače</w:t>
      </w:r>
      <w:r w:rsidR="0023178F" w:rsidRPr="00912721">
        <w:t xml:space="preserve"> 201</w:t>
      </w:r>
      <w:r>
        <w:t>6</w:t>
      </w:r>
      <w:r w:rsidR="0023178F" w:rsidRPr="00912721">
        <w:t>.</w:t>
      </w:r>
    </w:p>
    <w:p w:rsidRDefault="0023178F" w:rsidP="00E91121" w:rsidR="00683B72">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00683B72">
        <w:rPr>
          <w:rFonts w:hAnsi="Times New Roman" w:ascii="Times New Roman"/>
          <w:b w:val="false"/>
          <w:color w:val="auto"/>
          <w:szCs w:val="24"/>
        </w:rPr>
        <w:t>Stečajni sudac:</w:t>
      </w:r>
    </w:p>
    <w:p w:rsidRDefault="00683B72" w:rsidP="00E91121" w:rsidR="00683B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83B72" w:rsidP="00E91121" w:rsidR="00683B72">
      <w:pPr>
        <w:pStyle w:val="Podnaslov"/>
        <w:ind w:firstLine="720" w:left="4320"/>
        <w:rPr>
          <w:rFonts w:hAnsi="Times New Roman" w:ascii="Times New Roman"/>
          <w:b w:val="false"/>
          <w:color w:val="auto"/>
          <w:szCs w:val="24"/>
        </w:rPr>
      </w:pPr>
    </w:p>
    <w:p w:rsidRDefault="00683B72" w:rsidP="00E91121" w:rsidR="00683B7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83B72" w:rsidP="00E91121" w:rsidR="00683B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C0953" w:rsidP="00683B72" w:rsidR="00BC0953">
      <w:pPr>
        <w:pStyle w:val="Podnaslov"/>
        <w:ind w:firstLine="708" w:left="4956"/>
      </w:pPr>
      <w:r>
        <w:rPr>
          <w:rFonts w:hAnsi="Times New Roman" w:ascii="Times New Roman"/>
          <w:b w:val="false"/>
          <w:color w:val="auto"/>
          <w:szCs w:val="24"/>
        </w:rPr>
        <w:t xml:space="preserve"> </w:t>
      </w:r>
    </w:p>
    <w:p w:rsidRDefault="00BC0953" w:rsidP="0023178F" w:rsidR="00BC0953">
      <w:pPr>
        <w:jc w:val="both"/>
      </w:pPr>
    </w:p>
    <w:p w:rsidRDefault="0023178F" w:rsidP="0023178F" w:rsidR="0023178F" w:rsidRPr="00912721">
      <w:pPr>
        <w:jc w:val="both"/>
      </w:pPr>
      <w:r w:rsidRPr="00912721">
        <w:t>Uputa o pravnom lijeku:</w:t>
      </w:r>
    </w:p>
    <w:p w:rsidRDefault="0023178F" w:rsidP="005C50C1" w:rsidR="00BC0953">
      <w:pPr>
        <w:jc w:val="both"/>
      </w:pPr>
      <w:r w:rsidRPr="00912721">
        <w:t>Protiv ovog zaključka nije dopuštena žalba (čl.11.st.9. SZ).</w:t>
      </w:r>
    </w:p>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683B72" w:rsidP="0023178F" w:rsidR="00683B72"/>
    <w:p w:rsidRDefault="0023178F" w:rsidP="0023178F" w:rsidR="0023178F" w:rsidRPr="00912721">
      <w:r w:rsidRPr="00912721">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OTIS DIZALA d.o.o., Prilaz V. Brajkovića 15, Zagreb</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65FF6"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065FF6">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065FF6"/>
    <w:rsid w:val="0023178F"/>
    <w:rsid w:val="00467950"/>
    <w:rsid w:val="005C50C1"/>
    <w:rsid w:val="00683B72"/>
    <w:rsid w:val="00A2522D"/>
    <w:rsid w:val="00A74929"/>
    <w:rsid w:val="00BC0953"/>
    <w:rsid w:val="00E235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65FF6"/>
    <w:rPr>
      <w:color w:val="808080"/>
      <w:bdr w:space="0" w:sz="0" w:color="auto" w:val="none"/>
      <w:shd w:fill="auto" w:color="auto" w:val="clear"/>
    </w:rPr>
  </w:style>
  <w:style w:customStyle="true" w:styleId="eSPISCCParagraphDefaultFont" w:type="character">
    <w:name w:val="eSPIS_CC_Paragraph Default Font"/>
    <w:basedOn w:val="Zadanifontodlomka"/>
    <w:rsid w:val="00065F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FF6"/>
    <w:rPr>
      <w:bdr w:space="0" w:sz="0" w:color="auto" w:val="none"/>
      <w:shd w:fill="FFFFCC" w:color="auto" w:val="clear"/>
      <w:lang w:val="hr-HR"/>
    </w:rPr>
  </w:style>
  <w:style w:customStyle="true" w:styleId="PozadinaSvijetloCrvena" w:type="character">
    <w:name w:val="Pozadina_SvijetloCrvena"/>
    <w:basedOn w:val="eSPISCCParagraphDefaultFont"/>
    <w:rsid w:val="00065F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F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65FF6"/>
    <w:rPr>
      <w:color w:val="808080"/>
      <w:bdr w:color="auto" w:space="0" w:sz="0" w:val="none"/>
      <w:shd w:color="auto" w:fill="auto" w:val="clear"/>
    </w:rPr>
  </w:style>
  <w:style w:customStyle="1" w:styleId="eSPISCCParagraphDefaultFont" w:type="character">
    <w:name w:val="eSPIS_CC_Paragraph Default Font"/>
    <w:basedOn w:val="Zadanifontodlomka"/>
    <w:rsid w:val="00065F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FF6"/>
    <w:rPr>
      <w:bdr w:color="auto" w:space="0" w:sz="0" w:val="none"/>
      <w:shd w:color="auto" w:fill="FFFFCC" w:val="clear"/>
      <w:lang w:val="hr-HR"/>
    </w:rPr>
  </w:style>
  <w:style w:customStyle="1" w:styleId="PozadinaSvijetloCrvena" w:type="character">
    <w:name w:val="Pozadina_SvijetloCrvena"/>
    <w:basedOn w:val="eSPISCCParagraphDefaultFont"/>
    <w:rsid w:val="00065F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F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1125</properties:Words>
  <properties:Characters>6113</properties:Characters>
  <properties:Lines>167</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2016-02-17T10:32:00Z</dcterms:created>
  <dc:creator>Nikola Ribarić</dc:creator>
  <cp:lastModifiedBy>Jadranka Zelić</cp:lastModifiedBy>
  <cp:lastPrinted>2016-02-17T10:35:00Z</cp:lastPrinted>
  <dcterms:modified xmlns:xsi="http://www.w3.org/2001/XMLSchema-instance" xsi:type="dcterms:W3CDTF">2016-02-17T10:44:00Z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