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27f3" w14:paraId="0df27f3" w:rsidRDefault="002757AE" w:rsidP="002757AE" w:rsidR="002757AE">
      <w:pPr>
        <w15:collapsed w:val="false"/>
      </w:pPr>
    </w:p>
    <w:p w:rsidRDefault="002757AE" w:rsidP="002757AE" w:rsidR="002757A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7AE" w:rsidP="002757AE" w:rsidR="002757AE" w:rsidRPr="00D21A2C"/>
    <w:p w:rsidRDefault="002757AE" w:rsidP="002757AE" w:rsidR="002757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57AE" w:rsidP="002757AE" w:rsidR="002757AE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57AE" w:rsidP="002757AE" w:rsidR="002757AE"/>
    <w:p w:rsidRDefault="002757AE" w:rsidP="002757AE" w:rsidR="002757AE"/>
    <w:p w:rsidRDefault="002757AE" w:rsidP="002757AE" w:rsidR="002757AE" w:rsidRPr="00DD62DF">
      <w:pPr>
        <w:jc w:val="center"/>
        <w:rPr>
          <w:bCs/>
        </w:rPr>
      </w:pPr>
    </w:p>
    <w:p w:rsidRDefault="002757AE" w:rsidP="002757AE" w:rsidR="002757AE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  <w:r>
        <w:tab/>
        <w:t xml:space="preserve">Trgovački sud u Osijeku, po stečajnoj sutkinji Nadi Roso, u stečajnom postupku  nad dužnikom stečajna masa iza </w:t>
      </w:r>
      <w:r>
        <w:rPr>
          <w:b/>
        </w:rPr>
        <w:t>L &amp; I</w:t>
      </w:r>
      <w:r>
        <w:t xml:space="preserve"> </w:t>
      </w:r>
      <w:r>
        <w:rPr>
          <w:b/>
        </w:rPr>
        <w:t xml:space="preserve">PROMET d.o.o. „u stečaju“ Vinkovci, S. S. Kranjčevića 31, OIB: 15472728609, MBS: 030190685,  </w:t>
      </w:r>
      <w:r>
        <w:t>dana 6. veljače 2018. g.,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201E03" w:rsidP="002757AE" w:rsidR="00201E03">
      <w:pPr>
        <w:pStyle w:val="Tijeloteksta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700906">
        <w:t xml:space="preserve">stečajna masa iza </w:t>
      </w:r>
      <w:r w:rsidR="002757AE">
        <w:rPr>
          <w:b/>
        </w:rPr>
        <w:t>L &amp; I</w:t>
      </w:r>
      <w:r w:rsidR="002757AE">
        <w:t xml:space="preserve"> </w:t>
      </w:r>
      <w:r w:rsidR="002757AE">
        <w:rPr>
          <w:b/>
        </w:rPr>
        <w:t>PROMET d.o.o. „u stečaju“ Vinkovci, S. S. Kranjčevića 31, OIB: 15472728609, MBS: 030190685</w:t>
      </w:r>
      <w:r>
        <w:t xml:space="preserve">, </w:t>
      </w:r>
      <w:r w:rsidR="008F1D5E">
        <w:t xml:space="preserve">na provođenje </w:t>
      </w:r>
      <w:r w:rsidR="002757AE">
        <w:t>djelomične diobe vjerovnicima I višeg isplatnog reda u ukupnom iznosu od 47.387,28 kn što čini 100% priznatih i utvrđenih tražbina vjerovnika I višeg isplatnog reda.</w:t>
      </w:r>
      <w:r w:rsidR="008F1D5E">
        <w:t xml:space="preserve"> </w:t>
      </w:r>
    </w:p>
    <w:p w:rsidRDefault="008F1D5E" w:rsidP="008F1D5E" w:rsidR="008F1D5E">
      <w:pPr>
        <w:pStyle w:val="Tijeloteksta"/>
        <w:ind w:left="360"/>
      </w:pP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700906">
        <w:t>6. veljače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2757AE">
        <w:t>Kata Rašić, Vinkovci, S. S. Kranjčevića 31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3D1D4F">
        <w:t>e-</w:t>
      </w:r>
      <w:r>
        <w:t>ogl.pl.</w:t>
      </w:r>
      <w:r w:rsidR="008F1D5E">
        <w:t xml:space="preserve"> uz </w:t>
      </w:r>
      <w:r w:rsidR="003D1D4F">
        <w:t xml:space="preserve">prijedlog st. uprav. od </w:t>
      </w:r>
      <w:r w:rsidR="002757AE">
        <w:t xml:space="preserve">29.1.2018. g. s prilogom (str. 136 i 137 </w:t>
      </w:r>
      <w:r w:rsidR="003D1D4F">
        <w:t>spisa)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r w:rsidR="002757AE">
        <w:t>K-6.3.</w:t>
      </w: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020E8" w:rsidP="002B6B20" w:rsidR="00C020E8" w:rsidRPr="00F92416">
      <w:pPr>
        <w:pStyle w:val="Tijeloteksta"/>
        <w:ind w:firstLine="708" w:left="4956"/>
        <w:jc w:val="left"/>
      </w:pPr>
      <w:r>
        <w:t xml:space="preserve">             </w:t>
      </w:r>
      <w:bookmarkStart w:name="_GoBack" w:id="0"/>
      <w:bookmarkEnd w:id="0"/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BA" w:rsidR="00A448BA">
      <w:r>
        <w:separator/>
      </w:r>
    </w:p>
  </w:endnote>
  <w:endnote w:id="0" w:type="continuationSeparator">
    <w:p w:rsidRDefault="00A448BA" w:rsidR="00A4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BA" w:rsidR="00A448BA">
      <w:r>
        <w:separator/>
      </w:r>
    </w:p>
  </w:footnote>
  <w:footnote w:id="0" w:type="continuationSeparator">
    <w:p w:rsidRDefault="00A448BA" w:rsidR="00A448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700906">
      <w:t>571/17-43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1F34EB"/>
    <w:rsid w:val="00201E03"/>
    <w:rsid w:val="002142C7"/>
    <w:rsid w:val="0021564C"/>
    <w:rsid w:val="00223C8E"/>
    <w:rsid w:val="00255E1A"/>
    <w:rsid w:val="002757AE"/>
    <w:rsid w:val="00291B9C"/>
    <w:rsid w:val="002B6B20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00906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448BA"/>
    <w:rsid w:val="00A72EDD"/>
    <w:rsid w:val="00A91ED3"/>
    <w:rsid w:val="00AB1DA1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064A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6B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6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6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6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</izvorni_sadrzaj>
    <derivirana_varijabla naziv="DomainObject.Predmet.ProtustrankaFormated_1">  L &amp; I PROMET d.o.o. za prijevoz, trgovinu i usluge</derivirana_varijabla>
  </DomainObject.Predmet.ProtustrankaFormated>
  <DomainObject.Predmet.ProtustrankaFormatedOIB>
    <izvorni_sadrzaj>  L &amp; I PROMET d.o.o. za prijevoz, trgovinu i usluge, OIB 00844603969</izvorni_sadrzaj>
    <derivirana_varijabla naziv="DomainObject.Predmet.ProtustrankaFormatedOIB_1">  L &amp; I PROMET d.o.o. za prijevoz, trgovinu i usluge, OIB 00844603969</derivirana_varijabla>
  </DomainObject.Predmet.ProtustrankaFormatedOIB>
  <DomainObject.Predmet.ProtustrankaFormatedWithAdress>
    <izvorni_sadrzaj> L &amp; I PROMET d.o.o. za prijevoz, trgovinu i usluge, Pavićeva 32, 31400 Đakovo</izvorni_sadrzaj>
    <derivirana_varijabla naziv="DomainObject.Predmet.ProtustrankaFormatedWithAdress_1"> L &amp; I PROMET d.o.o. za prijevoz, trgovinu i usluge, Pavićeva 32, 31400 Đakovo</derivirana_varijabla>
  </DomainObject.Predmet.ProtustrankaFormatedWithAdress>
  <DomainObject.Predmet.ProtustrankaFormatedWithAdressOIB>
    <izvorni_sadrzaj> L &amp; I PROMET d.o.o. za prijevoz, trgovinu i usluge, OIB 00844603969, Pavićeva 32, 31400 Đakovo</izvorni_sadrzaj>
    <derivirana_varijabla naziv="DomainObject.Predmet.ProtustrankaFormatedWithAdressOIB_1"> L &amp; I PROMET d.o.o. za prijevoz, trgovinu i usluge, OIB 00844603969, Pavićeva 32, 31400 Đakovo</derivirana_varijabla>
  </DomainObject.Predmet.ProtustrankaFormatedWithAdressOIB>
  <DomainObject.Predmet.ProtustrankaWithAdress>
    <izvorni_sadrzaj>L &amp; I PROMET d.o.o. za prijevoz, trgovinu i usluge Pavićeva 32, 31400 Đakovo</izvorni_sadrzaj>
    <derivirana_varijabla naziv="DomainObject.Predmet.ProtustrankaWithAdress_1">L &amp; I PROMET d.o.o. za prijevoz, trgovinu i usluge Pavićeva 32, 31400 Đakovo</derivirana_varijabla>
  </DomainObject.Predmet.ProtustrankaWithAdress>
  <DomainObject.Predmet.ProtustrankaWithAdressOIB>
    <izvorni_sadrzaj>L &amp; I PROMET d.o.o. za prijevoz, trgovinu i usluge, OIB 00844603969, Pavićeva 32, 31400 Đakovo</izvorni_sadrzaj>
    <derivirana_varijabla naziv="DomainObject.Predmet.ProtustrankaWithAdressOIB_1">L &amp; I PROMET d.o.o. za prijevoz, trgovinu i usluge, OIB 00844603969, Pavićeva 32, 31400 Đakovo</derivirana_varijabla>
  </DomainObject.Predmet.ProtustrankaWithAdressOIB>
  <DomainObject.Predmet.ProtustrankaNazivFormated>
    <izvorni_sadrzaj>L &amp; I PROMET d.o.o. za prijevoz, trgovinu i usluge</izvorni_sadrzaj>
    <derivirana_varijabla naziv="DomainObject.Predmet.ProtustrankaNazivFormated_1">L &amp; I PROMET d.o.o. za prijevoz, trgovinu i usluge</derivirana_varijabla>
  </DomainObject.Predmet.ProtustrankaNazivFormated>
  <DomainObject.Predmet.ProtustrankaNazivFormatedOIB>
    <izvorni_sadrzaj>L &amp; I PROMET d.o.o. za prijevoz, trgovinu i usluge, OIB 00844603969</izvorni_sadrzaj>
    <derivirana_varijabla naziv="DomainObject.Predmet.ProtustrankaNazivFormatedOIB_1">L &amp; I PROMET d.o.o. za prijevoz, trgovinu i usluge,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CARINSKA UPRAVA URED Osijek</izvorni_sadrzaj>
    <derivirana_varijabla naziv="DomainObject.Predmet.StrankaFormated_1">  MF CARINSKA UPRAVA URED Osijek</derivirana_varijabla>
  </DomainObject.Predmet.StrankaFormated>
  <DomainObject.Predmet.StrankaFormatedOIB>
    <izvorni_sadrzaj>  MF CARINSKA UPRAVA URED Osijek, OIB 52634238587</izvorni_sadrzaj>
    <derivirana_varijabla naziv="DomainObject.Predmet.StrankaFormatedOIB_1">  MF CARINSKA UPRAVA URED Osijek, OIB 52634238587</derivirana_varijabla>
  </DomainObject.Predmet.StrankaFormatedOIB>
  <DomainObject.Predmet.StrankaFormatedWithAdress>
    <izvorni_sadrzaj> MF CARINSKA UPRAVA URED Osijek</izvorni_sadrzaj>
    <derivirana_varijabla naziv="DomainObject.Predmet.StrankaFormatedWithAdress_1"> MF CARINSKA UPRAVA URED Osijek</derivirana_varijabla>
  </DomainObject.Predmet.StrankaFormatedWithAdress>
  <DomainObject.Predmet.StrankaFormatedWithAdressOIB>
    <izvorni_sadrzaj> MF CARINSKA UPRAVA URED Osijek, OIB 52634238587</izvorni_sadrzaj>
    <derivirana_varijabla naziv="DomainObject.Predmet.StrankaFormatedWithAdressOIB_1"> MF CARINSKA UPRAVA URED Osijek, OIB 52634238587</derivirana_varijabla>
  </DomainObject.Predmet.StrankaFormatedWithAdressOIB>
  <DomainObject.Predmet.StrankaWithAdress>
    <izvorni_sadrzaj>MF CARINSKA UPRAVA URED Osijek </izvorni_sadrzaj>
    <derivirana_varijabla naziv="DomainObject.Predmet.StrankaWithAdress_1">MF CARINSKA UPRAVA URED Osijek </derivirana_varijabla>
  </DomainObject.Predmet.StrankaWithAdress>
  <DomainObject.Predmet.StrankaWithAdressOIB>
    <izvorni_sadrzaj>MF CARINSKA UPRAVA URED Osijek, OIB 52634238587</izvorni_sadrzaj>
    <derivirana_varijabla naziv="DomainObject.Predmet.StrankaWithAdressOIB_1">MF CARINSKA UPRAVA URED Osijek, OIB 52634238587</derivirana_varijabla>
  </DomainObject.Predmet.StrankaWithAdressOIB>
  <DomainObject.Predmet.StrankaNazivFormated>
    <izvorni_sadrzaj>MF CARINSKA UPRAVA URED Osijek</izvorni_sadrzaj>
    <derivirana_varijabla naziv="DomainObject.Predmet.StrankaNazivFormated_1">MF CARINSKA UPRAVA URED Osijek</derivirana_varijabla>
  </DomainObject.Predmet.StrankaNazivFormated>
  <DomainObject.Predmet.StrankaNazivFormatedOIB>
    <izvorni_sadrzaj>MF CARINSKA UPRAVA URED Osijek, OIB 52634238587</izvorni_sadrzaj>
    <derivirana_varijabla naziv="DomainObject.Predmet.StrankaNazivFormatedOIB_1">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CARINSKA UPRAVA URED Osijek</item>
    </izvorni_sadrzaj>
    <derivirana_varijabla naziv="DomainObject.Predmet.StrankaListFormated_1">
      <item>MF CARINSKA UPRAVA URED Osijek</item>
    </derivirana_varijabla>
  </DomainObject.Predmet.StrankaListFormated>
  <DomainObject.Predmet.StrankaListFormatedOIB>
    <izvorni_sadrzaj>
      <item>MF CARINSKA UPRAVA URED Osijek, OIB 52634238587</item>
    </izvorni_sadrzaj>
    <derivirana_varijabla naziv="DomainObject.Predmet.StrankaListFormatedOIB_1">
      <item>MF CARINSKA UPRAVA URED Osijek, OIB 52634238587</item>
    </derivirana_varijabla>
  </DomainObject.Predmet.StrankaListFormatedOIB>
  <DomainObject.Predmet.StrankaListFormatedWithAdress>
    <izvorni_sadrzaj>
      <item>MF CARINSKA UPRAVA URED Osijek</item>
    </izvorni_sadrzaj>
    <derivirana_varijabla naziv="DomainObject.Predmet.StrankaListFormatedWithAdress_1">
      <item>MF CARINSKA UPRAVA URED Osijek</item>
    </derivirana_varijabla>
  </DomainObject.Predmet.StrankaListFormatedWithAdress>
  <DomainObject.Predmet.StrankaListFormatedWithAdressOIB>
    <izvorni_sadrzaj>
      <item>MF CARINSKA UPRAVA URED Osijek, OIB 52634238587</item>
    </izvorni_sadrzaj>
    <derivirana_varijabla naziv="DomainObject.Predmet.StrankaListFormatedWithAdressOIB_1">
      <item>MF CARINSKA UPRAVA URED Osijek, OIB 52634238587</item>
    </derivirana_varijabla>
  </DomainObject.Predmet.StrankaListFormatedWithAdressOIB>
  <DomainObject.Predmet.StrankaListNazivFormated>
    <izvorni_sadrzaj>
      <item>MF CARINSKA UPRAVA URED Osijek</item>
    </izvorni_sadrzaj>
    <derivirana_varijabla naziv="DomainObject.Predmet.StrankaListNazivFormated_1">
      <item>MF CARINSKA UPRAVA URED Osijek</item>
    </derivirana_varijabla>
  </DomainObject.Predmet.StrankaListNazivFormated>
  <DomainObject.Predmet.StrankaListNazivFormatedOIB>
    <izvorni_sadrzaj>
      <item>MF CARINSKA UPRAVA URED Osijek, OIB 52634238587</item>
    </izvorni_sadrzaj>
    <derivirana_varijabla naziv="DomainObject.Predmet.StrankaListNazivFormatedOIB_1">
      <item>MF CARINSKA UPRAVA URED Osijek, OIB 52634238587</item>
    </derivirana_varijabla>
  </DomainObject.Predmet.StrankaListNazivFormatedOIB>
  <DomainObject.Predmet.ProtuStrankaListFormated>
    <izvorni_sadrzaj>
      <item>L &amp; I PROMET d.o.o. za prijevoz, trgovinu i usluge</item>
    </izvorni_sadrzaj>
    <derivirana_varijabla naziv="DomainObject.Predmet.ProtuStrankaListFormated_1">
      <item>L &amp; I PROMET d.o.o. za prijevoz, trgovinu i usluge</item>
    </derivirana_varijabla>
  </DomainObject.Predmet.ProtuStrankaListFormated>
  <DomainObject.Predmet.ProtuStrankaListFormatedOIB>
    <izvorni_sadrzaj>
      <item>L &amp; I PROMET d.o.o. za prijevoz, trgovinu i usluge, OIB 00844603969</item>
    </izvorni_sadrzaj>
    <derivirana_varijabla naziv="DomainObject.Predmet.ProtuStrankaListFormatedOIB_1">
      <item>L &amp; I PROMET d.o.o. za prijevoz, trgovinu i usluge, OIB 00844603969</item>
    </derivirana_varijabla>
  </DomainObject.Predmet.ProtuStrankaListFormatedOIB>
  <DomainObject.Predmet.ProtuStrankaListFormatedWithAdress>
    <izvorni_sadrzaj>
      <item>L &amp; I PROMET d.o.o. za prijevoz, trgovinu i usluge, Pavićeva 32, 31400 Đakovo</item>
    </izvorni_sadrzaj>
    <derivirana_varijabla naziv="DomainObject.Predmet.ProtuStrankaListFormatedWithAdress_1">
      <item>L &amp; I PROMET d.o.o. za prijevoz, trgovinu i usluge, Pavićeva 32, 31400 Đakovo</item>
    </derivirana_varijabla>
  </DomainObject.Predmet.ProtuStrankaListFormatedWithAdress>
  <DomainObject.Predmet.ProtuStrankaListFormatedWithAdressOIB>
    <izvorni_sadrzaj>
      <item>L &amp; I PROMET d.o.o. za prijevoz, trgovinu i usluge, OIB 00844603969, Pavićeva 32, 31400 Đakovo</item>
    </izvorni_sadrzaj>
    <derivirana_varijabla naziv="DomainObject.Predmet.ProtuStrankaListFormatedWithAdressOIB_1">
      <item>L &amp; I PROMET d.o.o. za prijevoz, trgovinu i usluge,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</item>
    </izvorni_sadrzaj>
    <derivirana_varijabla naziv="DomainObject.Predmet.ProtuStrankaListNazivFormated_1">
      <item>L &amp; I PROMET d.o.o. za prijevoz, trgovinu i usluge</item>
    </derivirana_varijabla>
  </DomainObject.Predmet.ProtuStrankaListNazivFormated>
  <DomainObject.Predmet.ProtuStrankaListNazivFormatedOIB>
    <izvorni_sadrzaj>
      <item>L &amp; I PROMET d.o.o. za prijevoz, trgovinu i usluge, OIB 00844603969</item>
    </izvorni_sadrzaj>
    <derivirana_varijabla naziv="DomainObject.Predmet.ProtuStrankaListNazivFormatedOIB_1">
      <item>L &amp; I PROMET d.o.o. za prijevoz, trgovinu i usluge, OIB 00844603969</item>
    </derivirana_varijabla>
  </DomainObject.Predmet.ProtuStrankaListNazivFormatedOIB>
  <DomainObject.Predmet.OstaliListFormated>
    <izvorni_sadrzaj>
      <item>Ivana Mišić</item>
    </izvorni_sadrzaj>
    <derivirana_varijabla naziv="DomainObject.Predmet.OstaliListFormated_1">
      <item>Ivana Mišić</item>
    </derivirana_varijabla>
  </DomainObject.Predmet.OstaliListFormated>
  <DomainObject.Predmet.OstaliListFormatedOIB>
    <izvorni_sadrzaj>
      <item>Ivana Mišić, OIB 73109511803</item>
    </izvorni_sadrzaj>
    <derivirana_varijabla naziv="DomainObject.Predmet.OstaliListFormatedOIB_1">
      <item>Ivana Mišić, OIB 73109511803</item>
    </derivirana_varijabla>
  </DomainObject.Predmet.OstaliListFormatedOIB>
  <DomainObject.Predmet.OstaliListFormatedWithAdress>
    <izvorni_sadrzaj>
      <item>Ivana Mišić, Josifa Runjanina 31, 31400 Đakovo</item>
    </izvorni_sadrzaj>
    <derivirana_varijabla naziv="DomainObject.Predmet.OstaliListFormatedWithAdress_1">
      <item>Ivana Mišić, Josifa Runjanina 31, 31400 Đakovo</item>
    </derivirana_varijabla>
  </DomainObject.Predmet.OstaliListFormatedWithAdress>
  <DomainObject.Predmet.OstaliListFormatedWithAdressOIB>
    <izvorni_sadrzaj>
      <item>Ivana Mišić, OIB 73109511803, Josifa Runjanina 31, 31400 Đakovo</item>
    </izvorni_sadrzaj>
    <derivirana_varijabla naziv="DomainObject.Predmet.OstaliListFormatedWithAdressOIB_1">
      <item>Ivana Mišić, OIB 73109511803, Josifa Runjanina 31, 31400 Đakovo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CARINSKA UPRAVA URED Osijek</izvorni_sadrzaj>
    <derivirana_varijabla naziv="DomainObject.Predmet.StrankaIDrugi_1">MF CARINSKA UPRAVA URED Osijek</derivirana_varijabla>
  </DomainObject.Predmet.StrankaIDrugi>
  <DomainObject.Predmet.ProtustrankaIDrugi>
    <izvorni_sadrzaj>L &amp; I PROMET d.o.o. za prijevoz, trgovinu i usluge</izvorni_sadrzaj>
    <derivirana_varijabla naziv="DomainObject.Predmet.ProtustrankaIDrugi_1">L &amp; I PROMET d.o.o. za prijevoz, trgovinu i usluge</derivirana_varijabla>
  </DomainObject.Predmet.ProtustrankaIDrugi>
  <DomainObject.Predmet.StrankaIDrugiAdressOIB>
    <izvorni_sadrzaj>MF CARINSKA UPRAVA URED Osijek, OIB 52634238587</izvorni_sadrzaj>
    <derivirana_varijabla naziv="DomainObject.Predmet.StrankaIDrugiAdressOIB_1">MF CARINSKA UPRAVA URED Osijek, OIB 52634238587</derivirana_varijabla>
  </DomainObject.Predmet.StrankaIDrugiAdressOIB>
  <DomainObject.Predmet.ProtustrankaIDrugiAdressOIB>
    <izvorni_sadrzaj>L &amp; I PROMET d.o.o. za prijevoz, trgovinu i usluge, OIB 00844603969, Pavićeva 32, 31400 Đakovo</izvorni_sadrzaj>
    <derivirana_varijabla naziv="DomainObject.Predmet.ProtustrankaIDrugiAdressOIB_1">L &amp; I PROMET d.o.o. za prijevoz, trgovinu i usluge,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I PROMET d.o.o. za prijevoz, trgovinu i usluge</item>
      <item>MF CARINSKA UPRAVA URED Osijek</item>
      <item>Ivana Mišić</item>
    </izvorni_sadrzaj>
    <derivirana_varijabla naziv="DomainObject.Predmet.SudioniciListNaziv_1">
      <item>L &amp; I PROMET d.o.o. za prijevoz, trgovinu i usluge</item>
      <item>MF CARINSKA UPRAVA URED Osijek</item>
      <item>Ivana Mišić</item>
    </derivirana_varijabla>
  </DomainObject.Predmet.SudioniciListNaziv>
  <DomainObject.Predmet.SudioniciListAdressOIB>
    <izvorni_sadrzaj>
      <item>L &amp; I PROMET d.o.o. za prijevoz, trgovinu i usluge, OIB 00844603969, Pavićeva 32,31400 Đakovo</item>
      <item>MF CARINSKA UPRAVA URED Osijek, OIB 52634238587</item>
      <item>Ivana Mišić, OIB 73109511803, Josifa Runjanina 31,31400 Đakovo</item>
    </izvorni_sadrzaj>
    <derivirana_varijabla naziv="DomainObject.Predmet.SudioniciListAdressOIB_1">
      <item>L &amp; I PROMET d.o.o. za prijevoz, trgovinu i usluge, OIB 00844603969, Pavićeva 32,31400 Đakovo</item>
      <item>MF CARINSKA UPRAVA URED Osijek, OIB 52634238587</item>
      <item>Ivana Mišić, OIB 73109511803, Josifa Runjanina 31,31400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00844603969</item>
      <item>, OIB 52634238587</item>
      <item>, OIB 73109511803</item>
    </izvorni_sadrzaj>
    <derivirana_varijabla naziv="DomainObject.Predmet.SudioniciListNazivOIB_1">
      <item>, OIB 00844603969</item>
      <item>, OIB 52634238587</item>
      <item>, OIB 73109511803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469AF-3262-436E-91E5-231004742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157</properties:Words>
  <properties:Characters>758</properties:Characters>
  <properties:Lines>66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2018-02-06T10:08:00Z</dcterms:created>
  <dc:creator>hermanj</dc:creator>
  <cp:lastModifiedBy>Danijela Sekulić</cp:lastModifiedBy>
  <cp:lastPrinted>2018-02-06T10:16:00Z</cp:lastPrinted>
  <dcterms:modified xmlns:xsi="http://www.w3.org/2001/XMLSchema-instance" xsi:type="dcterms:W3CDTF">2018-02-06T10:17:00Z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