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cf8b" w14:paraId="257cf8b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4B5F77">
        <w:t>461</w:t>
      </w:r>
      <w:r w:rsidR="00946625">
        <w:t>/16-</w:t>
      </w:r>
      <w:r w:rsidR="004B5F77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8F7C95">
        <w:t>MAGIC j.d.o.o., Šibenik, Stjepana Radića 44, Šibenik, OIB: 63959165773</w:t>
      </w:r>
      <w:r w:rsidRPr="00EF7C9A">
        <w:t xml:space="preserve">, dana </w:t>
      </w:r>
      <w:r w:rsidR="00034AAA">
        <w:t>18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D91FB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D91FB1" w:rsidRPr="00FC45F0">
        <w:t>Ante Poljak iz Zadra, Grigora Viteza 6, (OIB 30653663301, osobna iskaznica</w:t>
      </w:r>
      <w:r w:rsidR="00D91FB1">
        <w:t xml:space="preserve"> </w:t>
      </w:r>
      <w:r w:rsidR="00D91FB1" w:rsidRPr="00FC45F0">
        <w:t>broj 104176320, izdana od PU Zadarska, datum rođenja 05.07.1942.),</w:t>
      </w:r>
      <w:r w:rsidR="00E86E81" w:rsidRPr="00E86F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8F7C95">
        <w:t>MAGIC j.d.o.o., Šibenik, Stjepana Radića 44, Šibenik, OIB: 63959165773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8F7C95">
        <w:t>MAGIC j.d.o.o., Šibenik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034AAA">
        <w:t>18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DA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4B5F77">
          <w:t>461</w:t>
        </w:r>
        <w:r w:rsidR="00034AAA">
          <w:t>/16-</w:t>
        </w:r>
        <w:r w:rsidR="004B5F77">
          <w:t>11</w:t>
        </w:r>
      </w:p>
      <w:p w:rsidRDefault="00E12FEA" w:rsidP="009C0FF2" w:rsidR="00E12FEA" w:rsidRPr="00EF7C9A">
        <w:pPr>
          <w:jc w:val="right"/>
        </w:pPr>
      </w:p>
      <w:p w:rsidRDefault="00CC6DAB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4AAA"/>
    <w:rsid w:val="00077BD9"/>
    <w:rsid w:val="0008053D"/>
    <w:rsid w:val="000D4B36"/>
    <w:rsid w:val="000E0BB3"/>
    <w:rsid w:val="00110C37"/>
    <w:rsid w:val="0013102B"/>
    <w:rsid w:val="00170940"/>
    <w:rsid w:val="00172CCB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5F77"/>
    <w:rsid w:val="004B768C"/>
    <w:rsid w:val="004F1515"/>
    <w:rsid w:val="004F3BE4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42CEB"/>
    <w:rsid w:val="00881A15"/>
    <w:rsid w:val="008F03DE"/>
    <w:rsid w:val="008F3AD6"/>
    <w:rsid w:val="008F7C95"/>
    <w:rsid w:val="00932520"/>
    <w:rsid w:val="00946625"/>
    <w:rsid w:val="009B4456"/>
    <w:rsid w:val="009C0FF2"/>
    <w:rsid w:val="009F62F2"/>
    <w:rsid w:val="00A520DC"/>
    <w:rsid w:val="00A5292A"/>
    <w:rsid w:val="00A75EC0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CC6DAB"/>
    <w:rsid w:val="00D91FB1"/>
    <w:rsid w:val="00E12FEA"/>
    <w:rsid w:val="00E86E81"/>
    <w:rsid w:val="00E86F87"/>
    <w:rsid w:val="00E9550E"/>
    <w:rsid w:val="00EB1A94"/>
    <w:rsid w:val="00EB3FAB"/>
    <w:rsid w:val="00EE0FB2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B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B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B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B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B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B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B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B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MAGIC j.d.o.o. za frizerske usluge</izvorni_sadrzaj>
    <derivirana_varijabla naziv="DomainObject.Predmet.ProtustrankaFormated_1">  MAGIC j.d.o.o. za frizerske usluge</derivirana_varijabla>
  </DomainObject.Predmet.ProtustrankaFormated>
  <DomainObject.Predmet.ProtustrankaFormatedOIB>
    <izvorni_sadrzaj>  MAGIC j.d.o.o. za frizerske usluge, OIB 63959165773</izvorni_sadrzaj>
    <derivirana_varijabla naziv="DomainObject.Predmet.ProtustrankaFormatedOIB_1">  MAGIC j.d.o.o. za frizerske usluge, OIB 63959165773</derivirana_varijabla>
  </DomainObject.Predmet.ProtustrankaFormatedOIB>
  <DomainObject.Predmet.ProtustrankaFormatedWithAdress>
    <izvorni_sadrzaj> MAGIC j.d.o.o. za frizerske usluge, Stjepana Radića 44 , 22000 Šibenik</izvorni_sadrzaj>
    <derivirana_varijabla naziv="DomainObject.Predmet.ProtustrankaFormatedWithAdress_1"> MAGIC j.d.o.o. za frizerske usluge, Stjepana Radića 44 , 22000 Šibenik</derivirana_varijabla>
  </DomainObject.Predmet.ProtustrankaFormatedWithAdress>
  <DomainObject.Predmet.ProtustrankaFormatedWithAdressOIB>
    <izvorni_sadrzaj> MAGIC j.d.o.o. za frizerske usluge, OIB 63959165773, Stjepana Radića 44 , 22000 Šibenik</izvorni_sadrzaj>
    <derivirana_varijabla naziv="DomainObject.Predmet.ProtustrankaFormatedWithAdressOIB_1"> MAGIC j.d.o.o. za frizerske usluge, OIB 63959165773, Stjepana Radića 44 , 22000 Šibenik</derivirana_varijabla>
  </DomainObject.Predmet.ProtustrankaFormatedWithAdressOIB>
  <DomainObject.Predmet.ProtustrankaWithAdress>
    <izvorni_sadrzaj>MAGIC j.d.o.o. za frizerske usluge Stjepana Radića 44 , 22000 Šibenik</izvorni_sadrzaj>
    <derivirana_varijabla naziv="DomainObject.Predmet.ProtustrankaWithAdress_1">MAGIC j.d.o.o. za frizerske usluge Stjepana Radića 44 , 22000 Šibenik</derivirana_varijabla>
  </DomainObject.Predmet.ProtustrankaWithAdress>
  <DomainObject.Predmet.ProtustrankaWithAdressOIB>
    <izvorni_sadrzaj>MAGIC j.d.o.o. za frizerske usluge, OIB 63959165773, Stjepana Radića 44 , 22000 Šibenik</izvorni_sadrzaj>
    <derivirana_varijabla naziv="DomainObject.Predmet.ProtustrankaWithAdressOIB_1">MAGIC j.d.o.o. za frizerske usluge, OIB 63959165773, Stjepana Radića 44 , 22000 Šibenik</derivirana_varijabla>
  </DomainObject.Predmet.ProtustrankaWithAdressOIB>
  <DomainObject.Predmet.ProtustrankaNazivFormated>
    <izvorni_sadrzaj>MAGIC j.d.o.o. za frizerske usluge</izvorni_sadrzaj>
    <derivirana_varijabla naziv="DomainObject.Predmet.ProtustrankaNazivFormated_1">MAGIC j.d.o.o. za frizerske usluge</derivirana_varijabla>
  </DomainObject.Predmet.ProtustrankaNazivFormated>
  <DomainObject.Predmet.ProtustrankaNazivFormatedOIB>
    <izvorni_sadrzaj>MAGIC j.d.o.o. za frizerske usluge, OIB 63959165773</izvorni_sadrzaj>
    <derivirana_varijabla naziv="DomainObject.Predmet.ProtustrankaNazivFormatedOIB_1">MAGIC j.d.o.o. za frizerske usluge, OIB 63959165773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MAGIC j.d.o.o. za frizerske usluge</item>
    </izvorni_sadrzaj>
    <derivirana_varijabla naziv="DomainObject.Predmet.ProtuStrankaListFormated_1">
      <item>MAGIC j.d.o.o. za frizerske usluge</item>
    </derivirana_varijabla>
  </DomainObject.Predmet.ProtuStrankaListFormated>
  <DomainObject.Predmet.ProtuStrankaListFormatedOIB>
    <izvorni_sadrzaj>
      <item>MAGIC j.d.o.o. za frizerske usluge, OIB 63959165773</item>
    </izvorni_sadrzaj>
    <derivirana_varijabla naziv="DomainObject.Predmet.ProtuStrankaListFormatedOIB_1">
      <item>MAGIC j.d.o.o. za frizerske usluge, OIB 63959165773</item>
    </derivirana_varijabla>
  </DomainObject.Predmet.ProtuStrankaListFormatedOIB>
  <DomainObject.Predmet.ProtuStrankaListFormatedWithAdress>
    <izvorni_sadrzaj>
      <item>MAGIC j.d.o.o. za frizerske usluge, Stjepana Radića 44 , 22000 Šibenik</item>
    </izvorni_sadrzaj>
    <derivirana_varijabla naziv="DomainObject.Predmet.ProtuStrankaListFormatedWithAdress_1">
      <item>MAGIC j.d.o.o. za frizerske usluge, Stjepana Radića 44 , 22000 Šibenik</item>
    </derivirana_varijabla>
  </DomainObject.Predmet.ProtuStrankaListFormatedWithAdress>
  <DomainObject.Predmet.ProtuStrankaListFormatedWithAdressOIB>
    <izvorni_sadrzaj>
      <item>MAGIC j.d.o.o. za frizerske usluge, OIB 63959165773, Stjepana Radića 44 , 22000 Šibenik</item>
    </izvorni_sadrzaj>
    <derivirana_varijabla naziv="DomainObject.Predmet.ProtuStrankaListFormatedWithAdressOIB_1">
      <item>MAGIC j.d.o.o. za frizerske usluge, OIB 63959165773, Stjepana Radića 44 , 22000 Šibenik</item>
    </derivirana_varijabla>
  </DomainObject.Predmet.ProtuStrankaListFormatedWithAdressOIB>
  <DomainObject.Predmet.ProtuStrankaListNazivFormated>
    <izvorni_sadrzaj>
      <item>MAGIC j.d.o.o. za frizerske usluge</item>
    </izvorni_sadrzaj>
    <derivirana_varijabla naziv="DomainObject.Predmet.ProtuStrankaListNazivFormated_1">
      <item>MAGIC j.d.o.o. za frizerske usluge</item>
    </derivirana_varijabla>
  </DomainObject.Predmet.ProtuStrankaListNazivFormated>
  <DomainObject.Predmet.ProtuStrankaListNazivFormatedOIB>
    <izvorni_sadrzaj>
      <item>MAGIC j.d.o.o. za frizerske usluge, OIB 63959165773</item>
    </izvorni_sadrzaj>
    <derivirana_varijabla naziv="DomainObject.Predmet.ProtuStrankaListNazivFormatedOIB_1">
      <item>MAGIC j.d.o.o. za frizerske usluge, OIB 63959165773</item>
    </derivirana_varijabla>
  </DomainObject.Predmet.ProtuStrankaListNazivFormatedOIB>
  <DomainObject.Predmet.OstaliListFormated>
    <izvorni_sadrzaj>
      <item>Josipa Jurić</item>
    </izvorni_sadrzaj>
    <derivirana_varijabla naziv="DomainObject.Predmet.OstaliListFormated_1">
      <item>Josipa Jurić</item>
    </derivirana_varijabla>
  </DomainObject.Predmet.OstaliListFormated>
  <DomainObject.Predmet.OstaliListFormatedOIB>
    <izvorni_sadrzaj>
      <item>Josipa Jurić, OIB 28098143934</item>
    </izvorni_sadrzaj>
    <derivirana_varijabla naziv="DomainObject.Predmet.OstaliListFormatedOIB_1">
      <item>Josipa Jurić, OIB 28098143934</item>
    </derivirana_varijabla>
  </DomainObject.Predmet.OstaliListFormatedOIB>
  <DomainObject.Predmet.OstaliListFormatedWithAdress>
    <izvorni_sadrzaj>
      <item>Josipa Jurić, Jurja Petrovića 9, 22000 Šibenik</item>
    </izvorni_sadrzaj>
    <derivirana_varijabla naziv="DomainObject.Predmet.OstaliListFormatedWithAdress_1">
      <item>Josipa Jurić, Jurja Petrovića 9, 22000 Šibenik</item>
    </derivirana_varijabla>
  </DomainObject.Predmet.OstaliListFormatedWithAdress>
  <DomainObject.Predmet.OstaliListFormatedWithAdressOIB>
    <izvorni_sadrzaj>
      <item>Josipa Jurić, OIB 28098143934, Jurja Petrovića 9, 22000 Šibenik</item>
    </izvorni_sadrzaj>
    <derivirana_varijabla naziv="DomainObject.Predmet.OstaliListFormatedWithAdressOIB_1">
      <item>Josipa Jurić, OIB 28098143934, Jurja Petrovića 9, 22000 Šibenik</item>
    </derivirana_varijabla>
  </DomainObject.Predmet.OstaliListFormatedWithAdressOIB>
  <DomainObject.Predmet.OstaliListNazivFormated>
    <izvorni_sadrzaj>
      <item>Josipa Jurić</item>
    </izvorni_sadrzaj>
    <derivirana_varijabla naziv="DomainObject.Predmet.OstaliListNazivFormated_1">
      <item>Josipa Jurić</item>
    </derivirana_varijabla>
  </DomainObject.Predmet.OstaliListNazivFormated>
  <DomainObject.Predmet.OstaliListNazivFormatedOIB>
    <izvorni_sadrzaj>
      <item>Josipa Jurić, OIB 28098143934</item>
    </izvorni_sadrzaj>
    <derivirana_varijabla naziv="DomainObject.Predmet.OstaliListNazivFormatedOIB_1">
      <item>Josipa Jurić, OIB 28098143934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MAGIC j.d.o.o. za frizerske usluge</izvorni_sadrzaj>
    <derivirana_varijabla naziv="DomainObject.Predmet.ProtustrankaIDrugi_1">MAGIC j.d.o.o. za frizerske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MAGIC j.d.o.o. za frizerske usluge, OIB 63959165773, Stjepana Radića 44 , 22000 Šibenik</izvorni_sadrzaj>
    <derivirana_varijabla naziv="DomainObject.Predmet.ProtustrankaIDrugiAdressOIB_1">MAGIC j.d.o.o. za frizerske usluge, OIB 63959165773, Stjepana Radića 44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MAGIC j.d.o.o. za frizerske usluge</item>
      <item>Josipa Jurić</item>
    </izvorni_sadrzaj>
    <derivirana_varijabla naziv="DomainObject.Predmet.SudioniciListNaziv_1">
      <item>FINA - Podružnica Šibenik</item>
      <item>MAGIC j.d.o.o. za frizerske usluge</item>
      <item>Josipa Jurić</item>
    </derivirana_varijabla>
  </DomainObject.Predmet.SudioniciListNaziv>
  <DomainObject.Predmet.SudioniciListAdressOIB>
    <izvorni_sadrzaj>
      <item>FINA - Podružnica Šibenik, OIB 85821130368, Perivoj L. Marune 1,22000 Šibenik</item>
      <item>MAGIC j.d.o.o. za frizerske usluge, OIB 63959165773, Stjepana Radića 44 ,22000 Šibenik</item>
      <item>Josipa Jurić, OIB 28098143934, Jurja Petrovića 9,22000 Šibenik</item>
    </izvorni_sadrzaj>
    <derivirana_varijabla naziv="DomainObject.Predmet.SudioniciListAdressOIB_1">
      <item>FINA - Podružnica Šibenik, OIB 85821130368, Perivoj L. Marune 1,22000 Šibenik</item>
      <item>MAGIC j.d.o.o. za frizerske usluge, OIB 63959165773, Stjepana Radića 44 ,22000 Šibenik</item>
      <item>Josipa Jurić, OIB 28098143934, Jurja Petrovića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63959165773</item>
      <item>, OIB 28098143934</item>
    </izvorni_sadrzaj>
    <derivirana_varijabla naziv="DomainObject.Predmet.SudioniciListNazivOIB_1">
      <item>, OIB 85821130368</item>
      <item>, OIB 63959165773</item>
      <item>, OIB 28098143934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336</properties:Words>
  <properties:Characters>1779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2016-04-18T09:08:00Z</dcterms:created>
  <dc:creator>Ardena Bajlo</dc:creator>
  <cp:lastModifiedBy>wsadmin</cp:lastModifiedBy>
  <cp:lastPrinted>2016-04-19T07:29:00Z</cp:lastPrinted>
  <dcterms:modified xmlns:xsi="http://www.w3.org/2001/XMLSchema-instance" xsi:type="dcterms:W3CDTF">2016-04-20T07:50:00Z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