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8919" w14:paraId="7278919" w:rsidRDefault="00E4694B" w:rsidR="00380C3C">
      <w:pPr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  <w:r w:rsidR="00380C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E4694B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E4694B">
        <w:t>2824/16-17</w:t>
      </w:r>
    </w:p>
    <w:p w:rsidRDefault="00E4694B" w:rsidP="002D60CE" w:rsidR="002D60CE" w:rsidRPr="00B9015B">
      <w:pPr>
        <w:jc w:val="both"/>
      </w:pPr>
      <w:r>
        <w:t xml:space="preserve">         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4694B" w:rsidP="00C40A44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>
        <w:t xml:space="preserve">OD VE DO VE MEĐIMURJE j.d.o.o. za građenje, ugostiteljstvo i trgovinu, OIB 13582819439, Zagreb, </w:t>
      </w:r>
      <w:proofErr w:type="spellStart"/>
      <w:r>
        <w:t>Zelengaj</w:t>
      </w:r>
      <w:proofErr w:type="spellEnd"/>
      <w:r>
        <w:t xml:space="preserve"> 21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67DE7">
        <w:rPr>
          <w:lang w:val="pt-BR"/>
        </w:rPr>
        <w:t>30</w:t>
      </w:r>
      <w:r>
        <w:rPr>
          <w:lang w:val="pt-BR"/>
        </w:rPr>
        <w:t>. studenog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5403A">
        <w:t>OD VE DO VE MEĐIMURJE j.d.o.o. za građenje, ugostiteljstvo i trgovinu, OIB 13582819439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5403A">
        <w:t>2824</w:t>
      </w:r>
      <w:r w:rsidR="00535D8E" w:rsidRPr="00B9015B">
        <w:t>-</w:t>
      </w:r>
      <w:r w:rsidR="005543BD">
        <w:t>1</w:t>
      </w:r>
      <w:r w:rsidR="0005403A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2D07C4" w:rsidR="005543BD" w:rsidRPr="005543BD">
      <w:r w:rsidRPr="00B9015B">
        <w:t xml:space="preserve"> </w:t>
      </w: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05403A">
        <w:t>OD VE DO VE MEĐIMURJE j.d.o.o. za građenje, ugostiteljstvo i trgovinu, OIB 13582819439</w:t>
      </w:r>
      <w:r>
        <w:rPr>
          <w:lang w:val="pt-BR"/>
        </w:rPr>
        <w:t>.</w:t>
      </w: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05403A">
        <w:t>18. ožujka 2016</w:t>
      </w:r>
      <w:r>
        <w:t xml:space="preserve">. u Očevidniku redoslijeda osnova za plaćanje ima evidentirane neizvršene osnove za plaćanje u neprekinutom razdoblju od 120 dana, u ukupnom iznosu od </w:t>
      </w:r>
      <w:r w:rsidR="002D07C4">
        <w:t>14.470,33</w:t>
      </w:r>
      <w:r>
        <w:t xml:space="preserve"> kn, kao i da dužnik ima </w:t>
      </w:r>
      <w:r w:rsidR="002D07C4">
        <w:t>1</w:t>
      </w:r>
      <w:r>
        <w:t xml:space="preserve"> zaposlen</w:t>
      </w:r>
      <w:r w:rsidR="002D07C4">
        <w:t>og</w:t>
      </w:r>
      <w:r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 xml:space="preserve">sud je </w:t>
      </w:r>
      <w:r w:rsidR="004B6C8F">
        <w:t xml:space="preserve">2. rujna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AB6CDD" w:rsidP="00D677F7" w:rsidR="00B62E90">
      <w:pPr>
        <w:pStyle w:val="Tijeloteksta"/>
        <w:ind w:firstLine="708"/>
      </w:pPr>
      <w:r>
        <w:t xml:space="preserve">U ovom stečajnom predmetu dužnik je </w:t>
      </w:r>
      <w:r w:rsidR="002D07C4">
        <w:t>19. listopada</w:t>
      </w:r>
      <w:r w:rsidR="00F24250">
        <w:t xml:space="preserve"> 2016. </w:t>
      </w:r>
      <w:r>
        <w:t xml:space="preserve">dostavio </w:t>
      </w:r>
      <w:proofErr w:type="spellStart"/>
      <w:r w:rsidR="00F24250" w:rsidRPr="00F24250">
        <w:t>prokazni</w:t>
      </w:r>
      <w:proofErr w:type="spellEnd"/>
      <w:r w:rsidR="00F24250" w:rsidRPr="00F24250">
        <w:t xml:space="preserve"> popis imovine za dužnika (list </w:t>
      </w:r>
      <w:r w:rsidR="002D07C4">
        <w:t>21-31</w:t>
      </w:r>
      <w:r w:rsidR="00F24250" w:rsidRPr="00F24250">
        <w:t xml:space="preserve"> spisa) </w:t>
      </w:r>
      <w:r w:rsidR="00F24250">
        <w:t>iz kojeg proizlazi da dužnik nema nekretnina, pokretnina u svom vlasništvu kao ni imovinskih prava na tuđim stvarima, novčanih tražbina, nenovčanih tražbina te novčanih sredstava na računima.</w:t>
      </w:r>
      <w:r w:rsidR="004137EF">
        <w:t xml:space="preserve"> Također je dostavljena potvrda Hrvatskog zavoda za mirovinsko osiguranje o odjavi zaposlenika. </w:t>
      </w:r>
    </w:p>
    <w:p w:rsidRDefault="004C428C" w:rsidP="004C428C" w:rsidR="004C428C" w:rsidRPr="004C428C">
      <w:pPr>
        <w:pStyle w:val="Tijeloteksta"/>
        <w:ind w:firstLine="708"/>
      </w:pPr>
      <w:r w:rsidRPr="004C428C">
        <w:t xml:space="preserve">Sud je uvidom u </w:t>
      </w:r>
      <w:r w:rsidR="000E57F1">
        <w:t>dopis</w:t>
      </w:r>
      <w:r>
        <w:t xml:space="preserve"> Financijske agencije od </w:t>
      </w:r>
      <w:r w:rsidR="002D07C4">
        <w:t>5. rujna</w:t>
      </w:r>
      <w:r w:rsidR="000E57F1">
        <w:t xml:space="preserve"> 2016</w:t>
      </w:r>
      <w:r w:rsidR="001861A1">
        <w:t xml:space="preserve">. (list </w:t>
      </w:r>
      <w:r w:rsidR="002D07C4">
        <w:t>11</w:t>
      </w:r>
      <w:r w:rsidRPr="004C428C">
        <w:t xml:space="preserve"> spisa) utvrdio kako je dužnikov račun blokiran duže od </w:t>
      </w:r>
      <w:r w:rsidR="00F24250">
        <w:t>120</w:t>
      </w:r>
      <w:r w:rsidRPr="004C428C">
        <w:t xml:space="preserve"> dana</w:t>
      </w:r>
      <w:r>
        <w:t>,</w:t>
      </w:r>
      <w:r w:rsidR="001861A1">
        <w:t xml:space="preserve"> a</w:t>
      </w:r>
      <w:r>
        <w:t xml:space="preserve"> </w:t>
      </w:r>
      <w:r w:rsidR="001861A1">
        <w:t>zastupnik po zakonu dužnika nije osporio</w:t>
      </w:r>
      <w:r>
        <w:t xml:space="preserve"> podatke iz navedene potvrde</w:t>
      </w:r>
      <w:r w:rsidRPr="004C428C">
        <w:t>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="002D07C4">
        <w:t>OD VE DO VE MEĐIMURJE j.d.o.o. za građenje, ugostiteljstvo i trgovinu, OIB 13582819439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767DE7">
        <w:t>30</w:t>
      </w:r>
      <w:r w:rsidR="002D07C4">
        <w:t>. studenog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867922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867922" w:rsidP="002B3342" w:rsidR="0086792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67922" w:rsidP="002B3342" w:rsidR="00867922" w:rsidRPr="00694D64">
      <w:r w:rsidRPr="00694D64">
        <w:t>Karmela Dolenc</w:t>
      </w:r>
    </w:p>
    <w:p w:rsidRDefault="00867922" w:rsidP="002B3342" w:rsidR="00867922">
      <w:pPr>
        <w:pStyle w:val="Bezproreda"/>
      </w:pPr>
    </w:p>
    <w:p w:rsidRDefault="00BB5767" w:rsidP="00065B42" w:rsidR="00BB5767"/>
    <w:sectPr w:rsidSect="000E57F1" w:rsidR="00BB576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E4694B">
      <w:rPr>
        <w:sz w:val="24"/>
      </w:rPr>
      <w:t>2824/16-17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5403A"/>
    <w:rsid w:val="00065B42"/>
    <w:rsid w:val="000B22E7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07C4"/>
    <w:rsid w:val="002D5087"/>
    <w:rsid w:val="002D60CE"/>
    <w:rsid w:val="0034597D"/>
    <w:rsid w:val="00380C3C"/>
    <w:rsid w:val="003D4223"/>
    <w:rsid w:val="003F3702"/>
    <w:rsid w:val="00412D47"/>
    <w:rsid w:val="004137EF"/>
    <w:rsid w:val="004B6C8F"/>
    <w:rsid w:val="004C428C"/>
    <w:rsid w:val="00501EBB"/>
    <w:rsid w:val="00535D8E"/>
    <w:rsid w:val="005543BD"/>
    <w:rsid w:val="005E2724"/>
    <w:rsid w:val="00602113"/>
    <w:rsid w:val="00662884"/>
    <w:rsid w:val="006B1344"/>
    <w:rsid w:val="00704DD0"/>
    <w:rsid w:val="007150E9"/>
    <w:rsid w:val="00754CF2"/>
    <w:rsid w:val="00767DE7"/>
    <w:rsid w:val="007B068E"/>
    <w:rsid w:val="007E6A6F"/>
    <w:rsid w:val="00867922"/>
    <w:rsid w:val="008B669A"/>
    <w:rsid w:val="00947BCF"/>
    <w:rsid w:val="009B3D51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803A5"/>
    <w:rsid w:val="00DC6690"/>
    <w:rsid w:val="00DE0F86"/>
    <w:rsid w:val="00E24B5E"/>
    <w:rsid w:val="00E4694B"/>
    <w:rsid w:val="00F24250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86792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St-2824/2016</izvorni_sadrzaj>
    <derivirana_varijabla naziv="DomainObject.Predmet.OznakaBroj_1">St-2824/2016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 VE DO VE MEĐIMURJE jednostavno društvo s ograničenom odgovornošću za građenje, ugostiteljstvo i trgovinu zastupanog po punomoćniku Juraj Kovačić</izvorni_sadrzaj>
    <derivirana_varijabla naziv="DomainObject.Predmet.ProtustrankaFormated_1">  OD VE DO VE MEĐIMURJE jednostavno društvo s ograničenom odgovornošću za građenje, ugostiteljstvo i trgovinu zastupanog po punomoćniku Juraj Kovačić</derivirana_varijabla>
  </DomainObject.Predmet.ProtustrankaFormated>
  <DomainObject.Predmet.ProtustrankaFormatedOIB>
    <izvorni_sadrzaj>  OD VE DO VE MEĐIMURJE jednostavno društvo s ograničenom odgovornošću za građenje, ugostiteljstvo i trgovinu, OIB 13582819439 zastupanog po punomoćniku Juraj Kovačić</izvorni_sadrzaj>
    <derivirana_varijabla naziv="DomainObject.Predmet.ProtustrankaFormatedOIB_1">  OD VE DO VE MEĐIMURJE jednostavno društvo s ograničenom odgovornošću za građenje, ugostiteljstvo i trgovinu, OIB 13582819439 zastupanog po punomoćniku Juraj Kovačić</derivirana_varijabla>
  </DomainObject.Predmet.ProtustrankaFormatedOIB>
  <DomainObject.Predmet.ProtustrankaFormatedWithAdress>
    <izvorni_sadrzaj> OD VE DO VE MEĐIMURJE jednostavno društvo s ograničenom odgovornošću za građenje, ugostiteljstvo i trgovinu, Zelengaj 21, 10000 Zagreb zastupanog po punomoćniku Juraj Kovačić</izvorni_sadrzaj>
    <derivirana_varijabla naziv="DomainObject.Predmet.ProtustrankaFormatedWithAdress_1"> OD VE DO VE MEĐIMURJE jednostavno društvo s ograničenom odgovornošću za građenje, ugostiteljstvo i trgovinu, Zelengaj 21, 10000 Zagreb zastupanog po punomoćniku Juraj Kovačić</derivirana_varijabla>
  </DomainObject.Predmet.ProtustrankaFormatedWithAdress>
  <DomainObject.Predmet.ProtustrankaFormatedWithAdressOIB>
    <izvorni_sadrzaj> OD VE DO VE MEĐIMURJE jednostavno društvo s ograničenom odgovornošću za građenje, ugostiteljstvo i trgovinu, OIB 13582819439, Zelengaj 21, 10000 Zagreb zastupanog po punomoćniku Juraj Kovačić</izvorni_sadrzaj>
    <derivirana_varijabla naziv="DomainObject.Predmet.ProtustrankaFormatedWithAdressOIB_1"> OD VE DO VE MEĐIMURJE jednostavno društvo s ograničenom odgovornošću za građenje, ugostiteljstvo i trgovinu, OIB 13582819439, Zelengaj 21, 10000 Zagreb zastupanog po punomoćniku Juraj Kovačić</derivirana_varijabla>
  </DomainObject.Predmet.ProtustrankaFormatedWithAdressOIB>
  <DomainObject.Predmet.ProtustrankaWithAdress>
    <izvorni_sadrzaj>OD VE DO VE MEĐIMURJE jednostavno društvo s ograničenom odgovornošću za građenje, ugostiteljstvo i trgovinu Zelengaj 21, 10000 Zagreb</izvorni_sadrzaj>
    <derivirana_varijabla naziv="DomainObject.Predmet.ProtustrankaWithAdress_1">OD VE DO VE MEĐIMURJE jednostavno društvo s ograničenom odgovornošću za građenje, ugostiteljstvo i trgovinu Zelengaj 21, 10000 Zagreb</derivirana_varijabla>
  </DomainObject.Predmet.ProtustrankaWithAdress>
  <DomainObject.Predmet.ProtustrankaWithAdressOIB>
    <izvorni_sadrzaj>OD VE DO VE MEĐIMURJE jednostavno društvo s ograničenom odgovornošću za građenje, ugostiteljstvo i trgovinu, OIB 13582819439, Zelengaj 21, 10000 Zagreb</izvorni_sadrzaj>
    <derivirana_varijabla naziv="DomainObject.Predmet.ProtustrankaWithAdressOIB_1">OD VE DO VE MEĐIMURJE jednostavno društvo s ograničenom odgovornošću za građenje, ugostiteljstvo i trgovinu, OIB 13582819439, Zelengaj 21, 10000 Zagreb</derivirana_varijabla>
  </DomainObject.Predmet.ProtustrankaWithAdressOIB>
  <DomainObject.Predmet.ProtustrankaNazivFormated>
    <izvorni_sadrzaj>OD VE DO VE MEĐIMURJE jednostavno društvo s ograničenom odgovornošću za građenje, ugostiteljstvo i trgovinu</izvorni_sadrzaj>
    <derivirana_varijabla naziv="DomainObject.Predmet.ProtustrankaNazivFormated_1">OD VE DO VE MEĐIMURJE jednostavno društvo s ograničenom odgovornošću za građenje, ugostiteljstvo i trgovinu</derivirana_varijabla>
  </DomainObject.Predmet.ProtustrankaNazivFormated>
  <DomainObject.Predmet.ProtustrankaNazivFormatedOIB>
    <izvorni_sadrzaj>OD VE DO VE MEĐIMURJE jednostavno društvo s ograničenom odgovornošću za građenje, ugostiteljstvo i trgovinu, OIB 13582819439</izvorni_sadrzaj>
    <derivirana_varijabla naziv="DomainObject.Predmet.ProtustrankaNazivFormatedOIB_1">OD VE DO VE MEĐIMURJE jednostavno društvo s ograničenom odgovornošću za građenje, ugostiteljstvo i trgovinu, OIB 13582819439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 VE DO VE MEĐIMURJE jednostavno društvo s ograničenom odgovornošću za građenje, ugostiteljstvo i trgovinu zastupanog po punomoćniku Juraj Kovačić</item>
    </izvorni_sadrzaj>
    <derivirana_varijabla naziv="DomainObject.Predmet.ProtuStrankaListFormated_1">
      <item>OD VE DO VE MEĐIMURJE jednostavno društvo s ograničenom odgovornošću za građenje, ugostiteljstvo i trgovinu zastupanog po punomoćniku Juraj Kovačić</item>
    </derivirana_varijabla>
  </DomainObject.Predmet.ProtuStrankaListFormated>
  <DomainObject.Predmet.ProtuStrankaListFormatedOIB>
    <izvorni_sadrzaj>
      <item>OD VE DO VE MEĐIMURJE jednostavno društvo s ograničenom odgovornošću za građenje, ugostiteljstvo i trgovinu, OIB 13582819439 zastupanog po punomoćniku Juraj Kovačić</item>
    </izvorni_sadrzaj>
    <derivirana_varijabla naziv="DomainObject.Predmet.ProtuStrankaListFormatedOIB_1">
      <item>OD VE DO VE MEĐIMURJE jednostavno društvo s ograničenom odgovornošću za građenje, ugostiteljstvo i trgovinu, OIB 13582819439 zastupanog po punomoćniku Juraj Kovačić</item>
    </derivirana_varijabla>
  </DomainObject.Predmet.ProtuStrankaListFormatedOIB>
  <DomainObject.Predmet.ProtuStrankaListFormatedWithAdress>
    <izvorni_sadrzaj>
      <item>OD VE DO VE MEĐIMURJE jednostavno društvo s ograničenom odgovornošću za građenje, ugostiteljstvo i trgovinu, Zelengaj 21, 10000 Zagreb zastupanog po punomoćniku Juraj Kovačić</item>
    </izvorni_sadrzaj>
    <derivirana_varijabla naziv="DomainObject.Predmet.ProtuStrankaListFormatedWithAdress_1">
      <item>OD VE DO VE MEĐIMURJE jednostavno društvo s ograničenom odgovornošću za građenje, ugostiteljstvo i trgovinu, Zelengaj 21, 10000 Zagreb zastupanog po punomoćniku Juraj Kovačić</item>
    </derivirana_varijabla>
  </DomainObject.Predmet.ProtuStrankaListFormatedWithAdress>
  <DomainObject.Predmet.ProtuStrankaListFormatedWithAdressOIB>
    <izvorni_sadrzaj>
      <item>OD VE DO VE MEĐIMURJE jednostavno društvo s ograničenom odgovornošću za građenje, ugostiteljstvo i trgovinu, OIB 13582819439, Zelengaj 21, 10000 Zagreb zastupanog po punomoćniku Juraj Kovačić</item>
    </izvorni_sadrzaj>
    <derivirana_varijabla naziv="DomainObject.Predmet.ProtuStrankaListFormatedWithAdressOIB_1">
      <item>OD VE DO VE MEĐIMURJE jednostavno društvo s ograničenom odgovornošću za građenje, ugostiteljstvo i trgovinu, OIB 13582819439, Zelengaj 21, 10000 Zagreb zastupanog po punomoćniku Juraj Kovačić</item>
    </derivirana_varijabla>
  </DomainObject.Predmet.ProtuStrankaListFormatedWithAdressOIB>
  <DomainObject.Predmet.ProtuStrankaListNazivFormated>
    <izvorni_sadrzaj>
      <item>OD VE DO VE MEĐIMURJE jednostavno društvo s ograničenom odgovornošću za građenje, ugostiteljstvo i trgovinu</item>
    </izvorni_sadrzaj>
    <derivirana_varijabla naziv="DomainObject.Predmet.ProtuStrankaListNazivFormated_1">
      <item>OD VE DO VE MEĐIMURJE jednostavno društvo s ograničenom odgovornošću za građenje, ugostiteljstvo i trgovinu</item>
    </derivirana_varijabla>
  </DomainObject.Predmet.ProtuStrankaListNazivFormated>
  <DomainObject.Predmet.ProtuStrankaListNazivFormatedOIB>
    <izvorni_sadrzaj>
      <item>OD VE DO VE MEĐIMURJE jednostavno društvo s ograničenom odgovornošću za građenje, ugostiteljstvo i trgovinu, OIB 13582819439</item>
    </izvorni_sadrzaj>
    <derivirana_varijabla naziv="DomainObject.Predmet.ProtuStrankaListNazivFormatedOIB_1">
      <item>OD VE DO VE MEĐIMURJE jednostavno društvo s ograničenom odgovornošću za građenje, ugostiteljstvo i trgovinu, OIB 13582819439</item>
    </derivirana_varijabla>
  </DomainObject.Predmet.ProtuStrankaListNazivFormatedOIB>
  <DomainObject.Predmet.OstaliListFormated>
    <izvorni_sadrzaj>
      <item>Juraj Kovačić punomoćnik sudionika u postupku OD VE DO VE MEĐIMURJE jednostavno društvo s ograničenom odgovornošću za građenje, ugostiteljstvo i trgovinu</item>
      <item>ZAGREBAČKA BANKA DIONIČKO DRUŠTVO</item>
    </izvorni_sadrzaj>
    <derivirana_varijabla naziv="DomainObject.Predmet.OstaliListFormated_1">
      <item>Juraj Kovačić punomoćnik sudionika u postupku OD VE DO VE MEĐIMURJE jednostavno društvo s ograničenom odgovornošću za građenje, ugostiteljstvo i trgovinu</item>
      <item>ZAGREBAČKA BANKA DIONIČKO DRUŠTVO</item>
    </derivirana_varijabla>
  </DomainObject.Predmet.OstaliListFormated>
  <DomainObject.Predmet.OstaliListFormatedOIB>
    <izvorni_sadrzaj>
      <item>Juraj Kovačić, OIB 71685253973 punomoćnik sudionika u postupku OD VE DO VE MEĐIMURJE jednostavno društvo s ograničenom odgovornošću za građenje, ugostiteljstvo i trgovinu</item>
      <item>ZAGREBAČKA BANKA DIONIČKO DRUŠTVO, OIB 92963223473</item>
    </izvorni_sadrzaj>
    <derivirana_varijabla naziv="DomainObject.Predmet.OstaliListFormatedOIB_1">
      <item>Juraj Kovačić, OIB 71685253973 punomoćnik sudionika u postupku OD VE DO VE MEĐIMURJE jednostavno društvo s ograničenom odgovornošću za građenje, ugostiteljstvo i trgovinu</item>
      <item>ZAGREBAČKA BANKA DIONIČKO DRUŠTVO, OIB 92963223473</item>
    </derivirana_varijabla>
  </DomainObject.Predmet.OstaliListFormatedOIB>
  <DomainObject.Predmet.OstaliListFormatedWithAdress>
    <izvorni_sadrzaj>
      <item>Juraj Kovačić, Tuškanac 12, 10000 Zagreb punomoćnik sudionika u postupku OD VE DO VE MEĐIMURJE jednostavno društvo s ograničenom odgovornošću za građenje, ugostiteljstvo i trgovinu</item>
      <item>ZAGREBAČKA BANKA DIONIČKO DRUŠTVO, Trg bana Josipa Jelačića 10, 10000 Zagreb</item>
    </izvorni_sadrzaj>
    <derivirana_varijabla naziv="DomainObject.Predmet.OstaliListFormatedWithAdress_1">
      <item>Juraj Kovačić, Tuškanac 12, 10000 Zagreb punomoćnik sudionika u postupku OD VE DO VE MEĐIMURJE jednostavno društvo s ograničenom odgovornošću za građenje, ugostiteljstvo i trgovinu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Juraj Kovačić, OIB 71685253973, Tuškanac 12, 10000 Zagreb punomoćnik sudionika u postupku OD VE DO VE MEĐIMURJE jednostavno društvo s ograničenom odgovornošću za građenje, ugostiteljstvo i trgovinu</item>
      <item>ZAGREBAČKA BANKA DIONIČKO DRUŠTVO, OIB 92963223473, Trg bana Josipa Jelačića 10, 10000 Zagreb</item>
    </izvorni_sadrzaj>
    <derivirana_varijabla naziv="DomainObject.Predmet.OstaliListFormatedWithAdressOIB_1">
      <item>Juraj Kovačić, OIB 71685253973, Tuškanac 12, 10000 Zagreb punomoćnik sudionika u postupku OD VE DO VE MEĐIMURJE jednostavno društvo s ograničenom odgovornošću za građenje, ugostiteljstvo i trgovinu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Juraj Kovačić</item>
      <item>ZAGREBAČKA BANKA DIONIČKO DRUŠTVO</item>
    </izvorni_sadrzaj>
    <derivirana_varijabla naziv="DomainObject.Predmet.OstaliListNazivFormated_1">
      <item>Juraj Kovačić</item>
      <item>ZAGREBAČKA BANKA DIONIČKO DRUŠTVO</item>
    </derivirana_varijabla>
  </DomainObject.Predmet.OstaliListNazivFormated>
  <DomainObject.Predmet.OstaliListNazivFormatedOIB>
    <izvorni_sadrzaj>
      <item>Juraj Kovačić, OIB 71685253973</item>
      <item>ZAGREBAČKA BANKA DIONIČKO DRUŠTVO, OIB 92963223473</item>
    </izvorni_sadrzaj>
    <derivirana_varijabla naziv="DomainObject.Predmet.OstaliListNazivFormatedOIB_1">
      <item>Juraj Kovačić, OIB 71685253973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 VE DO VE MEĐIMURJE jednostavno društvo s ograničenom odgovornošću za građenje, ugostiteljstvo i trgovinu</izvorni_sadrzaj>
    <derivirana_varijabla naziv="DomainObject.Predmet.ProtustrankaIDrugi_1">OD VE DO VE MEĐIMURJE jednostavno društvo s ograničenom odgovornošću za građenje,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 VE DO VE MEĐIMURJE jednostavno društvo s ograničenom odgovornošću za građenje, ugostiteljstvo i trgovinu, OIB 13582819439, Zelengaj 21, 10000 Zagreb</izvorni_sadrzaj>
    <derivirana_varijabla naziv="DomainObject.Predmet.ProtustrankaIDrugiAdressOIB_1">OD VE DO VE MEĐIMURJE jednostavno društvo s ograničenom odgovornošću za građenje, ugostiteljstvo i trgovinu, OIB 13582819439, Zelengaj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 VE DO VE MEĐIMURJE jednostavno društvo s ograničenom odgovornošću za građenje, ugostiteljstvo i trgovinu</item>
      <item>Juraj Kovačić</item>
      <item>ZAGREBAČKA BANKA DIONIČKO DRUŠTVO</item>
    </izvorni_sadrzaj>
    <derivirana_varijabla naziv="DomainObject.Predmet.SudioniciListNaziv_1">
      <item>FINA Regionalni centar Zagreb</item>
      <item>OD VE DO VE MEĐIMURJE jednostavno društvo s ograničenom odgovornošću za građenje, ugostiteljstvo i trgovinu</item>
      <item>Juraj Kovačić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 VE DO VE MEĐIMURJE jednostavno društvo s ograničenom odgovornošću za građenje, ugostiteljstvo i trgovinu, OIB 13582819439, Zelengaj 21,10000 Zagreb</item>
      <item>Juraj Kovačić, OIB 71685253973, Tuškanac 12,10000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OD VE DO VE MEĐIMURJE jednostavno društvo s ograničenom odgovornošću za građenje, ugostiteljstvo i trgovinu, OIB 13582819439, Zelengaj 21,10000 Zagreb</item>
      <item>Juraj Kovačić, OIB 71685253973, Tuškanac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13582819439</item>
      <item>, OIB 71685253973</item>
      <item>, OIB 92963223473</item>
    </izvorni_sadrzaj>
    <derivirana_varijabla naziv="DomainObject.Predmet.SudioniciListNazivOIB_1">
      <item>, OIB 85821130368</item>
      <item>, OIB 13582819439</item>
      <item>, OIB 71685253973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761</properties:Words>
  <properties:Characters>4200</properties:Characters>
  <properties:Lines>89</properties:Lines>
  <properties:Paragraphs>26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2016-11-30T12:05:00Z</cp:lastPrinted>
  <dcterms:modified xmlns:xsi="http://www.w3.org/2001/XMLSchema-instance" xsi:type="dcterms:W3CDTF">2016-11-30T12:05:00Z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