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ebf7" w14:paraId="7dcebf7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337CC6">
        <w:t>45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337CC6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D6593C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E-199, </w:t>
      </w:r>
      <w:r w:rsidRPr="00103A86">
        <w:t>PARKIRNO MJESTO</w:t>
      </w:r>
      <w:r>
        <w:t xml:space="preserve"> - P 92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37CC6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337CC6">
        <w:rPr>
          <w:b/>
          <w:u w:val="single"/>
        </w:rPr>
        <w:t>4</w:t>
      </w:r>
      <w:r w:rsidR="00D6593C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337CC6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E76893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E76893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6149"/>
    <w:rsid w:val="00320CCC"/>
    <w:rsid w:val="00337CC6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76893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6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8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6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8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St-5/2018-143</izvorni_sadrzaj>
    <derivirana_varijabla naziv="DomainObject.PredzadnjaOdlukaIzPredmeta.Oznaka_1">St-5/2018-143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2019-01-02T13:31:00Z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(1st-5-18-150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