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c7ef693" w14:paraId="c7ef693" w:rsidRDefault="00E41726" w:rsidP="00B06363" w:rsidR="00B06363" w:rsidRPr="002E3D11">
      <w:pPr>
        <w:jc w:val="right"/>
        <w15:collapsed w:val="false"/>
      </w:pPr>
      <w:r>
        <w:t>Poslovni broj:</w:t>
      </w:r>
      <w:r w:rsidR="00053AAA">
        <w:t xml:space="preserve"> 21</w:t>
      </w:r>
      <w:r w:rsidR="00FD2E5D">
        <w:t xml:space="preserve"> </w:t>
      </w:r>
      <w:r w:rsidR="00934DE3">
        <w:t>St-</w:t>
      </w:r>
      <w:r w:rsidR="006D457C">
        <w:t>1491</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B65D5F">
        <w:t>u</w:t>
      </w:r>
      <w:r w:rsidR="00F67EE8">
        <w:t xml:space="preserve">, u skraćenom stečajnom postupku povodom zahtjeva FINANCIJSKE AGENCIJE, OIB: 85821130368, RC </w:t>
      </w:r>
      <w:r w:rsidR="006D457C">
        <w:t>ZAGREB</w:t>
      </w:r>
      <w:r w:rsidR="00F67EE8">
        <w:t xml:space="preserve">, </w:t>
      </w:r>
      <w:r w:rsidR="006D457C">
        <w:t>Trg svibanjskih žrtava 1995. 1</w:t>
      </w:r>
      <w:r w:rsidR="00053AAA">
        <w:t xml:space="preserve">, </w:t>
      </w:r>
      <w:r w:rsidRPr="00A82800">
        <w:t>nad dužnikom</w:t>
      </w:r>
      <w:r w:rsidR="006D457C">
        <w:t xml:space="preserve"> DRAGO MOZAIK j.d.o.o. za proizvodnju, trgovinu i usluge, Bedenica, Bedenica 1/E, MBS: 080923616, OIB: 09640810763</w:t>
      </w:r>
      <w:r w:rsidR="00E825D4">
        <w:t>,</w:t>
      </w:r>
      <w:r>
        <w:rPr>
          <w:b/>
        </w:rPr>
        <w:t xml:space="preserve"> </w:t>
      </w:r>
      <w:r>
        <w:t xml:space="preserve">dana </w:t>
      </w:r>
      <w:r w:rsidR="00FB7031">
        <w:t>1</w:t>
      </w:r>
      <w:r w:rsidR="006D457C">
        <w:t>8</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 stečajni postupak nad dužnikom </w:t>
      </w:r>
      <w:r w:rsidRPr="00CA5F71">
        <w:rPr>
          <w:b/>
        </w:rPr>
        <w:t xml:space="preserve"> </w:t>
      </w:r>
      <w:r w:rsidR="006D457C">
        <w:t>DRAGO MOZAIK j.d.o.o. za proizvodnju, trgovinu i usluge, Bedenica, Bedenica 1/E, MBS: 080923616, OIB: 09640810763</w:t>
      </w:r>
      <w:r w:rsidR="00053AAA">
        <w:t xml:space="preserve">, </w:t>
      </w:r>
      <w:r>
        <w:t xml:space="preserve">a prijedlog FINE RC </w:t>
      </w:r>
      <w:r w:rsidR="006D457C">
        <w:t>Zagreb</w:t>
      </w:r>
      <w:r>
        <w:t xml:space="preserve"> od </w:t>
      </w:r>
      <w:r w:rsidR="006D457C">
        <w:t>14</w:t>
      </w:r>
      <w:r w:rsidR="00053AAA">
        <w:t xml:space="preserve">. </w:t>
      </w:r>
      <w:r w:rsidR="006D457C">
        <w:t>rujna</w:t>
      </w:r>
      <w:r w:rsidR="00E825D4">
        <w:t xml:space="preserve">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 xml:space="preserve">Zahtjevom FINA RC </w:t>
      </w:r>
      <w:r w:rsidR="006D457C">
        <w:rPr>
          <w:bCs/>
        </w:rPr>
        <w:t>Zagreb</w:t>
      </w:r>
      <w:r w:rsidR="00E41726">
        <w:rPr>
          <w:bCs/>
        </w:rPr>
        <w:t xml:space="preserve"> Klasa: 110-07/18-01/04, Ur. Br:</w:t>
      </w:r>
      <w:r w:rsidR="00126409">
        <w:rPr>
          <w:bCs/>
        </w:rPr>
        <w:t xml:space="preserve"> 04-06-18-</w:t>
      </w:r>
      <w:r w:rsidR="006D457C">
        <w:rPr>
          <w:bCs/>
        </w:rPr>
        <w:t>4199</w:t>
      </w:r>
      <w:r w:rsidR="00126409">
        <w:rPr>
          <w:bCs/>
        </w:rPr>
        <w:t xml:space="preserve"> od </w:t>
      </w:r>
      <w:r w:rsidR="006D457C">
        <w:rPr>
          <w:bCs/>
        </w:rPr>
        <w:t>14</w:t>
      </w:r>
      <w:r w:rsidR="00126409">
        <w:rPr>
          <w:bCs/>
        </w:rPr>
        <w:t xml:space="preserve">. </w:t>
      </w:r>
      <w:r w:rsidR="006D457C">
        <w:rPr>
          <w:bCs/>
        </w:rPr>
        <w:t>rujna</w:t>
      </w:r>
      <w:r w:rsidR="00126409">
        <w:rPr>
          <w:bCs/>
        </w:rPr>
        <w:t xml:space="preserve"> 2018. </w:t>
      </w:r>
      <w:r w:rsidR="00E41726">
        <w:rPr>
          <w:bCs/>
        </w:rPr>
        <w:t xml:space="preserve">predloženo je otvaranje skraćenog stečajnog postupka za dužnika </w:t>
      </w:r>
      <w:r w:rsidR="006D457C">
        <w:t>DRAGO MOZAIK j.d.o.o. za proizvodnju, trgovinu i usluge, Bedenica, Bedenica 1/E, MBS: 080923616, OIB: 09640810763</w:t>
      </w:r>
      <w:r w:rsidR="00E41726">
        <w:t xml:space="preserve">, </w:t>
      </w:r>
      <w:r w:rsidR="00E41726">
        <w:rPr>
          <w:bCs/>
        </w:rPr>
        <w:t xml:space="preserve">navodeći da dužnik na dan </w:t>
      </w:r>
      <w:r w:rsidR="006D457C">
        <w:rPr>
          <w:bCs/>
        </w:rPr>
        <w:t>13</w:t>
      </w:r>
      <w:r w:rsidR="00E41726">
        <w:rPr>
          <w:bCs/>
        </w:rPr>
        <w:t xml:space="preserve">. </w:t>
      </w:r>
      <w:r w:rsidR="006D457C">
        <w:rPr>
          <w:bCs/>
        </w:rPr>
        <w:t>rujna</w:t>
      </w:r>
      <w:r w:rsidR="00E41726">
        <w:rPr>
          <w:bCs/>
        </w:rPr>
        <w:t xml:space="preserve"> 2018. u Očevidniku redoslijeda osnova za plaćanje ima evidentirane neizvršene osnove za plaćanje u neprekinutom razdoblju od </w:t>
      </w:r>
      <w:r w:rsidR="006D457C">
        <w:rPr>
          <w:bCs/>
        </w:rPr>
        <w:t>175</w:t>
      </w:r>
      <w:r w:rsidR="00E41726">
        <w:rPr>
          <w:bCs/>
        </w:rPr>
        <w:t xml:space="preserve"> dana, u ukupnom iznosu od </w:t>
      </w:r>
      <w:r w:rsidR="006D457C">
        <w:rPr>
          <w:bCs/>
        </w:rPr>
        <w:t>12.313,85</w:t>
      </w:r>
      <w:r w:rsidR="00E41726">
        <w:rPr>
          <w:bCs/>
        </w:rPr>
        <w:t xml:space="preserve"> kn te da nema zaposlenih.</w:t>
      </w:r>
    </w:p>
    <w:p w:rsidRDefault="00E41726" w:rsidP="00E41726" w:rsidR="00E41726">
      <w:pPr>
        <w:jc w:val="both"/>
        <w:rPr>
          <w:bCs/>
        </w:rPr>
      </w:pPr>
    </w:p>
    <w:p w:rsidRDefault="00E41726" w:rsidP="00E41726" w:rsidR="00E41726">
      <w:pPr>
        <w:ind w:firstLine="720"/>
        <w:jc w:val="both"/>
        <w:rPr>
          <w:bCs/>
        </w:rPr>
      </w:pPr>
      <w:r>
        <w:rPr>
          <w:bCs/>
        </w:rPr>
        <w:t>Uvidom u dokumentaciju koja se nalazi u spisu – zahtjev za provedbu</w:t>
      </w:r>
      <w:r w:rsidR="006D457C">
        <w:rPr>
          <w:bCs/>
        </w:rPr>
        <w:t xml:space="preserve"> skraćenog stečajnog postupka, </w:t>
      </w:r>
      <w:r>
        <w:rPr>
          <w:bCs/>
        </w:rPr>
        <w:t xml:space="preserve">koji je </w:t>
      </w:r>
      <w:r w:rsidR="006D457C">
        <w:rPr>
          <w:bCs/>
        </w:rPr>
        <w:t>17</w:t>
      </w:r>
      <w:r>
        <w:rPr>
          <w:bCs/>
        </w:rPr>
        <w:t xml:space="preserve">. </w:t>
      </w:r>
      <w:r w:rsidR="006D457C">
        <w:rPr>
          <w:bCs/>
        </w:rPr>
        <w:t>rujna</w:t>
      </w:r>
      <w:r>
        <w:rPr>
          <w:bCs/>
        </w:rPr>
        <w:t xml:space="preserve"> 2018.  dostavila  FINA RC </w:t>
      </w:r>
      <w:r w:rsidR="006D457C">
        <w:rPr>
          <w:bCs/>
        </w:rPr>
        <w:t>Zagreb (list 2</w:t>
      </w:r>
      <w:r>
        <w:rPr>
          <w:bCs/>
        </w:rPr>
        <w:t xml:space="preserve"> </w:t>
      </w:r>
      <w:r w:rsidR="006D457C">
        <w:rPr>
          <w:bCs/>
        </w:rPr>
        <w:t xml:space="preserve">spisa)  utvrđeno je postojanje </w:t>
      </w:r>
      <w:r>
        <w:rPr>
          <w:bCs/>
        </w:rPr>
        <w:t xml:space="preserve">neizvršenih osnova za plaćanje u neprekinutom razdoblju od </w:t>
      </w:r>
      <w:r w:rsidR="006D457C">
        <w:rPr>
          <w:bCs/>
        </w:rPr>
        <w:t>175</w:t>
      </w:r>
      <w:r>
        <w:rPr>
          <w:bCs/>
        </w:rPr>
        <w:t xml:space="preserve"> dana, u ukupnom iznosu od </w:t>
      </w:r>
      <w:r w:rsidR="006D457C">
        <w:rPr>
          <w:bCs/>
        </w:rPr>
        <w:t>12.313,85</w:t>
      </w:r>
      <w:r>
        <w:rPr>
          <w:bCs/>
        </w:rPr>
        <w:t xml:space="preserve"> kn, kao i da dužnik nema zaposlenih.</w:t>
      </w:r>
    </w:p>
    <w:p w:rsidRDefault="00E41726" w:rsidP="00E41726" w:rsidR="00E41726">
      <w:pPr>
        <w:jc w:val="both"/>
        <w:rPr>
          <w:bCs/>
        </w:rPr>
      </w:pPr>
    </w:p>
    <w:p w:rsidRDefault="00E41726" w:rsidP="00E41726" w:rsidR="00FB7031" w:rsidRPr="00E909F2">
      <w:pPr>
        <w:jc w:val="both"/>
        <w:rPr>
          <w:bCs/>
        </w:rPr>
      </w:pPr>
      <w:r>
        <w:rPr>
          <w:bCs/>
        </w:rPr>
        <w:t xml:space="preserve">            Uv</w:t>
      </w:r>
      <w:r w:rsidR="00FB7031">
        <w:rPr>
          <w:bCs/>
        </w:rPr>
        <w:t>idom u sudski registar</w:t>
      </w:r>
      <w:r w:rsidR="006D457C">
        <w:rPr>
          <w:bCs/>
        </w:rPr>
        <w:t xml:space="preserve"> (list 11 spisa)</w:t>
      </w:r>
      <w:r w:rsidR="00FB7031">
        <w:rPr>
          <w:bCs/>
        </w:rPr>
        <w:t xml:space="preserve"> </w:t>
      </w:r>
      <w:r>
        <w:rPr>
          <w:bCs/>
        </w:rPr>
        <w:t xml:space="preserve">utvrđeno je kako je </w:t>
      </w:r>
      <w:r w:rsidR="006D457C">
        <w:rPr>
          <w:bCs/>
        </w:rPr>
        <w:t xml:space="preserve">nad </w:t>
      </w:r>
      <w:r>
        <w:rPr>
          <w:bCs/>
        </w:rPr>
        <w:t>dužnik</w:t>
      </w:r>
      <w:r w:rsidR="006D457C">
        <w:rPr>
          <w:bCs/>
        </w:rPr>
        <w:t>om</w:t>
      </w:r>
      <w:r>
        <w:rPr>
          <w:bCs/>
        </w:rPr>
        <w:t xml:space="preserve"> u</w:t>
      </w:r>
      <w:r w:rsidR="006D457C">
        <w:rPr>
          <w:bCs/>
        </w:rPr>
        <w:t xml:space="preserve"> tijeku postupak brisanja po čl. 70. Zakona o sudskom registru (dalje: ZSR), koji postupak je započet rješenjem Trgovačkog</w:t>
      </w:r>
      <w:r w:rsidR="00D038F4">
        <w:rPr>
          <w:bCs/>
        </w:rPr>
        <w:t xml:space="preserve"> suda u Zagrebu br. Tt-18/7338-1</w:t>
      </w:r>
      <w:r w:rsidR="006D457C">
        <w:rPr>
          <w:bCs/>
        </w:rPr>
        <w:t xml:space="preserve"> od 4. travnja 2018. </w:t>
      </w:r>
      <w:r>
        <w:rPr>
          <w:bCs/>
        </w:rPr>
        <w:t xml:space="preserve"> </w:t>
      </w:r>
    </w:p>
    <w:p w:rsidRDefault="00E41726" w:rsidP="00E41726" w:rsidR="00E41726">
      <w:pPr>
        <w:ind w:firstLine="720"/>
        <w:jc w:val="both"/>
      </w:pPr>
    </w:p>
    <w:p w:rsidRDefault="00E41726" w:rsidP="00E41726" w:rsidR="00E41726">
      <w:pPr>
        <w:ind w:firstLine="720"/>
        <w:jc w:val="both"/>
      </w:pPr>
      <w:r>
        <w:lastRenderedPageBreak/>
        <w:tab/>
      </w:r>
      <w:r>
        <w:tab/>
      </w:r>
      <w:r>
        <w:tab/>
      </w:r>
      <w:r>
        <w:tab/>
      </w:r>
      <w:r>
        <w:tab/>
      </w:r>
      <w:r>
        <w:tab/>
      </w:r>
      <w:r>
        <w:tab/>
        <w:t xml:space="preserve">  </w:t>
      </w:r>
      <w:r w:rsidR="00EE0CAE">
        <w:t xml:space="preserve">  Poslovni broj: 21 St-</w:t>
      </w:r>
      <w:r w:rsidR="006D457C">
        <w:t>1491</w:t>
      </w:r>
      <w:r w:rsidR="00EE0CAE">
        <w:t>/18-3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 xml:space="preserve">Sukladno čl. 428 st. 1. Stečajnog zakona, sud će provesti skraćeni stečajni postupak, među ostalim ako nisu ispunjene pretpostavke za pokretanje drugog postupka radi brisanja iz sudskog registra. Budući je nad dužnikom u tijeku postupak </w:t>
      </w:r>
      <w:r w:rsidR="006D457C">
        <w:t>brisanja po čl. 70. ZSR-a</w:t>
      </w:r>
      <w:r>
        <w:t>,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6D457C">
        <w:rPr>
          <w:bCs/>
        </w:rPr>
        <w:t>18</w:t>
      </w:r>
      <w:r w:rsidR="000F5541">
        <w:rPr>
          <w:bCs/>
        </w:rPr>
        <w:t>.</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6D457C">
        <w:rPr>
          <w:bCs/>
        </w:rPr>
        <w:t>Zagreb</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6D457C">
        <w:t>18</w:t>
      </w:r>
      <w:r w:rsidR="000F5541">
        <w:t>.01.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D038F4">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53AAA"/>
    <w:rsid w:val="000E3CD9"/>
    <w:rsid w:val="000F5541"/>
    <w:rsid w:val="001172AF"/>
    <w:rsid w:val="00122B97"/>
    <w:rsid w:val="00126409"/>
    <w:rsid w:val="0013588C"/>
    <w:rsid w:val="00137561"/>
    <w:rsid w:val="00143005"/>
    <w:rsid w:val="00157DAA"/>
    <w:rsid w:val="001D0EE1"/>
    <w:rsid w:val="001D7DC0"/>
    <w:rsid w:val="001E315F"/>
    <w:rsid w:val="001F3355"/>
    <w:rsid w:val="00274EC6"/>
    <w:rsid w:val="002F04CF"/>
    <w:rsid w:val="0035355F"/>
    <w:rsid w:val="00364EB7"/>
    <w:rsid w:val="00375A9B"/>
    <w:rsid w:val="003908EC"/>
    <w:rsid w:val="003E4468"/>
    <w:rsid w:val="004049C3"/>
    <w:rsid w:val="00463C3F"/>
    <w:rsid w:val="005260B0"/>
    <w:rsid w:val="005334A7"/>
    <w:rsid w:val="0059612B"/>
    <w:rsid w:val="005A3617"/>
    <w:rsid w:val="005B5061"/>
    <w:rsid w:val="005E39A3"/>
    <w:rsid w:val="00614DC3"/>
    <w:rsid w:val="00616E68"/>
    <w:rsid w:val="006320D2"/>
    <w:rsid w:val="006414F4"/>
    <w:rsid w:val="00681766"/>
    <w:rsid w:val="00696430"/>
    <w:rsid w:val="006D457C"/>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B06363"/>
    <w:rsid w:val="00B6125C"/>
    <w:rsid w:val="00B65D5F"/>
    <w:rsid w:val="00B82CE6"/>
    <w:rsid w:val="00C13E72"/>
    <w:rsid w:val="00C3258D"/>
    <w:rsid w:val="00C82963"/>
    <w:rsid w:val="00CA7F62"/>
    <w:rsid w:val="00D038F4"/>
    <w:rsid w:val="00D61325"/>
    <w:rsid w:val="00D635F2"/>
    <w:rsid w:val="00D71279"/>
    <w:rsid w:val="00D87EF8"/>
    <w:rsid w:val="00DF2CDA"/>
    <w:rsid w:val="00E41726"/>
    <w:rsid w:val="00E42342"/>
    <w:rsid w:val="00E825D4"/>
    <w:rsid w:val="00E958F4"/>
    <w:rsid w:val="00EE0CAE"/>
    <w:rsid w:val="00EF1A85"/>
    <w:rsid w:val="00EF7454"/>
    <w:rsid w:val="00F254BB"/>
    <w:rsid w:val="00F264FF"/>
    <w:rsid w:val="00F5383A"/>
    <w:rsid w:val="00F57A94"/>
    <w:rsid w:val="00F67EE8"/>
    <w:rsid w:val="00F70966"/>
    <w:rsid w:val="00F841EA"/>
    <w:rsid w:val="00FB7031"/>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D635F2"/>
    <w:rPr>
      <w:color w:val="808080"/>
      <w:bdr w:space="0" w:sz="0" w:color="auto" w:val="none"/>
      <w:shd w:fill="auto" w:color="auto" w:val="clear"/>
    </w:rPr>
  </w:style>
  <w:style w:customStyle="true" w:styleId="eSPISCCParagraphDefaultFont" w:type="character">
    <w:name w:val="eSPIS_CC_Paragraph Default Font"/>
    <w:basedOn w:val="Zadanifontodlomka"/>
    <w:rsid w:val="00D635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5F2"/>
    <w:rPr>
      <w:bdr w:space="0" w:sz="0" w:color="auto" w:val="none"/>
      <w:shd w:fill="FFFFCC" w:color="auto" w:val="clear"/>
      <w:lang w:val="hr-HR"/>
    </w:rPr>
  </w:style>
  <w:style w:customStyle="true" w:styleId="PozadinaSvijetloCrvena" w:type="character">
    <w:name w:val="Pozadina_SvijetloCrvena"/>
    <w:basedOn w:val="eSPISCCParagraphDefaultFont"/>
    <w:rsid w:val="00D635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5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D635F2"/>
    <w:rPr>
      <w:color w:val="808080"/>
      <w:bdr w:color="auto" w:space="0" w:sz="0" w:val="none"/>
      <w:shd w:color="auto" w:fill="auto" w:val="clear"/>
    </w:rPr>
  </w:style>
  <w:style w:customStyle="1" w:styleId="eSPISCCParagraphDefaultFont" w:type="character">
    <w:name w:val="eSPIS_CC_Paragraph Default Font"/>
    <w:basedOn w:val="Zadanifontodlomka"/>
    <w:rsid w:val="00D635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35F2"/>
    <w:rPr>
      <w:bdr w:color="auto" w:space="0" w:sz="0" w:val="none"/>
      <w:shd w:color="auto" w:fill="FFFFCC" w:val="clear"/>
      <w:lang w:val="hr-HR"/>
    </w:rPr>
  </w:style>
  <w:style w:customStyle="1" w:styleId="PozadinaSvijetloCrvena" w:type="character">
    <w:name w:val="Pozadina_SvijetloCrvena"/>
    <w:basedOn w:val="eSPISCCParagraphDefaultFont"/>
    <w:rsid w:val="00D635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35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St-1491/2018-3</izvorni_sadrzaj>
    <derivirana_varijabla naziv="DomainObject.Oznaka_1">St-1491/2018-3</derivirana_varijabla>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izvorni_sadrzaj>
    <derivirana_varijabla naziv="DomainObject.Predmet.Broj_1">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St-1491/2018</izvorni_sadrzaj>
    <derivirana_varijabla naziv="DomainObject.Predmet.OznakaBroj_1">St-1491/2018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DRAGO MOZAIK jednostavno društvo s ograničenom odgovornošću za proizvodnju, trgovinu i usluge</izvorni_sadrzaj>
    <derivirana_varijabla naziv="DomainObject.Predmet.ProtustrankaFormated_1">  DRAGO MOZAIK jednostavno društvo s ograničenom odgovornošću za proizvodnju, trgovinu i usluge</derivirana_varijabla>
  </DomainObject.Predmet.ProtustrankaFormated>
  <DomainObject.Predmet.ProtustrankaFormatedOIB>
    <izvorni_sadrzaj>  DRAGO MOZAIK jednostavno društvo s ograničenom odgovornošću za proizvodnju, trgovinu i usluge, OIB 09640810763</izvorni_sadrzaj>
    <derivirana_varijabla naziv="DomainObject.Predmet.ProtustrankaFormatedOIB_1">  DRAGO MOZAIK jednostavno društvo s ograničenom odgovornošću za proizvodnju, trgovinu i usluge, OIB 09640810763</derivirana_varijabla>
  </DomainObject.Predmet.ProtustrankaFormatedOIB>
  <DomainObject.Predmet.ProtustrankaFormatedWithAdress>
    <izvorni_sadrzaj> DRAGO MOZAIK jednostavno društvo s ograničenom odgovornošću za proizvodnju, trgovinu i usluge, Bedenica 1/E, 10380 Bedenica</izvorni_sadrzaj>
    <derivirana_varijabla naziv="DomainObject.Predmet.ProtustrankaFormatedWithAdress_1"> DRAGO MOZAIK jednostavno društvo s ograničenom odgovornošću za proizvodnju, trgovinu i usluge, Bedenica 1/E, 10380 Bedenica</derivirana_varijabla>
  </DomainObject.Predmet.ProtustrankaFormatedWithAdress>
  <DomainObject.Predmet.ProtustrankaFormatedWithAdressOIB>
    <izvorni_sadrzaj> DRAGO MOZAIK jednostavno društvo s ograničenom odgovornošću za proizvodnju, trgovinu i usluge, OIB 09640810763, Bedenica 1/E, 10380 Bedenica</izvorni_sadrzaj>
    <derivirana_varijabla naziv="DomainObject.Predmet.ProtustrankaFormatedWithAdressOIB_1"> DRAGO MOZAIK jednostavno društvo s ograničenom odgovornošću za proizvodnju, trgovinu i usluge, OIB 09640810763, Bedenica 1/E, 10380 Bedenica</derivirana_varijabla>
  </DomainObject.Predmet.ProtustrankaFormatedWithAdressOIB>
  <DomainObject.Predmet.ProtustrankaWithAdress>
    <izvorni_sadrzaj>DRAGO MOZAIK jednostavno društvo s ograničenom odgovornošću za proizvodnju, trgovinu i usluge Bedenica 1/E, 10380 Bedenica</izvorni_sadrzaj>
    <derivirana_varijabla naziv="DomainObject.Predmet.ProtustrankaWithAdress_1">DRAGO MOZAIK jednostavno društvo s ograničenom odgovornošću za proizvodnju, trgovinu i usluge Bedenica 1/E, 10380 Bedenica</derivirana_varijabla>
  </DomainObject.Predmet.ProtustrankaWithAdress>
  <DomainObject.Predmet.ProtustrankaWithAdressOIB>
    <izvorni_sadrzaj>DRAGO MOZAIK jednostavno društvo s ograničenom odgovornošću za proizvodnju, trgovinu i usluge, OIB 09640810763, Bedenica 1/E, 10380 Bedenica</izvorni_sadrzaj>
    <derivirana_varijabla naziv="DomainObject.Predmet.ProtustrankaWithAdressOIB_1">DRAGO MOZAIK jednostavno društvo s ograničenom odgovornošću za proizvodnju, trgovinu i usluge, OIB 09640810763, Bedenica 1/E, 10380 Bedenica</derivirana_varijabla>
  </DomainObject.Predmet.ProtustrankaWithAdressOIB>
  <DomainObject.Predmet.ProtustrankaNazivFormated>
    <izvorni_sadrzaj>DRAGO MOZAIK jednostavno društvo s ograničenom odgovornošću za proizvodnju, trgovinu i usluge</izvorni_sadrzaj>
    <derivirana_varijabla naziv="DomainObject.Predmet.ProtustrankaNazivFormated_1">DRAGO MOZAIK jednostavno društvo s ograničenom odgovornošću za proizvodnju, trgovinu i usluge</derivirana_varijabla>
  </DomainObject.Predmet.ProtustrankaNazivFormated>
  <DomainObject.Predmet.ProtustrankaNazivFormatedOIB>
    <izvorni_sadrzaj>DRAGO MOZAIK jednostavno društvo s ograničenom odgovornošću za proizvodnju, trgovinu i usluge, OIB 09640810763</izvorni_sadrzaj>
    <derivirana_varijabla naziv="DomainObject.Predmet.ProtustrankaNazivFormatedOIB_1">DRAGO MOZAIK jednostavno društvo s ograničenom odgovornošću za proizvodnju, trgovinu i usluge, OIB 09640810763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DRAGO MOZAIK jednostavno društvo s ograničenom odgovornošću za proizvodnju, trgovinu i usluge</item>
    </izvorni_sadrzaj>
    <derivirana_varijabla naziv="DomainObject.Predmet.ProtuStrankaListFormated_1">
      <item>DRAGO MOZAIK jednostavno društvo s ograničenom odgovornošću za proizvodnju, trgovinu i usluge</item>
    </derivirana_varijabla>
  </DomainObject.Predmet.ProtuStrankaListFormated>
  <DomainObject.Predmet.ProtuStrankaListFormatedOIB>
    <izvorni_sadrzaj>
      <item>DRAGO MOZAIK jednostavno društvo s ograničenom odgovornošću za proizvodnju, trgovinu i usluge, OIB 09640810763</item>
    </izvorni_sadrzaj>
    <derivirana_varijabla naziv="DomainObject.Predmet.ProtuStrankaListFormatedOIB_1">
      <item>DRAGO MOZAIK jednostavno društvo s ograničenom odgovornošću za proizvodnju, trgovinu i usluge, OIB 09640810763</item>
    </derivirana_varijabla>
  </DomainObject.Predmet.ProtuStrankaListFormatedOIB>
  <DomainObject.Predmet.ProtuStrankaListFormatedWithAdress>
    <izvorni_sadrzaj>
      <item>DRAGO MOZAIK jednostavno društvo s ograničenom odgovornošću za proizvodnju, trgovinu i usluge, Bedenica 1/E, 10380 Bedenica</item>
    </izvorni_sadrzaj>
    <derivirana_varijabla naziv="DomainObject.Predmet.ProtuStrankaListFormatedWithAdress_1">
      <item>DRAGO MOZAIK jednostavno društvo s ograničenom odgovornošću za proizvodnju, trgovinu i usluge, Bedenica 1/E, 10380 Bedenica</item>
    </derivirana_varijabla>
  </DomainObject.Predmet.ProtuStrankaListFormatedWithAdress>
  <DomainObject.Predmet.ProtuStrankaListFormatedWithAdressOIB>
    <izvorni_sadrzaj>
      <item>DRAGO MOZAIK jednostavno društvo s ograničenom odgovornošću za proizvodnju, trgovinu i usluge, OIB 09640810763, Bedenica 1/E, 10380 Bedenica</item>
    </izvorni_sadrzaj>
    <derivirana_varijabla naziv="DomainObject.Predmet.ProtuStrankaListFormatedWithAdressOIB_1">
      <item>DRAGO MOZAIK jednostavno društvo s ograničenom odgovornošću za proizvodnju, trgovinu i usluge, OIB 09640810763, Bedenica 1/E, 10380 Bedenica</item>
    </derivirana_varijabla>
  </DomainObject.Predmet.ProtuStrankaListFormatedWithAdressOIB>
  <DomainObject.Predmet.ProtuStrankaListNazivFormated>
    <izvorni_sadrzaj>
      <item>DRAGO MOZAIK jednostavno društvo s ograničenom odgovornošću za proizvodnju, trgovinu i usluge</item>
    </izvorni_sadrzaj>
    <derivirana_varijabla naziv="DomainObject.Predmet.ProtuStrankaListNazivFormated_1">
      <item>DRAGO MOZAIK jednostavno društvo s ograničenom odgovornošću za proizvodnju, trgovinu i usluge</item>
    </derivirana_varijabla>
  </DomainObject.Predmet.ProtuStrankaListNazivFormated>
  <DomainObject.Predmet.ProtuStrankaListNazivFormatedOIB>
    <izvorni_sadrzaj>
      <item>DRAGO MOZAIK jednostavno društvo s ograničenom odgovornošću za proizvodnju, trgovinu i usluge, OIB 09640810763</item>
    </izvorni_sadrzaj>
    <derivirana_varijabla naziv="DomainObject.Predmet.ProtuStrankaListNazivFormatedOIB_1">
      <item>DRAGO MOZAIK jednostavno društvo s ograničenom odgovornošću za proizvodnju, trgovinu i usluge, OIB 09640810763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St-1491/2018-3</izvorni_sadrzaj>
    <derivirana_varijabla naziv="DomainObject.PoslovniBrojDokumenta_1">St-1491/2018-3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DRAGO MOZAIK jednostavno društvo s ograničenom odgovornošću za proizvodnju, trgovinu i usluge</izvorni_sadrzaj>
    <derivirana_varijabla naziv="DomainObject.Predmet.ProtustrankaIDrugi_1">DRAGO MOZAIK jednostavno društvo s ograničenom odgovornošću za proizvodnju, trgovinu i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DRAGO MOZAIK jednostavno društvo s ograničenom odgovornošću za proizvodnju, trgovinu i usluge, OIB 09640810763, Bedenica 1/E, 10380 Bedenica</izvorni_sadrzaj>
    <derivirana_varijabla naziv="DomainObject.Predmet.ProtustrankaIDrugiAdressOIB_1">DRAGO MOZAIK jednostavno društvo s ograničenom odgovornošću za proizvodnju, trgovinu i usluge, OIB 09640810763, Bedenica 1/E, 10380 Bedenica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 MOZAIK jednostavno društvo s ograničenom odgovornošću za proizvodnju, trgovinu i usluge</item>
      <item>FINA Regionalni centar Zagreb</item>
    </izvorni_sadrzaj>
    <derivirana_varijabla naziv="DomainObject.Predmet.SudioniciListNaziv_1">
      <item>DRAGO MOZAIK jednostavno društvo s ograničenom odgovornošću za proizvodnju, trgovinu i usluge</item>
      <item>FINA Regionalni centar Zagreb</item>
    </derivirana_varijabla>
  </DomainObject.Predmet.SudioniciListNaziv>
  <DomainObject.Predmet.SudioniciListAdressOIB>
    <izvorni_sadrzaj>
      <item>DRAGO MOZAIK jednostavno društvo s ograničenom odgovornošću za proizvodnju, trgovinu i usluge, OIB 09640810763, Bedenica 1/E,10380 Bedenica</item>
      <item>FINA Regionalni centar Zagreb, OIB 85821130368</item>
    </izvorni_sadrzaj>
    <derivirana_varijabla naziv="DomainObject.Predmet.SudioniciListAdressOIB_1">
      <item>DRAGO MOZAIK jednostavno društvo s ograničenom odgovornošću za proizvodnju, trgovinu i usluge, OIB 09640810763, Bedenica 1/E,10380 Bedenica</item>
      <item>FINA Regionalni centar Zagreb,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09640810763</item>
      <item>, OIB 85821130368</item>
    </izvorni_sadrzaj>
    <derivirana_varijabla naziv="DomainObject.Predmet.SudioniciListNazivOIB_1">
      <item>, OIB 09640810763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74B93-4653-4221-B6F3-46691641C6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2103</properties:Characters>
  <properties:Lines>80</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2018-12-18T07:20:00Z</dcterms:created>
  <dc:creator>Snježana Andrijanić</dc:creator>
  <cp:lastModifiedBy>Sanda Gučić</cp:lastModifiedBy>
  <cp:lastPrinted>2018-12-05T06:04:00Z</cp:lastPrinted>
  <dcterms:modified xmlns:xsi="http://www.w3.org/2001/XMLSchema-instance" xsi:type="dcterms:W3CDTF">2018-12-18T07:45:00Z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St-1491/2018-3 / Odluka - Rješenje o obustavi skraćenog stečajnog postupka (St-1491-18___obustava_i_odbačaj_FINE__-___postupak_BRISANJA_u_tijeku______-_Zagreb.docx)</vt:lpwstr>
  </prop:property>
  <prop:property name="CC_coloring" pid="4" fmtid="{D5CDD505-2E9C-101B-9397-08002B2CF9AE}">
    <vt:bool>false</vt:bool>
  </prop:property>
  <prop:property name="BrojStranica" pid="5" fmtid="{D5CDD505-2E9C-101B-9397-08002B2CF9AE}">
    <vt:i4>2</vt:i4>
  </prop:property>
</prop:Properties>
</file>