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24a5" w14:paraId="31b24a5" w:rsidRDefault="005079C9" w:rsidP="001940FB" w:rsidR="005079C9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5079C9" w:rsidR="001065A0" w:rsidRPr="005079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A435E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079C9" w:rsidP="00AA6BCF" w:rsidR="005079C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079C9" w:rsidP="005079C9" w:rsidR="005079C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079C9" w:rsidP="005079C9" w:rsidR="005079C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079C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079C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47F02" w:rsidRPr="00E47F02">
        <w:rPr>
          <w:rFonts w:cs="Calibri" w:hAnsi="Calibri" w:ascii="Calibri"/>
        </w:rPr>
        <w:t>VESELKA JUKIĆ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079C9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>od</w:t>
      </w:r>
      <w:r w:rsidR="00465989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 </w:t>
      </w:r>
      <w:r w:rsidR="00E47F02" w:rsidRPr="00E47F02">
        <w:rPr>
          <w:rFonts w:cs="Calibri" w:hAnsi="Calibri" w:ascii="Calibri"/>
        </w:rPr>
        <w:t>131.116,77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47F02" w:rsidRPr="00E47F02">
        <w:rPr>
          <w:rFonts w:cs="Calibri" w:hAnsi="Calibri" w:ascii="Calibri"/>
        </w:rPr>
        <w:t>120.116,77</w:t>
      </w:r>
      <w:r w:rsidR="001D182A" w:rsidRPr="001D182A">
        <w:rPr>
          <w:rFonts w:cs="Calibri" w:hAnsi="Calibri" w:ascii="Calibri"/>
        </w:rPr>
        <w:t xml:space="preserve"> kn</w:t>
      </w:r>
      <w:r w:rsidR="005079C9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E47F02" w:rsidRPr="00E47F02">
        <w:rPr>
          <w:rFonts w:cs="Calibri" w:hAnsi="Calibri" w:ascii="Calibri"/>
        </w:rPr>
        <w:t>11.000,00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465989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079C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079C9" w:rsidRPr="005079C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5079C9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079C9" w:rsidP="00AA6BCF" w:rsidR="005079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65989" w:rsidP="00AA6BCF" w:rsidR="00465989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F02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E47F02">
              <w:rPr>
                <w:rFonts w:cs="Calibri" w:hAnsi="Calibri" w:ascii="Calibri"/>
              </w:rPr>
              <w:t>VESELKA JUKIĆ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E47F02">
              <w:rPr>
                <w:rFonts w:cs="Calibri" w:hAnsi="Calibri" w:ascii="Calibri"/>
              </w:rPr>
              <w:t>Bubići 44, Solin</w:t>
            </w:r>
            <w:r w:rsidR="000A4152" w:rsidRPr="006E444E">
              <w:rPr>
                <w:rFonts w:cs="Calibri" w:hAnsi="Calibri" w:ascii="Calibri"/>
                <w:color w:val="FF0000"/>
              </w:rPr>
              <w:t>,</w:t>
            </w:r>
            <w:r>
              <w:rPr>
                <w:rFonts w:cs="Calibri" w:hAnsi="Calibri" w:ascii="Calibri"/>
                <w:color w:val="FF0000"/>
              </w:rPr>
              <w:t xml:space="preserve"> </w:t>
            </w:r>
            <w:r w:rsidR="003A5883" w:rsidRPr="00E47F02">
              <w:rPr>
                <w:rFonts w:cs="Calibri" w:hAnsi="Calibri" w:ascii="Calibri"/>
              </w:rPr>
              <w:t xml:space="preserve">OIB: </w:t>
            </w:r>
            <w:r w:rsidRPr="00E47F02">
              <w:rPr>
                <w:rFonts w:cs="Calibri" w:hAnsi="Calibri" w:ascii="Calibri"/>
              </w:rPr>
              <w:t>26307044750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F02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E47F0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  <w:r w:rsidRPr="00A8589F">
              <w:rPr>
                <w:rFonts w:cs="Calibri" w:hAnsi="Calibri" w:ascii="Calibri"/>
                <w:color w:val="FF0000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47F02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E47F02">
              <w:rPr>
                <w:rFonts w:cs="Calibri" w:hAnsi="Calibri" w:ascii="Calibri"/>
              </w:rPr>
              <w:t>131.116,77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F02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E47F02">
              <w:rPr>
                <w:rFonts w:cs="Calibri" w:hAnsi="Calibri" w:ascii="Calibri"/>
              </w:rPr>
              <w:t>120.116,77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F02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E47F02">
              <w:rPr>
                <w:rFonts w:cs="Calibri" w:hAnsi="Calibri" w:ascii="Calibri"/>
              </w:rPr>
              <w:t>11.000,00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5079C9" w:rsidP="005079C9" w:rsidR="005079C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C6BE2" w:rsidP="005079C9" w:rsidR="00FC6BE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02F4A" w:rsidP="00FC6BE2" w:rsidR="00FC6BE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BE2" w:rsidP="00FC6BE2" w:rsidR="00FC6BE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C6BE2" w:rsidP="00FC6BE2" w:rsidR="00FC6BE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C6BE2" w:rsidP="00FC6BE2" w:rsidR="00FC6BE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404" w:rsidR="00E05404">
      <w:pPr>
        <w:spacing w:after="0"/>
      </w:pPr>
      <w:r>
        <w:separator/>
      </w:r>
    </w:p>
  </w:endnote>
  <w:endnote w:id="0" w:type="continuationSeparator">
    <w:p w:rsidRDefault="00E05404" w:rsidR="00E054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2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404" w:rsidR="00E05404">
      <w:pPr>
        <w:spacing w:after="0"/>
      </w:pPr>
      <w:r>
        <w:separator/>
      </w:r>
    </w:p>
  </w:footnote>
  <w:footnote w:id="0" w:type="continuationSeparator">
    <w:p w:rsidRDefault="00E05404" w:rsidR="00E0540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2BA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E1C82C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1684"/>
    <w:rsid w:val="00263BFD"/>
    <w:rsid w:val="00263EB1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2F79C4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0C60"/>
    <w:rsid w:val="003D3D79"/>
    <w:rsid w:val="003D639A"/>
    <w:rsid w:val="003E12B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65989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9C9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46C9D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11B8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4CF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24AE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435E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5404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47F02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2CB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2F4A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6BE2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E1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2B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2BA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2BA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2BA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E1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2B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2BA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2BA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2BA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38A7B-8A82-41E9-B469-B1432F7CD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1440</properties:Characters>
  <properties:Lines>70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St-651/2017-333 / Podnesak - Podnesak (-333.docx)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