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631d" w14:paraId="1ee631d" w:rsidRDefault="00E13555" w:rsidP="00E13555" w:rsidR="00E13555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E13555" w:rsidP="00E13555" w:rsidR="00E13555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E13555" w:rsidP="00E13555" w:rsidR="00E13555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E13555" w:rsidP="00E13555" w:rsidR="00E13555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St-694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E13555" w:rsidP="00E13555" w:rsidR="00E13555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E13555" w:rsidP="00E13555" w:rsidR="00E13555" w:rsidRPr="004C4B9E">
      <w:pPr>
        <w:jc w:val="both"/>
        <w:rPr>
          <w:sz w:val="23"/>
          <w:szCs w:val="23"/>
        </w:rPr>
      </w:pPr>
    </w:p>
    <w:p w:rsidRDefault="00E13555" w:rsidP="00E13555" w:rsidR="00E13555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E13555" w:rsidP="00E13555" w:rsidR="00E13555" w:rsidRPr="004C4B9E">
      <w:pPr>
        <w:rPr>
          <w:sz w:val="23"/>
          <w:szCs w:val="23"/>
        </w:rPr>
      </w:pPr>
    </w:p>
    <w:p w:rsidRDefault="00E13555" w:rsidP="00E13555" w:rsidR="00E13555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E13555" w:rsidP="00E13555" w:rsidR="00E13555" w:rsidRPr="004C4B9E">
      <w:pPr>
        <w:rPr>
          <w:sz w:val="23"/>
          <w:szCs w:val="23"/>
        </w:rPr>
      </w:pPr>
    </w:p>
    <w:p w:rsidRDefault="00E13555" w:rsidP="00E13555" w:rsidR="00E13555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DUGA UVALA, d.o.o., Grožnjan, </w:t>
      </w:r>
      <w:proofErr w:type="spellStart"/>
      <w:r>
        <w:rPr>
          <w:sz w:val="23"/>
          <w:szCs w:val="23"/>
        </w:rPr>
        <w:t>Kostanjica</w:t>
      </w:r>
      <w:proofErr w:type="spellEnd"/>
      <w:r>
        <w:rPr>
          <w:sz w:val="23"/>
          <w:szCs w:val="23"/>
        </w:rPr>
        <w:t xml:space="preserve"> 58, OIB: 59471445616, dana 25. travnja 2016</w:t>
      </w:r>
      <w:r w:rsidRPr="004C4B9E">
        <w:rPr>
          <w:sz w:val="23"/>
          <w:szCs w:val="23"/>
        </w:rPr>
        <w:t xml:space="preserve">. </w:t>
      </w:r>
    </w:p>
    <w:p w:rsidRDefault="00E13555" w:rsidP="00E13555" w:rsidR="00E13555" w:rsidRPr="004C4B9E">
      <w:pPr>
        <w:jc w:val="both"/>
        <w:rPr>
          <w:sz w:val="23"/>
          <w:szCs w:val="23"/>
        </w:rPr>
      </w:pPr>
    </w:p>
    <w:p w:rsidRDefault="00E13555" w:rsidP="00E13555" w:rsidR="00E13555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E13555" w:rsidP="00E13555" w:rsidR="00E13555" w:rsidRPr="004C4B9E">
      <w:pPr>
        <w:jc w:val="both"/>
        <w:rPr>
          <w:sz w:val="23"/>
          <w:szCs w:val="23"/>
        </w:rPr>
      </w:pPr>
    </w:p>
    <w:p w:rsidRDefault="00E13555" w:rsidP="00E13555" w:rsidR="00E13555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DUGA UVALA, d.o.o., Grožnjan, </w:t>
      </w:r>
      <w:proofErr w:type="spellStart"/>
      <w:r>
        <w:rPr>
          <w:sz w:val="23"/>
          <w:szCs w:val="23"/>
        </w:rPr>
        <w:t>Kostanjica</w:t>
      </w:r>
      <w:proofErr w:type="spellEnd"/>
      <w:r>
        <w:rPr>
          <w:sz w:val="23"/>
          <w:szCs w:val="23"/>
        </w:rPr>
        <w:t xml:space="preserve"> 58, OIB: 59471445616</w:t>
      </w:r>
      <w:r w:rsidRPr="004C4B9E">
        <w:rPr>
          <w:sz w:val="23"/>
          <w:szCs w:val="23"/>
          <w:lang w:val="pl-PL"/>
        </w:rPr>
        <w:t xml:space="preserve">, te se odlučuje održati </w:t>
      </w:r>
      <w:r w:rsidRPr="00D35A25">
        <w:rPr>
          <w:sz w:val="23"/>
          <w:szCs w:val="23"/>
          <w:lang w:val="pl-PL"/>
        </w:rPr>
        <w:t xml:space="preserve">ročište, pa se </w:t>
      </w:r>
      <w:r w:rsidRPr="00D35A25">
        <w:rPr>
          <w:b/>
          <w:sz w:val="23"/>
          <w:szCs w:val="23"/>
          <w:lang w:val="pl-PL"/>
        </w:rPr>
        <w:t xml:space="preserve">ročište zakazuje za dan </w:t>
      </w:r>
      <w:r>
        <w:rPr>
          <w:b/>
          <w:sz w:val="23"/>
          <w:szCs w:val="23"/>
          <w:lang w:val="pl-PL"/>
        </w:rPr>
        <w:t>8. lipnja 2016. u 10</w:t>
      </w:r>
      <w:r w:rsidRPr="00D35A25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15</w:t>
      </w:r>
      <w:r w:rsidRPr="00D35A25">
        <w:rPr>
          <w:b/>
          <w:sz w:val="23"/>
          <w:szCs w:val="23"/>
          <w:lang w:val="pl-PL"/>
        </w:rPr>
        <w:t xml:space="preserve"> sati, u</w:t>
      </w:r>
      <w:r w:rsidRPr="00D35A25">
        <w:rPr>
          <w:b/>
          <w:sz w:val="23"/>
          <w:szCs w:val="23"/>
        </w:rPr>
        <w:t xml:space="preserve"> Trgovačkom sudu u </w:t>
      </w:r>
      <w:r w:rsidRPr="004C4B9E">
        <w:rPr>
          <w:b/>
          <w:sz w:val="23"/>
          <w:szCs w:val="23"/>
        </w:rPr>
        <w:t xml:space="preserve">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E13555" w:rsidP="00E13555" w:rsidR="00E13555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  <w:r>
        <w:rPr>
          <w:sz w:val="23"/>
          <w:szCs w:val="23"/>
        </w:rPr>
        <w:t>,</w:t>
      </w:r>
    </w:p>
    <w:p w:rsidRDefault="00E13555" w:rsidP="00E13555" w:rsidR="00E13555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- </w:t>
      </w:r>
      <w:r w:rsidRPr="004C4B9E">
        <w:rPr>
          <w:sz w:val="23"/>
          <w:szCs w:val="23"/>
        </w:rPr>
        <w:t xml:space="preserve">dužnik </w:t>
      </w:r>
      <w:r>
        <w:rPr>
          <w:sz w:val="23"/>
          <w:szCs w:val="23"/>
        </w:rPr>
        <w:t xml:space="preserve">DUGA UVALA, d.o.o., Grožnjan, </w:t>
      </w:r>
      <w:proofErr w:type="spellStart"/>
      <w:r>
        <w:rPr>
          <w:sz w:val="23"/>
          <w:szCs w:val="23"/>
        </w:rPr>
        <w:t>Kostanjica</w:t>
      </w:r>
      <w:proofErr w:type="spellEnd"/>
      <w:r>
        <w:rPr>
          <w:sz w:val="23"/>
          <w:szCs w:val="23"/>
        </w:rPr>
        <w:t xml:space="preserve"> 58, OIB: 59471445616, </w:t>
      </w:r>
    </w:p>
    <w:p w:rsidRDefault="00E13555" w:rsidP="00E13555" w:rsidR="00E13555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>stupnik dužnika</w:t>
      </w:r>
      <w:r>
        <w:rPr>
          <w:sz w:val="23"/>
          <w:szCs w:val="23"/>
          <w:lang w:val="sv-SE"/>
        </w:rPr>
        <w:t xml:space="preserve"> Alessandra Dešković, Kostanjica, Kostanjica 58,</w:t>
      </w:r>
    </w:p>
    <w:p w:rsidRDefault="00E13555" w:rsidP="00E13555" w:rsidR="00E13555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>stupnik dužnika</w:t>
      </w:r>
      <w:r>
        <w:rPr>
          <w:sz w:val="23"/>
          <w:szCs w:val="23"/>
          <w:lang w:val="sv-SE"/>
        </w:rPr>
        <w:t xml:space="preserve"> Suzana Dešković Orzan, Kostanjica, Kostanjica 58,</w:t>
      </w:r>
    </w:p>
    <w:p w:rsidRDefault="00E13555" w:rsidP="00E13555" w:rsidR="00E13555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E13555" w:rsidP="00E13555" w:rsidR="00E13555" w:rsidRPr="004040C4">
      <w:pPr>
        <w:jc w:val="both"/>
        <w:rPr>
          <w:sz w:val="23"/>
          <w:szCs w:val="23"/>
          <w:lang w:val="sv-SE"/>
        </w:rPr>
      </w:pPr>
    </w:p>
    <w:p w:rsidRDefault="00E13555" w:rsidP="00E13555" w:rsidR="00E13555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DUGA UVALA, d.o.o., Grožnjan, </w:t>
      </w:r>
      <w:proofErr w:type="spellStart"/>
      <w:r>
        <w:rPr>
          <w:sz w:val="23"/>
          <w:szCs w:val="23"/>
        </w:rPr>
        <w:t>Kostanjica</w:t>
      </w:r>
      <w:proofErr w:type="spellEnd"/>
      <w:r>
        <w:rPr>
          <w:sz w:val="23"/>
          <w:szCs w:val="23"/>
        </w:rPr>
        <w:t xml:space="preserve"> 58, OIB: 59471445616,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E13555" w:rsidP="00E13555" w:rsidR="00E13555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E13555" w:rsidP="00E13555" w:rsidR="00E13555" w:rsidRPr="00D10EBB">
      <w:pPr>
        <w:jc w:val="both"/>
        <w:rPr>
          <w:sz w:val="23"/>
          <w:szCs w:val="23"/>
        </w:rPr>
      </w:pPr>
    </w:p>
    <w:p w:rsidRDefault="00E13555" w:rsidP="00E13555" w:rsidR="00E13555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25. travnja 2016</w:t>
      </w:r>
      <w:r w:rsidRPr="004C4B9E">
        <w:rPr>
          <w:sz w:val="23"/>
          <w:szCs w:val="23"/>
        </w:rPr>
        <w:t>.</w:t>
      </w:r>
    </w:p>
    <w:p w:rsidRDefault="00E13555" w:rsidP="00E13555" w:rsidR="00E13555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E13555" w:rsidP="00E13555" w:rsidR="00E13555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E13555" w:rsidP="00E13555" w:rsidR="00E13555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E13555" w:rsidP="00E13555" w:rsidR="00E13555" w:rsidRPr="004C4B9E">
      <w:pPr>
        <w:jc w:val="both"/>
        <w:rPr>
          <w:sz w:val="23"/>
          <w:szCs w:val="23"/>
        </w:rPr>
      </w:pPr>
    </w:p>
    <w:p w:rsidRDefault="00E13555" w:rsidP="00E13555" w:rsidR="00E13555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E13555" w:rsidP="00E13555" w:rsidR="00E13555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E13555" w:rsidP="00E13555" w:rsidR="00E13555" w:rsidRPr="004C4B9E">
      <w:pPr>
        <w:jc w:val="both"/>
        <w:rPr>
          <w:sz w:val="23"/>
          <w:szCs w:val="23"/>
        </w:rPr>
      </w:pPr>
    </w:p>
    <w:p w:rsidRDefault="00E13555" w:rsidP="00E13555" w:rsidR="00E13555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E13555" w:rsidP="00E13555" w:rsidR="00E13555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E13555" w:rsidP="00E13555" w:rsidR="00E13555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>- dužnik</w:t>
      </w:r>
      <w:r w:rsidRPr="00E13555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DUGA UVALA, d.o.o., Grožnjan, </w:t>
      </w:r>
      <w:proofErr w:type="spellStart"/>
      <w:r>
        <w:rPr>
          <w:sz w:val="23"/>
          <w:szCs w:val="23"/>
        </w:rPr>
        <w:t>Kostanjica</w:t>
      </w:r>
      <w:proofErr w:type="spellEnd"/>
      <w:r>
        <w:rPr>
          <w:sz w:val="23"/>
          <w:szCs w:val="23"/>
        </w:rPr>
        <w:t xml:space="preserve"> 58</w:t>
      </w:r>
    </w:p>
    <w:p w:rsidRDefault="00E13555" w:rsidP="00E13555" w:rsidR="00E13555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>stupnik dužnika</w:t>
      </w:r>
      <w:r>
        <w:rPr>
          <w:sz w:val="23"/>
          <w:szCs w:val="23"/>
          <w:lang w:val="sv-SE"/>
        </w:rPr>
        <w:t xml:space="preserve"> Alessandra Dešković, Kostanjica, Kostanjica 58</w:t>
      </w:r>
    </w:p>
    <w:p w:rsidRDefault="00E13555" w:rsidP="00E13555" w:rsidR="00E13555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>stupnik dužnika</w:t>
      </w:r>
      <w:r>
        <w:rPr>
          <w:sz w:val="23"/>
          <w:szCs w:val="23"/>
          <w:lang w:val="sv-SE"/>
        </w:rPr>
        <w:t xml:space="preserve"> Suzana Dešković Orzan, Kostanjica, Kostanjica 58</w:t>
      </w:r>
    </w:p>
    <w:p w:rsidRDefault="00E13555" w:rsidP="008926F0" w:rsidR="00500701">
      <w:pPr>
        <w:jc w:val="both"/>
      </w:pPr>
      <w:r w:rsidRPr="004C4B9E">
        <w:rPr>
          <w:sz w:val="23"/>
          <w:szCs w:val="23"/>
        </w:rPr>
        <w:t>- e-Oglasna ploča sudova 8 dana</w:t>
      </w:r>
    </w:p>
    <w:sectPr w:rsidSect="00C05BCE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171" w:rsidR="00000000">
      <w:r>
        <w:separator/>
      </w:r>
    </w:p>
  </w:endnote>
  <w:endnote w:id="0" w:type="continuationSeparator">
    <w:p w:rsidRDefault="008B017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171" w:rsidR="00000000">
      <w:r>
        <w:separator/>
      </w:r>
    </w:p>
  </w:footnote>
  <w:footnote w:id="0" w:type="continuationSeparator">
    <w:p w:rsidRDefault="008B017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926F0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8B0171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3555"/>
    <w:rsid w:val="00554328"/>
    <w:rsid w:val="008926F0"/>
    <w:rsid w:val="008B0171"/>
    <w:rsid w:val="00985388"/>
    <w:rsid w:val="00E1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355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35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355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35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355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01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17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17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17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17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355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35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355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35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355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01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17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17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17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17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St-694/2016</izvorni_sadrzaj>
    <derivirana_varijabla naziv="DomainObject.Predmet.OznakaBroj_1">St-694/2016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 UVALA d. o. o. GROŽNJAN</izvorni_sadrzaj>
    <derivirana_varijabla naziv="DomainObject.Predmet.ProtustrankaFormated_1">  DUGA UVALA d. o. o. GROŽNJAN</derivirana_varijabla>
  </DomainObject.Predmet.ProtustrankaFormated>
  <DomainObject.Predmet.ProtustrankaFormatedOIB>
    <izvorni_sadrzaj>  DUGA UVALA d. o. o. GROŽNJAN, OIB 59471445616</izvorni_sadrzaj>
    <derivirana_varijabla naziv="DomainObject.Predmet.ProtustrankaFormatedOIB_1">  DUGA UVALA d. o. o. GROŽNJAN, OIB 59471445616</derivirana_varijabla>
  </DomainObject.Predmet.ProtustrankaFormatedOIB>
  <DomainObject.Predmet.ProtustrankaFormatedWithAdress>
    <izvorni_sadrzaj> DUGA UVALA d. o. o. GROŽNJAN, Kostanjica 58, 52429 Grožnjan</izvorni_sadrzaj>
    <derivirana_varijabla naziv="DomainObject.Predmet.ProtustrankaFormatedWithAdress_1"> DUGA UVALA d. o. o. GROŽNJAN, Kostanjica 58, 52429 Grožnjan</derivirana_varijabla>
  </DomainObject.Predmet.ProtustrankaFormatedWithAdress>
  <DomainObject.Predmet.ProtustrankaFormatedWithAdressOIB>
    <izvorni_sadrzaj> DUGA UVALA d. o. o. GROŽNJAN, OIB 59471445616, Kostanjica 58, 52429 Grožnjan</izvorni_sadrzaj>
    <derivirana_varijabla naziv="DomainObject.Predmet.ProtustrankaFormatedWithAdressOIB_1"> DUGA UVALA d. o. o. GROŽNJAN, OIB 59471445616, Kostanjica 58, 52429 Grožnjan</derivirana_varijabla>
  </DomainObject.Predmet.ProtustrankaFormatedWithAdressOIB>
  <DomainObject.Predmet.ProtustrankaWithAdress>
    <izvorni_sadrzaj>DUGA UVALA d. o. o. GROŽNJAN Kostanjica 58, 52429 Grožnjan</izvorni_sadrzaj>
    <derivirana_varijabla naziv="DomainObject.Predmet.ProtustrankaWithAdress_1">DUGA UVALA d. o. o. GROŽNJAN Kostanjica 58, 52429 Grožnjan</derivirana_varijabla>
  </DomainObject.Predmet.ProtustrankaWithAdress>
  <DomainObject.Predmet.ProtustrankaWithAdressOIB>
    <izvorni_sadrzaj>DUGA UVALA d. o. o. GROŽNJAN, OIB 59471445616, Kostanjica 58, 52429 Grožnjan</izvorni_sadrzaj>
    <derivirana_varijabla naziv="DomainObject.Predmet.ProtustrankaWithAdressOIB_1">DUGA UVALA d. o. o. GROŽNJAN, OIB 59471445616, Kostanjica 58, 52429 Grožnjan</derivirana_varijabla>
  </DomainObject.Predmet.ProtustrankaWithAdressOIB>
  <DomainObject.Predmet.ProtustrankaNazivFormated>
    <izvorni_sadrzaj>DUGA UVALA d. o. o. GROŽNJAN</izvorni_sadrzaj>
    <derivirana_varijabla naziv="DomainObject.Predmet.ProtustrankaNazivFormated_1">DUGA UVALA d. o. o. GROŽNJAN</derivirana_varijabla>
  </DomainObject.Predmet.ProtustrankaNazivFormated>
  <DomainObject.Predmet.ProtustrankaNazivFormatedOIB>
    <izvorni_sadrzaj>DUGA UVALA d. o. o. GROŽNJAN, OIB 59471445616</izvorni_sadrzaj>
    <derivirana_varijabla naziv="DomainObject.Predmet.ProtustrankaNazivFormatedOIB_1">DUGA UVALA d. o. o. GROŽNJAN, OIB 59471445616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32458.01</izvorni_sadrzaj>
    <derivirana_varijabla naziv="DomainObject.Predmet.TrenutnaVrijednost_1">32458.01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DUGA UVALA d. o. o. GROŽNJAN</item>
    </izvorni_sadrzaj>
    <derivirana_varijabla naziv="DomainObject.Predmet.ProtuStrankaListFormated_1">
      <item>DUGA UVALA d. o. o. GROŽNJAN</item>
    </derivirana_varijabla>
  </DomainObject.Predmet.ProtuStrankaListFormated>
  <DomainObject.Predmet.ProtuStrankaListFormatedOIB>
    <izvorni_sadrzaj>
      <item>DUGA UVALA d. o. o. GROŽNJAN, OIB 59471445616</item>
    </izvorni_sadrzaj>
    <derivirana_varijabla naziv="DomainObject.Predmet.ProtuStrankaListFormatedOIB_1">
      <item>DUGA UVALA d. o. o. GROŽNJAN, OIB 59471445616</item>
    </derivirana_varijabla>
  </DomainObject.Predmet.ProtuStrankaListFormatedOIB>
  <DomainObject.Predmet.ProtuStrankaListFormatedWithAdress>
    <izvorni_sadrzaj>
      <item>DUGA UVALA d. o. o. GROŽNJAN, Kostanjica 58, 52429 Grožnjan</item>
    </izvorni_sadrzaj>
    <derivirana_varijabla naziv="DomainObject.Predmet.ProtuStrankaListFormatedWithAdress_1">
      <item>DUGA UVALA d. o. o. GROŽNJAN, Kostanjica 58, 52429 Grožnjan</item>
    </derivirana_varijabla>
  </DomainObject.Predmet.ProtuStrankaListFormatedWithAdress>
  <DomainObject.Predmet.ProtuStrankaListFormatedWithAdressOIB>
    <izvorni_sadrzaj>
      <item>DUGA UVALA d. o. o. GROŽNJAN, OIB 59471445616, Kostanjica 58, 52429 Grožnjan</item>
    </izvorni_sadrzaj>
    <derivirana_varijabla naziv="DomainObject.Predmet.ProtuStrankaListFormatedWithAdressOIB_1">
      <item>DUGA UVALA d. o. o. GROŽNJAN, OIB 59471445616, Kostanjica 58, 52429 Grožnjan</item>
    </derivirana_varijabla>
  </DomainObject.Predmet.ProtuStrankaListFormatedWithAdressOIB>
  <DomainObject.Predmet.ProtuStrankaListNazivFormated>
    <izvorni_sadrzaj>
      <item>DUGA UVALA d. o. o. GROŽNJAN</item>
    </izvorni_sadrzaj>
    <derivirana_varijabla naziv="DomainObject.Predmet.ProtuStrankaListNazivFormated_1">
      <item>DUGA UVALA d. o. o. GROŽNJAN</item>
    </derivirana_varijabla>
  </DomainObject.Predmet.ProtuStrankaListNazivFormated>
  <DomainObject.Predmet.ProtuStrankaListNazivFormatedOIB>
    <izvorni_sadrzaj>
      <item>DUGA UVALA d. o. o. GROŽNJAN, OIB 59471445616</item>
    </izvorni_sadrzaj>
    <derivirana_varijabla naziv="DomainObject.Predmet.ProtuStrankaListNazivFormatedOIB_1">
      <item>DUGA UVALA d. o. o. GROŽNJAN, OIB 59471445616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DUGA UVALA d. o. o. GROŽNJAN</izvorni_sadrzaj>
    <derivirana_varijabla naziv="DomainObject.Predmet.ProtustrankaIDrugi_1">DUGA UVALA d. o. o. GROŽNJAN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DUGA UVALA d. o. o. GROŽNJAN, OIB 59471445616, Kostanjica 58, 52429 Grožnjan</izvorni_sadrzaj>
    <derivirana_varijabla naziv="DomainObject.Predmet.ProtustrankaIDrugiAdressOIB_1">DUGA UVALA d. o. o. GROŽNJAN, OIB 59471445616, Kostanjica 58, 52429 Grožnjan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DUGA UVALA d. o. o. GROŽNJAN</item>
    </izvorni_sadrzaj>
    <derivirana_varijabla naziv="DomainObject.Predmet.SudioniciListNaziv_1">
      <item>FINANCIJSKA AGENCIJA, RC RIJEKA, PODRUŽNICA PULA, PULA</item>
      <item>DUGA UVALA d. o. o. GROŽNJAN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DUGA UVALA d. o. o. GROŽNJAN, OIB 59471445616, Kostanjica 58,52429 Grožnjan</item>
    </izvorni_sadrzaj>
    <derivirana_varijabla naziv="DomainObject.Predmet.SudioniciListAdressOIB_1">
      <item>FINANCIJSKA AGENCIJA, RC RIJEKA, PODRUŽNICA PULA, PULA, OIB 85821130368, Giardini 5,52100 Pula</item>
      <item>DUGA UVALA d. o. o. GROŽNJAN, OIB 59471445616, Kostanjica 58,52429 Grožnjan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59471445616</item>
    </izvorni_sadrzaj>
    <derivirana_varijabla naziv="DomainObject.Predmet.SudioniciListNazivOIB_1">
      <item>, OIB 85821130368</item>
      <item>, OIB 59471445616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335</properties:Words>
  <properties:Characters>1749</properties:Characters>
  <properties:Lines>49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2016-04-25T12:49:00Z</dcterms:created>
  <dc:creator>Jasmina Matika</dc:creator>
  <cp:lastModifiedBy>Jasmina Matika</cp:lastModifiedBy>
  <dcterms:modified xmlns:xsi="http://www.w3.org/2001/XMLSchema-instance" xsi:type="dcterms:W3CDTF">2016-04-25T13:01:00Z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