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3d1a" w14:paraId="98d3d1a" w:rsidRDefault="005B758A" w:rsidP="005B758A" w:rsidR="005B758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B758A" w:rsidP="005B758A" w:rsidR="005B758A">
      <w:pPr>
        <w:jc w:val="both"/>
      </w:pPr>
      <w:r>
        <w:t xml:space="preserve">       REPUBLIKA HRVATSKA</w:t>
      </w:r>
    </w:p>
    <w:p w:rsidRDefault="005B758A" w:rsidP="005B758A" w:rsidR="005B758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B758A" w:rsidP="005B758A" w:rsidR="005B758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B758A" w:rsidP="005B758A" w:rsidR="005B758A">
      <w:pPr>
        <w:rPr>
          <w:bCs/>
        </w:rPr>
      </w:pPr>
    </w:p>
    <w:p w:rsidRDefault="005B758A" w:rsidP="005B758A" w:rsidR="005B758A">
      <w:pPr>
        <w:rPr>
          <w:bCs/>
        </w:rPr>
      </w:pPr>
    </w:p>
    <w:p w:rsidRDefault="005B758A" w:rsidP="005B758A" w:rsidR="005B758A">
      <w:pPr>
        <w:ind w:left="5664"/>
      </w:pPr>
      <w:r>
        <w:t>Poslovni broj: 3 St-820/16-26</w:t>
      </w:r>
    </w:p>
    <w:p w:rsidRDefault="005B758A" w:rsidP="005B758A" w:rsidR="005B758A">
      <w:pPr>
        <w:ind w:left="5664"/>
      </w:pPr>
    </w:p>
    <w:p w:rsidRDefault="005B758A" w:rsidP="005B758A" w:rsidR="005B758A">
      <w:pPr>
        <w:ind w:left="5664"/>
      </w:pPr>
    </w:p>
    <w:p w:rsidRDefault="005B758A" w:rsidP="005B758A" w:rsidR="005B758A">
      <w:pPr>
        <w:ind w:left="5664"/>
      </w:pPr>
    </w:p>
    <w:p w:rsidRDefault="005B758A" w:rsidP="005B758A" w:rsidR="005B758A">
      <w:pPr>
        <w:ind w:left="5664"/>
      </w:pPr>
    </w:p>
    <w:p w:rsidRDefault="005B758A" w:rsidP="005B758A" w:rsidR="005B758A">
      <w:pPr>
        <w:jc w:val="center"/>
      </w:pPr>
      <w:r>
        <w:t>R E P U B L I K A   H R V A T S K A</w:t>
      </w:r>
    </w:p>
    <w:p w:rsidRDefault="005B758A" w:rsidP="005B758A" w:rsidR="005B758A">
      <w:pPr>
        <w:rPr>
          <w:b/>
        </w:rPr>
      </w:pPr>
    </w:p>
    <w:p w:rsidRDefault="005B758A" w:rsidP="005B758A" w:rsidR="005B758A">
      <w:pPr>
        <w:jc w:val="center"/>
      </w:pPr>
      <w:r>
        <w:t>R J E Š E N J E</w:t>
      </w:r>
    </w:p>
    <w:p w:rsidRDefault="005B758A" w:rsidP="005B758A" w:rsidR="005B758A">
      <w:pPr>
        <w:jc w:val="center"/>
      </w:pPr>
    </w:p>
    <w:p w:rsidRDefault="005B758A" w:rsidP="005B758A" w:rsidR="005B758A"/>
    <w:p w:rsidRDefault="005B758A" w:rsidP="005B758A" w:rsidR="005B758A">
      <w:pPr>
        <w:ind w:firstLine="708"/>
        <w:jc w:val="both"/>
      </w:pPr>
      <w:r>
        <w:t xml:space="preserve">TRGOVAČKI SUD U VARAŽDINU, po sucu toga suda Jasni Lekić, kao stečajnom sucu, u stečajnom postupku nad stečajnim dužnikom SOLIS j.d.o.o. u stečaju, Koprivnica, Ivana Generalića 3, MBS: 070126175, OIB: 54105212910, dana 27. travnja 2017. godine, </w:t>
      </w:r>
    </w:p>
    <w:p w:rsidRDefault="005B758A" w:rsidP="005B758A" w:rsidR="005B758A">
      <w:pPr>
        <w:ind w:firstLine="708"/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center"/>
      </w:pPr>
      <w:r>
        <w:t xml:space="preserve">r i j e š i o    j e </w:t>
      </w:r>
    </w:p>
    <w:p w:rsidRDefault="005B758A" w:rsidP="005B758A" w:rsidR="005B758A">
      <w:pPr>
        <w:jc w:val="center"/>
      </w:pPr>
    </w:p>
    <w:p w:rsidRDefault="005B758A" w:rsidP="005B758A" w:rsidR="005B758A"/>
    <w:p w:rsidRDefault="005B758A" w:rsidP="005B758A" w:rsidR="005B758A">
      <w:pPr>
        <w:numPr>
          <w:ilvl w:val="0"/>
          <w:numId w:val="47"/>
        </w:numPr>
        <w:jc w:val="both"/>
      </w:pPr>
      <w:r>
        <w:t xml:space="preserve">Pozivaju se vjerovnici stečajnog dužnika SOLIS j.d.o.o. u stečaju, Koprivnica, Ivana Generalića 3, MBS: 070126175, OIB: 54105212910, da se očituju o prijavi stečajnog upravitelja, da stečajna masa nije dostatna ni za namirenje troškova postupka, u roku od 15 dana od dana objave ovog oglasa na mrežnoj stranici e-Oglasna ploča sudova. </w:t>
      </w:r>
    </w:p>
    <w:p w:rsidRDefault="005B758A" w:rsidP="005B758A" w:rsidR="005B758A">
      <w:pPr>
        <w:ind w:left="1065"/>
        <w:jc w:val="both"/>
      </w:pPr>
    </w:p>
    <w:p w:rsidRDefault="005B758A" w:rsidP="005B758A" w:rsidR="005B758A">
      <w:pPr>
        <w:numPr>
          <w:ilvl w:val="0"/>
          <w:numId w:val="47"/>
        </w:numPr>
        <w:jc w:val="both"/>
      </w:pPr>
      <w:r>
        <w:t>Pozivaju se vjerovnici stečajnog dužnika da solidarno predujme iznos od 30.000,00 kn na žiro-račun ovog suda prema IBAN konstrukciji broj: HR4023900011300002754 (u elektroničkom nalogu za plaćanje), ili HR40 2390 0011 3000 0275 4 (u nalogu za plaćanje na papirnatom obrascu) na ime predujmljivanja troškova stečajnog postupka, u roku od 15 dana od dana objave ovog oglasa na mrežnoj stranici e-Oglasna ploča sudova.</w:t>
      </w:r>
    </w:p>
    <w:p w:rsidRDefault="005B758A" w:rsidP="005B758A" w:rsidR="005B758A">
      <w:pPr>
        <w:pStyle w:val="Odlomakpopisa"/>
      </w:pPr>
    </w:p>
    <w:p w:rsidRDefault="005B758A" w:rsidP="005B758A" w:rsidR="005B758A">
      <w:pPr>
        <w:ind w:left="1065"/>
        <w:jc w:val="both"/>
      </w:pPr>
    </w:p>
    <w:p w:rsidRDefault="005B758A" w:rsidP="005B758A" w:rsidR="005B758A">
      <w:pPr>
        <w:numPr>
          <w:ilvl w:val="0"/>
          <w:numId w:val="47"/>
        </w:numPr>
        <w:jc w:val="both"/>
      </w:pPr>
      <w:r>
        <w:t>Stečajni postupak se neće obustaviti i zaključiti ako vjerovnici koji su se protivili obustavi postupka solidarno predujme dostatan iznos novca za namirenje troškova postupka, u roku iz točke 2. izreke ovog rješenja. U suprotnom stečajni sudac će donijeti rješenje o obustavi i zaključenju ovog stečajnog postupka.</w:t>
      </w: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center"/>
      </w:pPr>
      <w:r>
        <w:lastRenderedPageBreak/>
        <w:t>Obrazloženje</w:t>
      </w:r>
    </w:p>
    <w:p w:rsidRDefault="005B758A" w:rsidP="005B758A" w:rsidR="005B758A"/>
    <w:p w:rsidRDefault="005B758A" w:rsidP="005B758A" w:rsidR="005B758A"/>
    <w:p w:rsidRDefault="005B758A" w:rsidP="005B758A" w:rsidR="005B758A">
      <w:pPr>
        <w:jc w:val="both"/>
      </w:pPr>
      <w:r>
        <w:tab/>
        <w:t>Budući je nakon otvaranja ovog stečajnog postupka stečajni upravitelj podnio prijavu nedostatnosti stečajne mase za namirenje troškova stečajnog postupka, sud je temeljem članka 293. st. 2. i 3. Stečajnog zakona (</w:t>
      </w:r>
      <w:proofErr w:type="spellStart"/>
      <w:r>
        <w:t>N.N</w:t>
      </w:r>
      <w:proofErr w:type="spellEnd"/>
      <w:r>
        <w:t>. 71/15), donio rješenje kao u izreci.</w:t>
      </w: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center"/>
      </w:pPr>
      <w:r>
        <w:t>U Varaždinu, 27. travnja 2017. godine</w:t>
      </w:r>
    </w:p>
    <w:p w:rsidRDefault="005B758A" w:rsidP="005B758A" w:rsidR="005B758A">
      <w:pPr>
        <w:jc w:val="center"/>
      </w:pPr>
    </w:p>
    <w:p w:rsidRDefault="005B758A" w:rsidP="005B758A" w:rsidR="005B758A">
      <w:pPr>
        <w:jc w:val="center"/>
      </w:pPr>
    </w:p>
    <w:p w:rsidRDefault="005B758A" w:rsidP="005B758A" w:rsidR="005B758A">
      <w:pPr>
        <w:jc w:val="center"/>
      </w:pPr>
    </w:p>
    <w:p w:rsidRDefault="005B758A" w:rsidP="005B758A" w:rsidR="005B758A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  <w:r>
        <w:t xml:space="preserve">                                                                                                              Jasna Lekić</w:t>
      </w: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  <w:r>
        <w:t xml:space="preserve">                                                                                      </w:t>
      </w: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  <w:r>
        <w:t>UPUTA O PRAVNOM LIJEKU:</w:t>
      </w:r>
    </w:p>
    <w:p w:rsidRDefault="005B758A" w:rsidP="005B758A" w:rsidR="005B758A">
      <w:pPr>
        <w:jc w:val="both"/>
      </w:pPr>
    </w:p>
    <w:p w:rsidRDefault="005B758A" w:rsidP="005B758A" w:rsidR="005B758A">
      <w:pPr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5B758A" w:rsidP="005B758A" w:rsidR="005B758A"/>
    <w:p w:rsidRDefault="005B758A" w:rsidP="005B758A" w:rsidR="005B758A">
      <w:pPr>
        <w:ind w:firstLine="708"/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</w:p>
    <w:p w:rsidRDefault="005B758A" w:rsidP="005B758A" w:rsidR="005B758A">
      <w:pPr>
        <w:jc w:val="both"/>
      </w:pPr>
      <w:r>
        <w:t xml:space="preserve">DNA: 1. Stečajni upravitelj Zvonko </w:t>
      </w:r>
      <w:proofErr w:type="spellStart"/>
      <w:r>
        <w:t>Hrain</w:t>
      </w:r>
      <w:proofErr w:type="spellEnd"/>
      <w:r>
        <w:t>, odvjetnik iz Varaždina, Zagrebačka 51</w:t>
      </w:r>
    </w:p>
    <w:p w:rsidRDefault="005B758A" w:rsidP="005B758A" w:rsidR="005B758A">
      <w:pPr>
        <w:jc w:val="both"/>
      </w:pPr>
      <w:r>
        <w:t xml:space="preserve">           2. E-oglasna ploča ovog suda </w:t>
      </w:r>
    </w:p>
    <w:p w:rsidRDefault="00AE649C" w:rsidP="005B758A" w:rsidR="00AE649C" w:rsidRPr="005B758A"/>
    <w:sectPr w:rsidSect="0032366B" w:rsidR="00AE649C" w:rsidRPr="005B758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8F1" w:rsidP="00537B78" w:rsidR="005658F1">
      <w:r>
        <w:separator/>
      </w:r>
    </w:p>
  </w:endnote>
  <w:endnote w:id="0" w:type="continuationSeparator">
    <w:p w:rsidRDefault="005658F1" w:rsidP="00537B78" w:rsidR="00565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8F1" w:rsidP="00537B78" w:rsidR="005658F1">
      <w:r>
        <w:separator/>
      </w:r>
    </w:p>
  </w:footnote>
  <w:footnote w:id="0" w:type="continuationSeparator">
    <w:p w:rsidRDefault="005658F1" w:rsidP="00537B78" w:rsidR="00565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C20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38D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8F1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58A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B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B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11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3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St-820/2016-26</izvorni_sadrzaj>
    <derivirana_varijabla naziv="DomainObject.Oznaka_1">St-820/2016-26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22.2.2016.</izvorni_sadrzaj>
    <derivirana_varijabla naziv="DomainObject.Predmet.Opis_1">Prijedlgo za otvaranje st. postupka 22.2.2016.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- Porezna uprava, Područni ured sjeverna Hrvatska zastupanog po punomoćniku Županijsko državno odvjetništvo u Varaždinu</izvorni_sadrzaj>
    <derivirana_varijabla naziv="DomainObject.Predmet.StrankaFormated_1"> 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- Porezna uprava, Područni ured sjeverna Hrvatska Graberje 1,42000 Varaždin</izvorni_sadrzaj>
    <derivirana_varijabla naziv="DomainObject.Predmet.StrankaWithAdress_1">Republika Hrvatska Ministarstvo financija - Porezna uprava, Područni ured sjeverna Hrvatska Graberje 1,42000 Varaždin</derivirana_varijabla>
  </DomainObject.Predmet.StrankaWithAdress>
  <DomainObject.Predmet.StrankaWithAdressOIB>
    <izvorni_sadrzaj>Republika Hrvatska Ministarstvo financija - Porezna uprava, Područni ured sjeverna Hrvatska, OIB 18683136487, Graberje 1,42000 Varaždin</izvorni_sadrzaj>
    <derivirana_varijabla naziv="DomainObject.Predmet.StrankaWithAdressOIB_1">Republika Hrvatska Ministarstvo financija - Porezna uprava, Područni ured sjeverna Hrvatska, OIB 18683136487, Graberje 1,42000 Varaždin</derivirana_varijabla>
  </DomainObject.Predmet.StrankaWithAdressOIB>
  <DomainObject.Predmet.StrankaNazivFormated>
    <izvorni_sadrzaj>Republika Hrvatska Ministarstvo financija - Porezna uprava, Područni ured sjeverna Hrvatska</izvorni_sadrzaj>
    <derivirana_varijabla naziv="DomainObject.Predmet.StrankaNazivFormated_1">Republika Hrvatska Ministarstvo financija - Porezna uprava, Područni ured sjeverna Hrvatska</derivirana_varijabla>
  </DomainObject.Predmet.StrankaNazivFormated>
  <DomainObject.Predmet.StrankaNazivFormatedOIB>
    <izvorni_sadrzaj>Republika Hrvatska Ministarstvo financija - Porezna uprava, Područni ured sjeverna Hrvatska, OIB 18683136487</izvorni_sadrzaj>
    <derivirana_varijabla naziv="DomainObject.Predmet.StrankaNazivFormatedOIB_1">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11658.11</izvorni_sadrzaj>
    <derivirana_varijabla naziv="DomainObject.Predmet.TrenutnaVrijednost_1">11658.11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 - Porezna uprava, Područni ured sjeverna Hrvatska</item>
    </izvorni_sadrzaj>
    <derivirana_varijabla naziv="DomainObject.Predmet.StrankaListNazivFormated_1"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Republika Hrvatska Ministarstvo financija - Porezna uprava, Područni ured sjeverna Hrvatska, OIB 18683136487</item>
    </izvorni_sadrzaj>
    <derivirana_varijabla naziv="DomainObject.Predmet.StrankaListNazivFormatedOIB_1"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 - Porezna uprava, Područni ured sjeverna Hrvatska</item>
      <item>Lazar Matić</item>
    </izvorni_sadrzaj>
    <derivirana_varijabla naziv="DomainObject.Predmet.OstaliListFormated_1">
      <item>Županijsko državno odvjetništvo u Varaždinu punomoćnik sudionika u postupku Republika Hrvatska Ministarstvo financija - Porezna uprava, Područni ured sjeverna Hrvatska</item>
      <item>Lazar Matić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 - Porezna uprava, Područni ured sjeverna Hrvatska</item>
      <item>Lazar Matić, OIB 80812622373</item>
    </izvorni_sadrzaj>
    <derivirana_varijabla naziv="DomainObject.Predmet.OstaliListFormatedOIB_1">
      <item>Županijsko državno odvjetništvo u Varaždinu punomoćnik sudionika u postupku Republika Hrvatska Ministarstvo financija - Porezna uprava, Područni ured sjeverna Hrvatska</item>
      <item>Lazar Matić, OIB 80812622373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 - Porezna uprava, Područni ured sjeverna Hrvatska</item>
      <item>Lazar Matić, Fočanska 4, 10000 Zagreb</item>
    </izvorni_sadrzaj>
    <derivirana_varijabla naziv="DomainObject.Predmet.OstaliListFormatedWithAdress_1">
      <item>Županijsko državno odvjetništvo u Varaždinu punomoćnik sudionika u postupku Republika Hrvatska Ministarstvo financija - Porezna uprava, Područni ured sjeverna Hrvatska</item>
      <item>Lazar Matić, Fočanska 4,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 - Porezna uprava, Područni ured sjeverna Hrvatska</item>
      <item>Lazar Matić, OIB 80812622373, Fočanska 4, 10000 Zagreb</item>
    </izvorni_sadrzaj>
    <derivirana_varijabla naziv="DomainObject.Predmet.OstaliListFormatedWithAdressOIB_1">
      <item>Županijsko državno odvjetništvo u Varaždinu punomoćnik sudionika u postupku Republika Hrvatska Ministarstvo financija - Porezna uprava, Područni ured sjeverna Hrvatska</item>
      <item>Lazar Matić, OIB 80812622373, Fočanska 4, 10000 Zagreb</item>
    </derivirana_varijabla>
  </DomainObject.Predmet.OstaliListFormatedWithAdressOIB>
  <DomainObject.Predmet.OstaliListNazivFormated>
    <izvorni_sadrzaj>
      <item>Županijsko državno odvjetništvo u Varaždinu</item>
      <item>Lazar Matić</item>
    </izvorni_sadrzaj>
    <derivirana_varijabla naziv="DomainObject.Predmet.OstaliListNazivFormated_1">
      <item>Županijsko državno odvjetništvo u Varaždinu</item>
      <item>Lazar Matić</item>
    </derivirana_varijabla>
  </DomainObject.Predmet.OstaliListNazivFormated>
  <DomainObject.Predmet.OstaliListNazivFormatedOIB>
    <izvorni_sadrzaj>
      <item>Županijsko državno odvjetništvo u Varaždinu</item>
      <item>Lazar Matić, OIB 80812622373</item>
    </izvorni_sadrzaj>
    <derivirana_varijabla naziv="DomainObject.Predmet.OstaliListNazivFormatedOIB_1">
      <item>Županijsko državno odvjetništvo u Varaždinu</item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St-820/2016-26</izvorni_sadrzaj>
    <derivirana_varijabla naziv="DomainObject.PoslovniBrojDokumenta_1">St-820/2016-26</derivirana_varijabla>
  </DomainObject.PoslovniBrojDokumenta>
  <DomainObject.Predmet.StrankaIDrugi>
    <izvorni_sadrzaj>Republika Hrvatska Ministarstvo financija - Porezna uprava, Područni ured sjeverna Hrvatska</izvorni_sadrzaj>
    <derivirana_varijabla naziv="DomainObject.Predmet.StrankaIDrugi_1">Republika Hrvatska Ministarstvo financija - Porezna uprava, Područni ured sjeverna Hrvatska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Republika Hrvatska Ministarstvo financija - Porezna uprava, Područni ured sjeverna Hrvatska, OIB 18683136487, Graberje 1, 42000 Varaždin</izvorni_sadrzaj>
    <derivirana_varijabla naziv="DomainObject.Predmet.StrankaIDrugiAdressOIB_1">Republika Hrvatska Ministarstvo financija - Porezna uprava, Područni ured sjeverna Hrvatska, OIB 18683136487, Graberje 1,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j.d.o.o. za proizvodnju i usluge</item>
      <item>Županijsko državno odvjetništvo u Varaždinu</item>
      <item>Republika Hrvatska Ministarstvo financija - Porezna uprava, Područni ured sjeverna Hrvatska</item>
      <item>Lazar Matić</item>
    </izvorni_sadrzaj>
    <derivirana_varijabla naziv="DomainObject.Predmet.SudioniciListNaziv_1">
      <item>SOLIS j.d.o.o. za proizvodnju i usluge</item>
      <item>Županijsko državno odvjetništvo u Varaždinu</item>
      <item>Republika Hrvatska Ministarstvo financija - Porezna uprava, Područni ured sjeverna Hrvatska</item>
      <item>Lazar Matić</item>
    </derivirana_varijabla>
  </DomainObject.Predmet.SudioniciListNaziv>
  <DomainObject.Predmet.SudioniciListAdressOIB>
    <izvorni_sadrzaj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  <item>Lazar Matić, OIB 80812622373, Fočanska 4,10000 Zagreb</item>
    </izvorni_sadrzaj>
    <derivirana_varijabla naziv="DomainObject.Predmet.SudioniciListAdressOIB_1"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E18DE-8FA7-4E6F-B888-E44A1F41F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1849</properties:Characters>
  <properties:Lines>78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2017-05-09T11:20:00Z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St-820/2016-26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