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5695" w14:paraId="8b35695" w:rsidRDefault="000D5126" w:rsidP="00586DD5" w:rsidR="0088542A">
      <w:pPr>
        <w15:collapsed w:val="false"/>
      </w:pPr>
      <w:bookmarkStart w:name="_GoBack" w:id="0"/>
      <w:bookmarkEnd w:id="0"/>
      <w:r w:rsidRPr="00D459F2">
        <w:t xml:space="preserve">     </w:t>
      </w:r>
    </w:p>
    <w:p w:rsidRDefault="0088542A" w:rsidP="00586DD5" w:rsidR="00586DD5" w:rsidRPr="00D459F2">
      <w:r>
        <w:t xml:space="preserve">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087CB7" w:rsidP="007C4EF1" w:rsidR="005E3781" w:rsidRPr="00D459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459F2">
        <w:t>89. St-</w:t>
      </w:r>
      <w:r>
        <w:t>1402/17-18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644BA8" w:rsidP="0088542A" w:rsidR="0088542A" w:rsidRPr="000D7E17">
      <w:pPr>
        <w:ind w:firstLine="708"/>
        <w:jc w:val="both"/>
      </w:pPr>
      <w:r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>
        <w:t xml:space="preserve">OMEGA GRUPA turistička agencija </w:t>
      </w:r>
      <w:r>
        <w:rPr>
          <w:lang w:val="pl-PL"/>
        </w:rPr>
        <w:t>d.o.o., Zagreb, Mihanovićeva 40</w:t>
      </w:r>
      <w:r w:rsidRPr="00A45BB2">
        <w:rPr>
          <w:lang w:val="pl-PL"/>
        </w:rPr>
        <w:t xml:space="preserve">, OIB </w:t>
      </w:r>
      <w:r>
        <w:rPr>
          <w:lang w:val="pl-PL"/>
        </w:rPr>
        <w:t>34767079413</w:t>
      </w:r>
      <w:r w:rsidR="000A1BFF">
        <w:t>, 9. travnja 2019</w:t>
      </w:r>
      <w:r w:rsidR="000A1BFF" w:rsidRPr="006A6E2A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644BA8">
        <w:t xml:space="preserve">OMEGA GRUPA turistička agencija </w:t>
      </w:r>
      <w:r w:rsidR="00644BA8">
        <w:rPr>
          <w:lang w:val="pl-PL"/>
        </w:rPr>
        <w:t>d.o.o., Zagreb, Mihanovićeva 40</w:t>
      </w:r>
      <w:r w:rsidR="00644BA8" w:rsidRPr="00A45BB2">
        <w:rPr>
          <w:lang w:val="pl-PL"/>
        </w:rPr>
        <w:t xml:space="preserve">, OIB </w:t>
      </w:r>
      <w:r w:rsidR="00644BA8">
        <w:rPr>
          <w:lang w:val="pl-PL"/>
        </w:rPr>
        <w:t>34767079413</w:t>
      </w:r>
      <w:r w:rsidR="007332C3" w:rsidRPr="00D459F2">
        <w:rPr>
          <w:lang w:val="pt-BR"/>
        </w:rPr>
        <w:t xml:space="preserve">, za </w:t>
      </w:r>
      <w:r w:rsidR="000A1BFF">
        <w:rPr>
          <w:lang w:val="pt-BR"/>
        </w:rPr>
        <w:t>3</w:t>
      </w:r>
      <w:r w:rsidR="003F771B">
        <w:t xml:space="preserve">. </w:t>
      </w:r>
      <w:r w:rsidR="000A1BFF">
        <w:t>srpnja</w:t>
      </w:r>
      <w:r w:rsidR="00D459F2" w:rsidRP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0A1BFF">
        <w:t>1</w:t>
      </w:r>
      <w:r w:rsidR="00644BA8">
        <w:t>0</w:t>
      </w:r>
      <w:r w:rsidR="00F030F3" w:rsidRPr="00D459F2">
        <w:t>:</w:t>
      </w:r>
      <w:r w:rsidR="00644BA8">
        <w:t>3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88542A" w:rsidP="0088542A" w:rsidR="0088542A" w:rsidRPr="000E3A04">
      <w:pPr>
        <w:pStyle w:val="Odlomakpopisa"/>
        <w:numPr>
          <w:ilvl w:val="0"/>
          <w:numId w:val="6"/>
        </w:numPr>
        <w:jc w:val="both"/>
      </w:pPr>
      <w:r w:rsidRPr="000E3A04">
        <w:t xml:space="preserve">pravna osoba ovlaštena za obavljanje poslova platnog prometa za dužnika – </w:t>
      </w:r>
      <w:proofErr w:type="spellStart"/>
      <w:r w:rsidR="00644BA8">
        <w:t>Raiffeisenbank</w:t>
      </w:r>
      <w:proofErr w:type="spellEnd"/>
      <w:r w:rsidR="00644BA8">
        <w:t xml:space="preserve"> </w:t>
      </w:r>
      <w:proofErr w:type="spellStart"/>
      <w:r w:rsidR="00644BA8">
        <w:t>Austria</w:t>
      </w:r>
      <w:proofErr w:type="spellEnd"/>
      <w:r w:rsidR="00644BA8" w:rsidRPr="004D011B">
        <w:t xml:space="preserve"> d.d</w:t>
      </w:r>
      <w:r w:rsidR="00644BA8">
        <w:t>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A12B4">
        <w:t>,</w:t>
      </w:r>
      <w:r w:rsidR="00B47261" w:rsidRPr="00D459F2">
        <w:t xml:space="preserve"> </w:t>
      </w:r>
      <w:r w:rsidR="004257DE">
        <w:t>9</w:t>
      </w:r>
      <w:r w:rsidR="00C0276A">
        <w:t xml:space="preserve">. </w:t>
      </w:r>
      <w:r w:rsidR="004257DE">
        <w:t>travnja</w:t>
      </w:r>
      <w:r w:rsidR="00EF7A29" w:rsidRPr="00D459F2">
        <w:t xml:space="preserve"> 201</w:t>
      </w:r>
      <w:r w:rsidR="004257DE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2E2690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2E2690" w:rsidP="007B64C7" w:rsidR="002E2690">
      <w:pPr>
        <w:ind w:firstLine="708" w:left="3540"/>
        <w:jc w:val="right"/>
      </w:pPr>
    </w:p>
    <w:p w:rsidRDefault="002E2690" w:rsidP="007B64C7" w:rsidR="002E269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690" w:rsidP="007B64C7" w:rsidR="002E2690">
      <w:pPr>
        <w:ind w:firstLine="708" w:left="3540"/>
        <w:jc w:val="right"/>
      </w:pPr>
      <w:r>
        <w:t xml:space="preserve">                                       Valentina Gabud</w:t>
      </w:r>
    </w:p>
    <w:p w:rsidRDefault="002E2690" w:rsidP="006B708C" w:rsidR="002E2690" w:rsidRPr="00D459F2">
      <w:pPr>
        <w:rPr>
          <w:b/>
        </w:rPr>
      </w:pPr>
    </w:p>
    <w:sectPr w:rsidSect="00274AEB" w:rsidR="002E2690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2FD3542"/>
    <w:multiLevelType w:val="hybridMultilevel"/>
    <w:tmpl w:val="E79047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277D0B"/>
    <w:multiLevelType w:val="hybridMultilevel"/>
    <w:tmpl w:val="23DE8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87CB7"/>
    <w:rsid w:val="000A06F5"/>
    <w:rsid w:val="000A1BFF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2E2690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257DE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5E555A"/>
    <w:rsid w:val="006006AF"/>
    <w:rsid w:val="006208B6"/>
    <w:rsid w:val="0063051F"/>
    <w:rsid w:val="00644BA8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8542A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86EB7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2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2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St-1402/2017</izvorni_sadrzaj>
    <derivirana_varijabla naziv="DomainObject.Predmet.OznakaBroj_1">St-1402/2017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GRUPA turistička agencija d.o.o. zastupanog po punomoćniku Boris Franjić</izvorni_sadrzaj>
    <derivirana_varijabla naziv="DomainObject.Predmet.ProtustrankaFormated_1">  OMEGA GRUPA turistička agencija d.o.o. zastupanog po punomoćniku Boris Franjić</derivirana_varijabla>
  </DomainObject.Predmet.ProtustrankaFormated>
  <DomainObject.Predmet.ProtustrankaFormatedOIB>
    <izvorni_sadrzaj>  OMEGA GRUPA turistička agencija d.o.o., OIB 34767079413 zastupanog po punomoćniku Boris Franjić</izvorni_sadrzaj>
    <derivirana_varijabla naziv="DomainObject.Predmet.ProtustrankaFormatedOIB_1">  OMEGA GRUPA turistička agencija d.o.o., OIB 34767079413 zastupanog po punomoćniku Boris Franjić</derivirana_varijabla>
  </DomainObject.Predmet.ProtustrankaFormatedOIB>
  <DomainObject.Predmet.ProtustrankaFormatedWithAdress>
    <izvorni_sadrzaj> OMEGA GRUPA turistička agencija d.o.o., Mihanovićeva 40, 10000 Zagreb zastupanog po punomoćniku Boris Franjić</izvorni_sadrzaj>
    <derivirana_varijabla naziv="DomainObject.Predmet.ProtustrankaFormatedWithAdress_1"> OMEGA GRUPA turistička agencija d.o.o., Mihanovićeva 40, 10000 Zagreb zastupanog po punomoćniku Boris Franjić</derivirana_varijabla>
  </DomainObject.Predmet.ProtustrankaFormatedWithAdress>
  <DomainObject.Predmet.ProtustrankaFormatedWithAdressOIB>
    <izvorni_sadrzaj> OMEGA GRUPA turistička agencija d.o.o., OIB 34767079413, Mihanovićeva 40, 10000 Zagreb zastupanog po punomoćniku Boris Franjić</izvorni_sadrzaj>
    <derivirana_varijabla naziv="DomainObject.Predmet.ProtustrankaFormatedWithAdressOIB_1"> OMEGA GRUPA turistička agencija d.o.o., OIB 34767079413, Mihanovićeva 40, 10000 Zagreb zastupanog po punomoćniku Boris Franjić</derivirana_varijabla>
  </DomainObject.Predmet.ProtustrankaFormatedWithAdressOIB>
  <DomainObject.Predmet.ProtustrankaWithAdress>
    <izvorni_sadrzaj>OMEGA GRUPA turistička agencija d.o.o. Mihanovićeva 40, 10000 Zagreb</izvorni_sadrzaj>
    <derivirana_varijabla naziv="DomainObject.Predmet.ProtustrankaWithAdress_1">OMEGA GRUPA turistička agencija d.o.o. Mihanovićeva 40, 10000 Zagreb</derivirana_varijabla>
  </DomainObject.Predmet.ProtustrankaWithAdress>
  <DomainObject.Predmet.ProtustrankaWithAdressOIB>
    <izvorni_sadrzaj>OMEGA GRUPA turistička agencija d.o.o., OIB 34767079413, Mihanovićeva 40, 10000 Zagreb</izvorni_sadrzaj>
    <derivirana_varijabla naziv="DomainObject.Predmet.ProtustrankaWithAdressOIB_1">OMEGA GRUPA turistička agencija d.o.o., OIB 34767079413, Mihanovićeva 40, 10000 Zagreb</derivirana_varijabla>
  </DomainObject.Predmet.ProtustrankaWithAdressOIB>
  <DomainObject.Predmet.ProtustrankaNazivFormated>
    <izvorni_sadrzaj>OMEGA GRUPA turistička agencija d.o.o.</izvorni_sadrzaj>
    <derivirana_varijabla naziv="DomainObject.Predmet.ProtustrankaNazivFormated_1">OMEGA GRUPA turistička agencija d.o.o.</derivirana_varijabla>
  </DomainObject.Predmet.ProtustrankaNazivFormated>
  <DomainObject.Predmet.ProtustrankaNazivFormatedOIB>
    <izvorni_sadrzaj>OMEGA GRUPA turistička agencija d.o.o., OIB 34767079413</izvorni_sadrzaj>
    <derivirana_varijabla naziv="DomainObject.Predmet.ProtustrankaNazivFormatedOIB_1">OMEGA GRUPA turistička agencija d.o.o., OIB 34767079413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GRUPA turistička agencija d.o.o. zastupanog po punomoćniku Boris Franjić</item>
    </izvorni_sadrzaj>
    <derivirana_varijabla naziv="DomainObject.Predmet.ProtuStrankaListFormated_1">
      <item>OMEGA GRUPA turistička agencija d.o.o. zastupanog po punomoćniku Boris Franjić</item>
    </derivirana_varijabla>
  </DomainObject.Predmet.ProtuStrankaListFormated>
  <DomainObject.Predmet.ProtuStrankaListFormatedOIB>
    <izvorni_sadrzaj>
      <item>OMEGA GRUPA turistička agencija d.o.o., OIB 34767079413 zastupanog po punomoćniku Boris Franjić</item>
    </izvorni_sadrzaj>
    <derivirana_varijabla naziv="DomainObject.Predmet.ProtuStrankaListFormatedOIB_1">
      <item>OMEGA GRUPA turistička agencija d.o.o., OIB 34767079413 zastupanog po punomoćniku Boris Franjić</item>
    </derivirana_varijabla>
  </DomainObject.Predmet.ProtuStrankaListFormatedOIB>
  <DomainObject.Predmet.ProtuStrankaListFormatedWithAdress>
    <izvorni_sadrzaj>
      <item>OMEGA GRUPA turistička agencija d.o.o., Mihanovićeva 40, 10000 Zagreb zastupanog po punomoćniku Boris Franjić</item>
    </izvorni_sadrzaj>
    <derivirana_varijabla naziv="DomainObject.Predmet.ProtuStrankaListFormatedWithAdress_1">
      <item>OMEGA GRUPA turistička agencija d.o.o., Mihanovićeva 40, 10000 Zagreb zastupanog po punomoćniku Boris Franjić</item>
    </derivirana_varijabla>
  </DomainObject.Predmet.ProtuStrankaListFormatedWithAdress>
  <DomainObject.Predmet.ProtuStrankaListFormatedWithAdressOIB>
    <izvorni_sadrzaj>
      <item>OMEGA GRUPA turistička agencija d.o.o., OIB 34767079413, Mihanovićeva 40, 10000 Zagreb zastupanog po punomoćniku Boris Franjić</item>
    </izvorni_sadrzaj>
    <derivirana_varijabla naziv="DomainObject.Predmet.ProtuStrankaListFormatedWithAdressOIB_1">
      <item>OMEGA GRUPA turistička agencija d.o.o., OIB 34767079413, Mihanovićeva 40, 10000 Zagreb zastupanog po punomoćniku Boris Franjić</item>
    </derivirana_varijabla>
  </DomainObject.Predmet.ProtuStrankaListFormatedWithAdressOIB>
  <DomainObject.Predmet.ProtuStrankaListNazivFormated>
    <izvorni_sadrzaj>
      <item>OMEGA GRUPA turistička agencija d.o.o.</item>
    </izvorni_sadrzaj>
    <derivirana_varijabla naziv="DomainObject.Predmet.ProtuStrankaListNazivFormated_1">
      <item>OMEGA GRUPA turistička agencija d.o.o.</item>
    </derivirana_varijabla>
  </DomainObject.Predmet.ProtuStrankaListNazivFormated>
  <DomainObject.Predmet.ProtuStrankaListNazivFormatedOIB>
    <izvorni_sadrzaj>
      <item>OMEGA GRUPA turistička agencija d.o.o., OIB 34767079413</item>
    </izvorni_sadrzaj>
    <derivirana_varijabla naziv="DomainObject.Predmet.ProtuStrankaListNazivFormatedOIB_1">
      <item>OMEGA GRUPA turistička agencija d.o.o., OIB 34767079413</item>
    </derivirana_varijabla>
  </DomainObject.Predmet.ProtuStrankaListNazivFormatedOIB>
  <DomainObject.Predmet.OstaliListFormated>
    <izvorni_sadrzaj>
      <item>Boris Franjić punomoćnik sudionika u postupku OMEGA GRUPA turistička agencija d.o.o.</item>
    </izvorni_sadrzaj>
    <derivirana_varijabla naziv="DomainObject.Predmet.OstaliListFormated_1">
      <item>Boris Franjić punomoćnik sudionika u postupku OMEGA GRUPA turistička agencija d.o.o.</item>
    </derivirana_varijabla>
  </DomainObject.Predmet.OstaliListFormated>
  <DomainObject.Predmet.OstaliListFormatedOIB>
    <izvorni_sadrzaj>
      <item>Boris Franjić, OIB 79884084562 punomoćnik sudionika u postupku OMEGA GRUPA turistička agencija d.o.o.</item>
    </izvorni_sadrzaj>
    <derivirana_varijabla naziv="DomainObject.Predmet.OstaliListFormatedOIB_1">
      <item>Boris Franjić, OIB 79884084562 punomoćnik sudionika u postupku OMEGA GRUPA turistička agencija d.o.o.</item>
    </derivirana_varijabla>
  </DomainObject.Predmet.OstaliListFormatedOIB>
  <DomainObject.Predmet.OstaliListFormatedWithAdress>
    <izvorni_sadrzaj>
      <item>Boris Franjić, Mihanovićeva Ulica 40, 10000 Zagreb punomoćnik sudionika u postupku OMEGA GRUPA turistička agencija d.o.o.</item>
    </izvorni_sadrzaj>
    <derivirana_varijabla naziv="DomainObject.Predmet.OstaliListFormatedWithAdress_1">
      <item>Boris Franjić, Mihanovićeva Ulica 40, 10000 Zagreb punomoćnik sudionika u postupku OMEGA GRUPA turistička agencija d.o.o.</item>
    </derivirana_varijabla>
  </DomainObject.Predmet.OstaliListFormatedWithAdress>
  <DomainObject.Predmet.OstaliListFormatedWithAdressOIB>
    <izvorni_sadrzaj>
      <item>Boris Franjić, OIB 79884084562, Mihanovićeva Ulica 40, 10000 Zagreb punomoćnik sudionika u postupku OMEGA GRUPA turistička agencija d.o.o.</item>
    </izvorni_sadrzaj>
    <derivirana_varijabla naziv="DomainObject.Predmet.OstaliListFormatedWithAdressOIB_1">
      <item>Boris Franjić, OIB 79884084562, Mihanovićeva Ulica 40, 10000 Zagreb punomoćnik sudionika u postupku OMEGA GRUPA turistička agencija d.o.o.</item>
    </derivirana_varijabla>
  </DomainObject.Predmet.OstaliListFormatedWithAdressOIB>
  <DomainObject.Predmet.OstaliListNazivFormated>
    <izvorni_sadrzaj>
      <item>Boris Franjić</item>
    </izvorni_sadrzaj>
    <derivirana_varijabla naziv="DomainObject.Predmet.OstaliListNazivFormated_1">
      <item>Boris Franjić</item>
    </derivirana_varijabla>
  </DomainObject.Predmet.OstaliListNazivFormated>
  <DomainObject.Predmet.OstaliListNazivFormatedOIB>
    <izvorni_sadrzaj>
      <item>Boris Franjić, OIB 79884084562</item>
    </izvorni_sadrzaj>
    <derivirana_varijabla naziv="DomainObject.Predmet.OstaliListNazivFormatedOIB_1">
      <item>Boris Franjić, OIB 79884084562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GRUPA turistička agencija d.o.o.</izvorni_sadrzaj>
    <derivirana_varijabla naziv="DomainObject.Predmet.ProtustrankaIDrugi_1">OMEGA GRUPA turistička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GRUPA turistička agencija d.o.o., OIB 34767079413, Mihanovićeva 40, 10000 Zagreb</izvorni_sadrzaj>
    <derivirana_varijabla naziv="DomainObject.Predmet.ProtustrankaIDrugiAdressOIB_1">OMEGA GRUPA turistička agencija d.o.o., OIB 34767079413, Mihanovićeva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GRUPA turistička agencija d.o.o.</item>
      <item>Boris Franjić</item>
    </izvorni_sadrzaj>
    <derivirana_varijabla naziv="DomainObject.Predmet.SudioniciListNaziv_1">
      <item>FINA Regionalni centar Zagreb</item>
      <item>OMEGA GRUPA turistička agencija d.o.o.</item>
      <item>Boris Franjić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GRUPA turistička agencija d.o.o., OIB 34767079413, Mihanovićeva 40,10000 Zagreb</item>
      <item>Boris Franjić, OIB 79884084562, Mihanovićeva Ulica 40,10000 Zagreb</item>
    </izvorni_sadrzaj>
    <derivirana_varijabla naziv="DomainObject.Predmet.SudioniciListAdressOIB_1">
      <item>FINA Regionalni centar Zagreb, OIB 85821130368, Trg svibanjskih žrtava 1995. br. 1,10000 Zagreb</item>
      <item>OMEGA GRUPA turistička agencija d.o.o., OIB 34767079413, Mihanovićeva 40,10000 Zagreb</item>
      <item>Boris Franjić, OIB 79884084562, Mihanovićeva Ulica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34767079413</item>
      <item>, OIB 79884084562</item>
    </izvorni_sadrzaj>
    <derivirana_varijabla naziv="DomainObject.Predmet.SudioniciListNazivOIB_1">
      <item>, OIB 85821130368</item>
      <item>, OIB 34767079413</item>
      <item>, OIB 79884084562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St-1402/2017-10</izvorni_sadrzaj>
    <derivirana_varijabla naziv="DomainObject.PredzadnjaOdlukaIzPredmeta.Oznaka_1">St-1402/2017-10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ADA74-BF98-4B54-9460-CB6B7F891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991</properties:Characters>
  <properties:Lines>39</properties:Lines>
  <properties:Paragraphs>20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2019-04-09T12:54:00Z</cp:lastPrinted>
  <dcterms:modified xmlns:xsi="http://www.w3.org/2001/XMLSchema-instance" xsi:type="dcterms:W3CDTF">2019-04-09T12:54:00Z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