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78c0" w14:paraId="96078c0" w:rsidRDefault="00A419A0" w:rsidP="00910611" w:rsidR="00A419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9A0" w:rsidP="00910611" w:rsidR="00A419A0">
      <w:r>
        <w:rPr>
          <w:rFonts w:eastAsia="MS Mincho"/>
        </w:rPr>
        <w:t>REPUBLIKA HRVATSKA</w:t>
      </w:r>
    </w:p>
    <w:p w:rsidRDefault="00A419A0" w:rsidP="00910611" w:rsidR="00A419A0">
      <w:r>
        <w:rPr>
          <w:rFonts w:eastAsia="MS Mincho"/>
        </w:rPr>
        <w:t>TRGOVAČKI SUD U RIJECI</w:t>
      </w:r>
    </w:p>
    <w:p w:rsidRDefault="00A419A0" w:rsidR="00A419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E7634" w:rsidRPr="002F13AC">
        <w:rPr>
          <w:bCs/>
        </w:rPr>
        <w:t>KRAX</w:t>
      </w:r>
      <w:r w:rsidR="003E7634" w:rsidRPr="002F13AC">
        <w:t xml:space="preserve"> društvo s ograničenom odgovornošću za ugostiteljstvo i usluge Kastav, Pavletići 20, OIB: 45785275894, MBS: 040289745</w:t>
      </w:r>
      <w:r>
        <w:t xml:space="preserve">, dana </w:t>
      </w:r>
      <w:r w:rsidR="003E7634">
        <w:t>12. lipnja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222D40">
        <w:t xml:space="preserve"> </w:t>
      </w:r>
      <w:r w:rsidRPr="009F41CE">
        <w:t>i</w:t>
      </w:r>
      <w:r w:rsidR="00222D40">
        <w:t xml:space="preserve"> </w:t>
      </w:r>
      <w:r w:rsidRPr="009F41CE">
        <w:t>j</w:t>
      </w:r>
      <w:r w:rsidR="00222D40">
        <w:t xml:space="preserve"> </w:t>
      </w:r>
      <w:r w:rsidRPr="009F41CE">
        <w:t>e</w:t>
      </w:r>
      <w:r w:rsidR="00222D40">
        <w:t xml:space="preserve"> </w:t>
      </w:r>
      <w:r w:rsidRPr="009F41CE">
        <w:t>š</w:t>
      </w:r>
      <w:r w:rsidR="00222D40">
        <w:t xml:space="preserve"> </w:t>
      </w:r>
      <w:r w:rsidRPr="009F41CE">
        <w:t>i</w:t>
      </w:r>
      <w:r w:rsidR="00222D40">
        <w:t xml:space="preserve"> </w:t>
      </w:r>
      <w:r w:rsidRPr="009F41CE">
        <w:t xml:space="preserve">o </w:t>
      </w:r>
      <w:r w:rsidR="00222D40">
        <w:t xml:space="preserve"> </w:t>
      </w:r>
      <w:r w:rsidRPr="009F41CE">
        <w:t>j</w:t>
      </w:r>
      <w:r w:rsidR="00222D40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3E7634" w:rsidRPr="002F13AC">
        <w:rPr>
          <w:bCs/>
        </w:rPr>
        <w:t>KRAX</w:t>
      </w:r>
      <w:r w:rsidR="003E7634" w:rsidRPr="002F13AC">
        <w:t xml:space="preserve"> društvo s ograničenom odgovornošću za ugostiteljstvo i usluge Kastav, Pavletići 20, OIB: 45785275894, MBS: 040289745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3E7634">
        <w:t>12. lipnja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3E7634">
      <w:pPr>
        <w:numPr>
          <w:ilvl w:val="0"/>
          <w:numId w:val="1"/>
        </w:numPr>
        <w:jc w:val="both"/>
        <w:rPr>
          <w:bCs/>
        </w:rPr>
      </w:pPr>
      <w:r w:rsidRPr="003E7634">
        <w:t xml:space="preserve">Za stečajnog upravitelja imenuje se </w:t>
      </w:r>
      <w:r w:rsidR="003E7634" w:rsidRPr="003E7634">
        <w:rPr>
          <w:bCs/>
        </w:rPr>
        <w:t xml:space="preserve">Tomislav Morsan, OIB: 97338652480, Martina Gambona 4, Karlovac </w:t>
      </w:r>
      <w:r w:rsidR="0081532F" w:rsidRPr="003E7634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3E7634" w:rsidRPr="002F13AC">
        <w:rPr>
          <w:bCs/>
        </w:rPr>
        <w:t>KRAX</w:t>
      </w:r>
      <w:r w:rsidR="003E7634" w:rsidRPr="002F13AC">
        <w:t xml:space="preserve"> društvo s ograničenom odgovornošću za ugostiteljstvo i usluge Kastav, Pavletići 20, OIB: 45785275894, MBS: 040289745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3E7634">
        <w:rPr>
          <w:bCs/>
        </w:rPr>
        <w:t>upravitelja</w:t>
      </w:r>
      <w:r w:rsidR="00431C46" w:rsidRPr="003E7634">
        <w:rPr>
          <w:bCs/>
        </w:rPr>
        <w:t xml:space="preserve"> </w:t>
      </w:r>
      <w:r w:rsidR="003E7634" w:rsidRPr="003E7634">
        <w:rPr>
          <w:bCs/>
        </w:rPr>
        <w:t xml:space="preserve">Tomislav Morsan, OIB: 97338652480, Martina Gambona 4, Karlovac </w:t>
      </w:r>
      <w:r w:rsidRPr="003E7634">
        <w:rPr>
          <w:bCs/>
        </w:rPr>
        <w:t>određena rješenjem ovog suda posl. br. 14 St-</w:t>
      </w:r>
      <w:r w:rsidR="00BC6870">
        <w:rPr>
          <w:bCs/>
        </w:rPr>
        <w:t>1</w:t>
      </w:r>
      <w:r w:rsidR="003E7634">
        <w:rPr>
          <w:bCs/>
        </w:rPr>
        <w:t>228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3E7634">
        <w:rPr>
          <w:bCs/>
        </w:rPr>
        <w:t>3</w:t>
      </w:r>
      <w:r w:rsidRPr="0082679B">
        <w:rPr>
          <w:bCs/>
        </w:rPr>
        <w:t xml:space="preserve"> od </w:t>
      </w:r>
      <w:r w:rsidR="003E7634">
        <w:rPr>
          <w:bCs/>
        </w:rPr>
        <w:t>16. siječnja</w:t>
      </w:r>
      <w:r w:rsidR="00C75FB4">
        <w:rPr>
          <w:bCs/>
        </w:rPr>
        <w:t xml:space="preserve"> 201</w:t>
      </w:r>
      <w:r w:rsidR="003E7634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3E7634">
        <w:t>28. lipnja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3E7634" w:rsidRPr="002F13AC">
        <w:rPr>
          <w:bCs/>
        </w:rPr>
        <w:t>KRAX</w:t>
      </w:r>
      <w:r w:rsidR="003E7634" w:rsidRPr="002F13AC">
        <w:t xml:space="preserve"> društvo s ograničenom odgovornošću za ugostiteljstvo i usluge Kastav, Pavletići 20, OIB: 45785275894, MBS: 040289745</w:t>
      </w:r>
      <w:r w:rsidRPr="009F41CE">
        <w:t xml:space="preserve">. </w:t>
      </w:r>
    </w:p>
    <w:p w:rsidRDefault="006830EE" w:rsidP="00360BE2" w:rsidR="006830EE" w:rsidRPr="003E7634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3E7634">
        <w:rPr>
          <w:bCs/>
        </w:rPr>
        <w:t>228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3E7634">
        <w:rPr>
          <w:bCs/>
        </w:rPr>
        <w:t>16. siječnja</w:t>
      </w:r>
      <w:r w:rsidR="00156092">
        <w:rPr>
          <w:bCs/>
        </w:rPr>
        <w:t xml:space="preserve"> 201</w:t>
      </w:r>
      <w:r w:rsidR="003E7634">
        <w:rPr>
          <w:bCs/>
        </w:rPr>
        <w:t>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3E7634" w:rsidRPr="002F13AC">
        <w:rPr>
          <w:bCs/>
        </w:rPr>
        <w:t>KRAX</w:t>
      </w:r>
      <w:r w:rsidR="003E7634" w:rsidRPr="002F13AC">
        <w:t xml:space="preserve"> društvo s ograničenom odgovornošću za ugostiteljstvo i usluge Kastav, Pavletići 20, OIB: 45785275894, MBS: 040289745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</w:t>
      </w:r>
      <w:r w:rsidR="003E7634">
        <w:rPr>
          <w:bCs/>
        </w:rPr>
        <w:t>228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3E7634">
        <w:rPr>
          <w:bCs/>
        </w:rPr>
        <w:t xml:space="preserve">9 </w:t>
      </w:r>
      <w:r w:rsidR="00C75FB4" w:rsidRPr="003E7634">
        <w:rPr>
          <w:bCs/>
        </w:rPr>
        <w:lastRenderedPageBreak/>
        <w:t xml:space="preserve">od </w:t>
      </w:r>
      <w:r w:rsidR="003E7634" w:rsidRPr="003E7634">
        <w:rPr>
          <w:bCs/>
        </w:rPr>
        <w:t>6. veljače</w:t>
      </w:r>
      <w:r w:rsidR="00F738A5" w:rsidRPr="003E7634">
        <w:rPr>
          <w:bCs/>
        </w:rPr>
        <w:t xml:space="preserve"> 201</w:t>
      </w:r>
      <w:r w:rsidR="003E7634" w:rsidRPr="003E7634">
        <w:rPr>
          <w:bCs/>
        </w:rPr>
        <w:t>7</w:t>
      </w:r>
      <w:r w:rsidR="00C75FB4" w:rsidRPr="003E7634">
        <w:rPr>
          <w:bCs/>
        </w:rPr>
        <w:t xml:space="preserve">. godine </w:t>
      </w:r>
      <w:r w:rsidR="00AD626D" w:rsidRPr="003E7634">
        <w:t xml:space="preserve">imenovan privremeni stečajni upravitelj </w:t>
      </w:r>
      <w:r w:rsidR="003E7634" w:rsidRPr="003E7634">
        <w:rPr>
          <w:bCs/>
        </w:rPr>
        <w:t>Tomislav Morsan, OIB: 97338652480, Martina Gambona 4, Karlovac</w:t>
      </w:r>
      <w:r w:rsidR="00180CE9" w:rsidRPr="003E7634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C6870">
        <w:t xml:space="preserve">20. </w:t>
      </w:r>
      <w:r w:rsidR="003E7634">
        <w:t>siječnja 2017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>
        <w:rPr>
          <w:bCs/>
        </w:rPr>
        <w:t>2</w:t>
      </w:r>
      <w:r w:rsidR="003E7634">
        <w:rPr>
          <w:bCs/>
        </w:rPr>
        <w:t>7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E7634">
        <w:rPr>
          <w:bCs/>
        </w:rPr>
        <w:t>35.000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E7634">
        <w:rPr>
          <w:bCs/>
        </w:rPr>
        <w:t>12. lipnja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A419A0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A419A0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DF7" w:rsidR="00A93DF7">
      <w:r>
        <w:separator/>
      </w:r>
    </w:p>
  </w:endnote>
  <w:endnote w:id="0" w:type="continuationSeparator">
    <w:p w:rsidRDefault="00A93DF7" w:rsidR="00A93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9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DF7" w:rsidR="00A93DF7">
      <w:r>
        <w:separator/>
      </w:r>
    </w:p>
  </w:footnote>
  <w:footnote w:id="0" w:type="continuationSeparator">
    <w:p w:rsidRDefault="00A93DF7" w:rsidR="00A93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6042F6">
      <w:t>228</w:t>
    </w:r>
    <w:r w:rsidR="002F3701">
      <w:t>/2016-</w:t>
    </w:r>
    <w:r w:rsidR="00BC6870">
      <w:t>1</w:t>
    </w:r>
    <w:r w:rsidR="00222D40">
      <w:t>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D40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9A0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3DF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26A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41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19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19A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41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19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19A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KRAX d.o.o.</izvorni_sadrzaj>
    <derivirana_varijabla naziv="DomainObject.Predmet.ProtustrankaFormated_1">  KRAX d.o.o.</derivirana_varijabla>
  </DomainObject.Predmet.ProtustrankaFormated>
  <DomainObject.Predmet.ProtustrankaFormatedOIB>
    <izvorni_sadrzaj>  KRAX d.o.o., OIB 45785275894</izvorni_sadrzaj>
    <derivirana_varijabla naziv="DomainObject.Predmet.ProtustrankaFormatedOIB_1">  KRAX d.o.o., OIB 45785275894</derivirana_varijabla>
  </DomainObject.Predmet.ProtustrankaFormatedOIB>
  <DomainObject.Predmet.ProtustrankaFormatedWithAdress>
    <izvorni_sadrzaj> KRAX d.o.o., Pavletići 20, 51215 Kastav</izvorni_sadrzaj>
    <derivirana_varijabla naziv="DomainObject.Predmet.ProtustrankaFormatedWithAdress_1"> KRAX d.o.o., Pavletići 20, 51215 Kastav</derivirana_varijabla>
  </DomainObject.Predmet.ProtustrankaFormatedWithAdress>
  <DomainObject.Predmet.ProtustrankaFormatedWithAdressOIB>
    <izvorni_sadrzaj> KRAX d.o.o., OIB 45785275894, Pavletići 20, 51215 Kastav</izvorni_sadrzaj>
    <derivirana_varijabla naziv="DomainObject.Predmet.ProtustrankaFormatedWithAdressOIB_1"> KRAX d.o.o., OIB 45785275894, Pavletići 20, 51215 Kastav</derivirana_varijabla>
  </DomainObject.Predmet.ProtustrankaFormatedWithAdressOIB>
  <DomainObject.Predmet.ProtustrankaWithAdress>
    <izvorni_sadrzaj>KRAX d.o.o. Pavletići 20, 51215 Kastav</izvorni_sadrzaj>
    <derivirana_varijabla naziv="DomainObject.Predmet.ProtustrankaWithAdress_1">KRAX d.o.o. Pavletići 20, 51215 Kastav</derivirana_varijabla>
  </DomainObject.Predmet.ProtustrankaWithAdress>
  <DomainObject.Predmet.ProtustrankaWithAdressOIB>
    <izvorni_sadrzaj>KRAX d.o.o., OIB 45785275894, Pavletići 20, 51215 Kastav</izvorni_sadrzaj>
    <derivirana_varijabla naziv="DomainObject.Predmet.ProtustrankaWithAdressOIB_1">KRAX d.o.o., OIB 45785275894, Pavletići 20, 51215 Kastav</derivirana_varijabla>
  </DomainObject.Predmet.ProtustrankaWithAdressOIB>
  <DomainObject.Predmet.ProtustrankaNazivFormated>
    <izvorni_sadrzaj>KRAX d.o.o.</izvorni_sadrzaj>
    <derivirana_varijabla naziv="DomainObject.Predmet.ProtustrankaNazivFormated_1">KRAX d.o.o.</derivirana_varijabla>
  </DomainObject.Predmet.ProtustrankaNazivFormated>
  <DomainObject.Predmet.ProtustrankaNazivFormatedOIB>
    <izvorni_sadrzaj>KRAX d.o.o., OIB 45785275894</izvorni_sadrzaj>
    <derivirana_varijabla naziv="DomainObject.Predmet.ProtustrankaNazivFormatedOIB_1">KRAX d.o.o., OIB 45785275894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KRAX d.o.o.</item>
    </izvorni_sadrzaj>
    <derivirana_varijabla naziv="DomainObject.Predmet.ProtuStrankaListFormated_1">
      <item>KRAX d.o.o.</item>
    </derivirana_varijabla>
  </DomainObject.Predmet.ProtuStrankaListFormated>
  <DomainObject.Predmet.ProtuStrankaListFormatedOIB>
    <izvorni_sadrzaj>
      <item>KRAX d.o.o., OIB 45785275894</item>
    </izvorni_sadrzaj>
    <derivirana_varijabla naziv="DomainObject.Predmet.ProtuStrankaListFormatedOIB_1">
      <item>KRAX d.o.o., OIB 45785275894</item>
    </derivirana_varijabla>
  </DomainObject.Predmet.ProtuStrankaListFormatedOIB>
  <DomainObject.Predmet.ProtuStrankaListFormatedWithAdress>
    <izvorni_sadrzaj>
      <item>KRAX d.o.o., Pavletići 20, 51215 Kastav</item>
    </izvorni_sadrzaj>
    <derivirana_varijabla naziv="DomainObject.Predmet.ProtuStrankaListFormatedWithAdress_1">
      <item>KRAX d.o.o., Pavletići 20, 51215 Kastav</item>
    </derivirana_varijabla>
  </DomainObject.Predmet.ProtuStrankaListFormatedWithAdress>
  <DomainObject.Predmet.ProtuStrankaListFormatedWithAdressOIB>
    <izvorni_sadrzaj>
      <item>KRAX d.o.o., OIB 45785275894, Pavletići 20, 51215 Kastav</item>
    </izvorni_sadrzaj>
    <derivirana_varijabla naziv="DomainObject.Predmet.ProtuStrankaListFormatedWithAdressOIB_1">
      <item>KRAX d.o.o., OIB 45785275894, Pavletići 20, 51215 Kastav</item>
    </derivirana_varijabla>
  </DomainObject.Predmet.ProtuStrankaListFormatedWithAdressOIB>
  <DomainObject.Predmet.ProtuStrankaListNazivFormated>
    <izvorni_sadrzaj>
      <item>KRAX d.o.o.</item>
    </izvorni_sadrzaj>
    <derivirana_varijabla naziv="DomainObject.Predmet.ProtuStrankaListNazivFormated_1">
      <item>KRAX d.o.o.</item>
    </derivirana_varijabla>
  </DomainObject.Predmet.ProtuStrankaListNazivFormated>
  <DomainObject.Predmet.ProtuStrankaListNazivFormatedOIB>
    <izvorni_sadrzaj>
      <item>KRAX d.o.o., OIB 45785275894</item>
    </izvorni_sadrzaj>
    <derivirana_varijabla naziv="DomainObject.Predmet.ProtuStrankaListNazivFormatedOIB_1">
      <item>KRAX d.o.o., OIB 45785275894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KRAX d.o.o.</izvorni_sadrzaj>
    <derivirana_varijabla naziv="DomainObject.Predmet.ProtustrankaIDrugi_1">KRAX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KRAX d.o.o., OIB 45785275894, Pavletići 20, 51215 Kastav</izvorni_sadrzaj>
    <derivirana_varijabla naziv="DomainObject.Predmet.ProtustrankaIDrugiAdressOIB_1">KRAX d.o.o., OIB 45785275894, Pavletići 20,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KRAX d.o.o.</item>
    </izvorni_sadrzaj>
    <derivirana_varijabla naziv="DomainObject.Predmet.SudioniciListNaziv_1">
      <item>FINA  Rijeka</item>
      <item>KRAX d.o.o.</item>
    </derivirana_varijabla>
  </DomainObject.Predmet.SudioniciListNaziv>
  <DomainObject.Predmet.SudioniciListAdressOIB>
    <izvorni_sadrzaj>
      <item>FINA  Rijeka, OIB 85821130368, Frana Kurelca 8,51000 Rijeka</item>
      <item>KRAX d.o.o., OIB 45785275894, Pavletići 20,51215 Kastav</item>
    </izvorni_sadrzaj>
    <derivirana_varijabla naziv="DomainObject.Predmet.SudioniciListAdressOIB_1">
      <item>FINA  Rijeka, OIB 85821130368, Frana Kurelca 8,51000 Rijeka</item>
      <item>KRAX d.o.o., OIB 45785275894, Pavletići 20,51215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45785275894</item>
    </izvorni_sadrzaj>
    <derivirana_varijabla naziv="DomainObject.Predmet.SudioniciListNazivOIB_1">
      <item>, OIB 85821130368</item>
      <item>, OIB 45785275894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790</properties:Words>
  <properties:Characters>4351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2017-06-12T11:34:00Z</dcterms:created>
  <dc:creator>korlevicd</dc:creator>
  <cp:lastModifiedBy>Danijela Fumić</cp:lastModifiedBy>
  <cp:lastPrinted>2017-06-12T11:34:00Z</cp:lastPrinted>
  <dcterms:modified xmlns:xsi="http://www.w3.org/2001/XMLSchema-instance" xsi:type="dcterms:W3CDTF">2017-06-12T11:35:00Z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