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cf7c9" w14:paraId="60cf7c9" w:rsidRDefault="00FD3184" w:rsidP="00FD3184" w:rsidR="00FD3184" w:rsidRPr="001B4C1D">
      <w:pPr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1B4C1D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3184" w:rsidP="00FD3184" w:rsidR="00FD3184" w:rsidRPr="001B4C1D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1B4C1D">
        <w:rPr>
          <w:sz w:val="24"/>
          <w:szCs w:val="24"/>
          <w:lang w:eastAsia="en-US"/>
        </w:rPr>
        <w:t>REPUBLIKA HRVATSKA</w:t>
      </w:r>
    </w:p>
    <w:p w:rsidRDefault="00FD3184" w:rsidP="00FD3184" w:rsidR="00FD3184" w:rsidRPr="001B4C1D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1B4C1D">
        <w:rPr>
          <w:sz w:val="24"/>
          <w:szCs w:val="24"/>
          <w:lang w:eastAsia="en-US"/>
        </w:rPr>
        <w:t>TRGOVAČKI SUD U ZAGREBU</w:t>
      </w:r>
    </w:p>
    <w:p w:rsidRDefault="00FD3184" w:rsidP="00FD3184" w:rsidR="00FD3184" w:rsidRPr="001B4C1D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1B4C1D">
        <w:rPr>
          <w:sz w:val="24"/>
          <w:szCs w:val="24"/>
          <w:lang w:eastAsia="en-US"/>
        </w:rPr>
        <w:t xml:space="preserve">Zagreb, </w:t>
      </w:r>
      <w:proofErr w:type="spellStart"/>
      <w:r w:rsidRPr="001B4C1D">
        <w:rPr>
          <w:sz w:val="24"/>
          <w:szCs w:val="24"/>
          <w:lang w:eastAsia="en-US"/>
        </w:rPr>
        <w:t>Amruševa</w:t>
      </w:r>
      <w:proofErr w:type="spellEnd"/>
      <w:r w:rsidRPr="001B4C1D">
        <w:rPr>
          <w:sz w:val="24"/>
          <w:szCs w:val="24"/>
          <w:lang w:eastAsia="en-US"/>
        </w:rPr>
        <w:t xml:space="preserve"> 2/II     </w:t>
      </w:r>
      <w:r w:rsidRPr="001B4C1D">
        <w:rPr>
          <w:sz w:val="24"/>
          <w:szCs w:val="24"/>
          <w:lang w:eastAsia="en-US"/>
        </w:rPr>
        <w:tab/>
      </w:r>
      <w:r w:rsidRPr="001B4C1D">
        <w:rPr>
          <w:sz w:val="24"/>
          <w:szCs w:val="24"/>
          <w:lang w:eastAsia="en-US"/>
        </w:rPr>
        <w:tab/>
      </w:r>
      <w:r w:rsidRPr="001B4C1D">
        <w:rPr>
          <w:sz w:val="24"/>
          <w:szCs w:val="24"/>
          <w:lang w:eastAsia="en-US"/>
        </w:rPr>
        <w:tab/>
      </w:r>
      <w:r w:rsidRPr="001B4C1D">
        <w:rPr>
          <w:sz w:val="24"/>
          <w:szCs w:val="24"/>
          <w:lang w:eastAsia="en-US"/>
        </w:rPr>
        <w:tab/>
      </w:r>
      <w:r w:rsidRPr="001B4C1D">
        <w:rPr>
          <w:sz w:val="24"/>
          <w:szCs w:val="24"/>
          <w:lang w:eastAsia="en-US"/>
        </w:rPr>
        <w:tab/>
      </w:r>
      <w:r w:rsidRPr="001B4C1D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FD3184" w:rsidP="00FD3184" w:rsidR="00FD3184" w:rsidRPr="001B4C1D">
      <w:pPr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FD3184" w:rsidP="00FD3184" w:rsidR="00FD3184" w:rsidRPr="001B4C1D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B4C1D">
        <w:rPr>
          <w:sz w:val="24"/>
          <w:szCs w:val="24"/>
          <w:lang w:eastAsia="en-US"/>
        </w:rPr>
        <w:t>R E P U B L I K A  H R V A T S K A</w:t>
      </w:r>
    </w:p>
    <w:p w:rsidRDefault="00FD3184" w:rsidP="00FD3184" w:rsidR="00FD3184" w:rsidRPr="001B4C1D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AC4BAA" w:rsidP="00FD3184" w:rsidR="00FD3184" w:rsidRPr="001B4C1D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B4C1D">
        <w:rPr>
          <w:sz w:val="24"/>
          <w:szCs w:val="24"/>
          <w:lang w:eastAsia="en-US"/>
        </w:rPr>
        <w:t>Z A K L J U Č A K</w:t>
      </w:r>
    </w:p>
    <w:p w:rsidRDefault="00FD3184" w:rsidP="00FD3184" w:rsidR="00FD3184" w:rsidRPr="001B4C1D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FD3184" w:rsidP="00FD3184" w:rsidR="00FD3184" w:rsidRPr="001B4C1D">
      <w:pPr>
        <w:ind w:firstLine="708"/>
        <w:jc w:val="both"/>
        <w:rPr>
          <w:b/>
          <w:sz w:val="24"/>
          <w:szCs w:val="24"/>
        </w:rPr>
      </w:pPr>
      <w:r w:rsidRPr="001B4C1D">
        <w:rPr>
          <w:sz w:val="24"/>
          <w:szCs w:val="24"/>
          <w:lang w:eastAsia="en-US"/>
        </w:rPr>
        <w:t xml:space="preserve">Trgovački sud u Zagrebu, po sucu Vesni Sremac Šoštar, u stečajnom postupku nad </w:t>
      </w:r>
      <w:r w:rsidR="001B4C1D" w:rsidRPr="001B4C1D">
        <w:rPr>
          <w:sz w:val="24"/>
          <w:szCs w:val="24"/>
          <w:lang w:eastAsia="en-US"/>
        </w:rPr>
        <w:t>stečajnim dužnikom</w:t>
      </w:r>
      <w:r w:rsidR="008A5C65" w:rsidRPr="001B4C1D">
        <w:rPr>
          <w:sz w:val="24"/>
          <w:szCs w:val="24"/>
          <w:lang w:eastAsia="en-US"/>
        </w:rPr>
        <w:t xml:space="preserve"> </w:t>
      </w:r>
      <w:r w:rsidR="001B4C1D" w:rsidRPr="001B4C1D">
        <w:rPr>
          <w:rFonts w:eastAsiaTheme="minorEastAsia"/>
          <w:sz w:val="24"/>
          <w:szCs w:val="24"/>
        </w:rPr>
        <w:t>COMMONEO d.o.o. u stečaju, Zagreb, Ratarska 63 II, OIB: 15010225623</w:t>
      </w:r>
      <w:r w:rsidRPr="001B4C1D">
        <w:rPr>
          <w:sz w:val="24"/>
          <w:szCs w:val="24"/>
          <w:lang w:eastAsia="en-US"/>
        </w:rPr>
        <w:t xml:space="preserve">, dana </w:t>
      </w:r>
      <w:r w:rsidR="001B4C1D">
        <w:rPr>
          <w:sz w:val="24"/>
          <w:szCs w:val="24"/>
          <w:lang w:eastAsia="en-US"/>
        </w:rPr>
        <w:t>11</w:t>
      </w:r>
      <w:r w:rsidR="008A5C65" w:rsidRPr="001B4C1D">
        <w:rPr>
          <w:sz w:val="24"/>
          <w:szCs w:val="24"/>
          <w:lang w:eastAsia="en-US"/>
        </w:rPr>
        <w:t>. listopada</w:t>
      </w:r>
      <w:r w:rsidRPr="001B4C1D">
        <w:rPr>
          <w:sz w:val="24"/>
          <w:szCs w:val="24"/>
          <w:lang w:eastAsia="en-US"/>
        </w:rPr>
        <w:t xml:space="preserve"> 2018.</w:t>
      </w:r>
      <w:r w:rsidR="001B4C1D">
        <w:rPr>
          <w:sz w:val="24"/>
          <w:szCs w:val="24"/>
          <w:lang w:eastAsia="en-US"/>
        </w:rPr>
        <w:t xml:space="preserve"> godine</w:t>
      </w:r>
    </w:p>
    <w:p w:rsidRDefault="007E25EB" w:rsidP="007E25EB" w:rsidR="007E25EB" w:rsidRPr="001B4C1D">
      <w:pPr>
        <w:ind w:firstLine="555"/>
        <w:jc w:val="both"/>
        <w:rPr>
          <w:sz w:val="24"/>
          <w:szCs w:val="24"/>
        </w:rPr>
      </w:pPr>
    </w:p>
    <w:p w:rsidRDefault="007E25EB" w:rsidP="007E25EB" w:rsidR="007E25EB" w:rsidRPr="001B4C1D">
      <w:pPr>
        <w:ind w:firstLine="709"/>
        <w:jc w:val="center"/>
        <w:rPr>
          <w:sz w:val="24"/>
          <w:szCs w:val="24"/>
        </w:rPr>
      </w:pPr>
      <w:r w:rsidRPr="001B4C1D">
        <w:rPr>
          <w:sz w:val="24"/>
          <w:szCs w:val="24"/>
        </w:rPr>
        <w:t xml:space="preserve">z a k </w:t>
      </w:r>
      <w:proofErr w:type="spellStart"/>
      <w:r w:rsidRPr="001B4C1D">
        <w:rPr>
          <w:sz w:val="24"/>
          <w:szCs w:val="24"/>
        </w:rPr>
        <w:t>lj</w:t>
      </w:r>
      <w:proofErr w:type="spellEnd"/>
      <w:r w:rsidRPr="001B4C1D">
        <w:rPr>
          <w:sz w:val="24"/>
          <w:szCs w:val="24"/>
        </w:rPr>
        <w:t xml:space="preserve"> u č i o  j e</w:t>
      </w:r>
    </w:p>
    <w:p w:rsidRDefault="007E25EB" w:rsidP="007E25EB" w:rsidR="007E25EB" w:rsidRPr="001B4C1D">
      <w:pPr>
        <w:ind w:left="720"/>
        <w:jc w:val="both"/>
        <w:rPr>
          <w:sz w:val="24"/>
          <w:szCs w:val="24"/>
        </w:rPr>
      </w:pPr>
    </w:p>
    <w:p w:rsidRDefault="000804F6" w:rsidP="001B4C1D" w:rsidR="003A3392" w:rsidRPr="001B4C1D">
      <w:pPr>
        <w:ind w:firstLine="709"/>
        <w:jc w:val="both"/>
        <w:rPr>
          <w:sz w:val="24"/>
          <w:szCs w:val="24"/>
        </w:rPr>
      </w:pPr>
      <w:r w:rsidRPr="001B4C1D">
        <w:rPr>
          <w:sz w:val="24"/>
          <w:szCs w:val="24"/>
        </w:rPr>
        <w:t>Nalaže se stečajnom upravitelju</w:t>
      </w:r>
      <w:r w:rsidR="00522116" w:rsidRPr="001B4C1D">
        <w:rPr>
          <w:sz w:val="24"/>
          <w:szCs w:val="24"/>
        </w:rPr>
        <w:t xml:space="preserve"> </w:t>
      </w:r>
      <w:r w:rsidR="001B4C1D" w:rsidRPr="001B4C1D">
        <w:rPr>
          <w:sz w:val="24"/>
          <w:szCs w:val="24"/>
        </w:rPr>
        <w:t xml:space="preserve">Zoran </w:t>
      </w:r>
      <w:proofErr w:type="spellStart"/>
      <w:r w:rsidR="001B4C1D" w:rsidRPr="001B4C1D">
        <w:rPr>
          <w:sz w:val="24"/>
          <w:szCs w:val="24"/>
        </w:rPr>
        <w:t>Ostović</w:t>
      </w:r>
      <w:proofErr w:type="spellEnd"/>
      <w:r w:rsidR="001B4C1D" w:rsidRPr="001B4C1D">
        <w:rPr>
          <w:sz w:val="24"/>
          <w:szCs w:val="24"/>
        </w:rPr>
        <w:t xml:space="preserve"> iz Velike Gorice, Šibenska 19, OIB: 14973076805 postupiti po zaključku ovog suda, broj gornji od 20. rujna 2018., u roku od 3 (tri) dana.</w:t>
      </w:r>
    </w:p>
    <w:p w:rsidRDefault="00827A83" w:rsidP="00487DCF" w:rsidR="007E25EB" w:rsidRPr="001B4C1D">
      <w:pPr>
        <w:tabs>
          <w:tab w:pos="3970" w:val="left"/>
        </w:tabs>
        <w:ind w:firstLine="709"/>
        <w:jc w:val="both"/>
        <w:rPr>
          <w:sz w:val="24"/>
          <w:szCs w:val="24"/>
        </w:rPr>
      </w:pPr>
      <w:r w:rsidRPr="001B4C1D">
        <w:rPr>
          <w:sz w:val="24"/>
          <w:szCs w:val="24"/>
        </w:rPr>
        <w:tab/>
      </w:r>
    </w:p>
    <w:p w:rsidRDefault="007E25EB" w:rsidP="007E25EB" w:rsidR="007E25EB" w:rsidRPr="001B4C1D">
      <w:pPr>
        <w:ind w:firstLine="709"/>
        <w:jc w:val="both"/>
        <w:rPr>
          <w:sz w:val="24"/>
          <w:szCs w:val="24"/>
        </w:rPr>
      </w:pPr>
    </w:p>
    <w:p w:rsidRDefault="007E25EB" w:rsidP="007E25EB" w:rsidR="007E25EB" w:rsidRPr="001B4C1D">
      <w:pPr>
        <w:ind w:firstLine="720"/>
        <w:jc w:val="center"/>
        <w:rPr>
          <w:sz w:val="24"/>
          <w:szCs w:val="24"/>
        </w:rPr>
      </w:pPr>
      <w:r w:rsidRPr="001B4C1D">
        <w:rPr>
          <w:sz w:val="24"/>
          <w:szCs w:val="24"/>
        </w:rPr>
        <w:t>U Zagrebu</w:t>
      </w:r>
      <w:r w:rsidR="001B4C1D">
        <w:rPr>
          <w:sz w:val="24"/>
          <w:szCs w:val="24"/>
        </w:rPr>
        <w:t>, 11</w:t>
      </w:r>
      <w:r w:rsidR="00FE0F6D" w:rsidRPr="001B4C1D">
        <w:rPr>
          <w:sz w:val="24"/>
          <w:szCs w:val="24"/>
        </w:rPr>
        <w:t>. listopada</w:t>
      </w:r>
      <w:r w:rsidR="000804F6" w:rsidRPr="001B4C1D">
        <w:rPr>
          <w:sz w:val="24"/>
          <w:szCs w:val="24"/>
        </w:rPr>
        <w:t xml:space="preserve"> 201</w:t>
      </w:r>
      <w:r w:rsidR="00B21CBA" w:rsidRPr="001B4C1D">
        <w:rPr>
          <w:sz w:val="24"/>
          <w:szCs w:val="24"/>
        </w:rPr>
        <w:t>8</w:t>
      </w:r>
      <w:r w:rsidRPr="001B4C1D">
        <w:rPr>
          <w:sz w:val="24"/>
          <w:szCs w:val="24"/>
        </w:rPr>
        <w:t>.</w:t>
      </w:r>
      <w:r w:rsidR="00FD3184" w:rsidRPr="001B4C1D">
        <w:rPr>
          <w:sz w:val="24"/>
          <w:szCs w:val="24"/>
        </w:rPr>
        <w:t xml:space="preserve"> godine</w:t>
      </w:r>
    </w:p>
    <w:p w:rsidRDefault="007E25EB" w:rsidP="007E25EB" w:rsidR="007E25EB" w:rsidRPr="001B4C1D">
      <w:pPr>
        <w:ind w:firstLine="720"/>
        <w:jc w:val="center"/>
        <w:rPr>
          <w:sz w:val="24"/>
          <w:szCs w:val="24"/>
        </w:rPr>
      </w:pPr>
    </w:p>
    <w:p w:rsidRDefault="007E25EB" w:rsidP="007E25EB" w:rsidR="00416EC9" w:rsidRPr="001B4C1D">
      <w:pPr>
        <w:tabs>
          <w:tab w:pos="5100" w:val="left"/>
        </w:tabs>
        <w:ind w:firstLine="720"/>
        <w:jc w:val="both"/>
        <w:rPr>
          <w:sz w:val="24"/>
          <w:szCs w:val="24"/>
        </w:rPr>
      </w:pPr>
      <w:r w:rsidRPr="001B4C1D">
        <w:rPr>
          <w:sz w:val="24"/>
          <w:szCs w:val="24"/>
        </w:rPr>
        <w:tab/>
      </w:r>
    </w:p>
    <w:p w:rsidRDefault="00416EC9" w:rsidP="00FD3184" w:rsidR="007E25EB" w:rsidRPr="001B4C1D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1B4C1D">
        <w:rPr>
          <w:sz w:val="24"/>
          <w:szCs w:val="24"/>
        </w:rPr>
        <w:tab/>
      </w:r>
      <w:r w:rsidRPr="001B4C1D">
        <w:rPr>
          <w:sz w:val="24"/>
          <w:szCs w:val="24"/>
        </w:rPr>
        <w:tab/>
      </w:r>
      <w:r w:rsidR="007E25EB" w:rsidRPr="001B4C1D">
        <w:rPr>
          <w:sz w:val="24"/>
          <w:szCs w:val="24"/>
        </w:rPr>
        <w:t>Sudac:</w:t>
      </w:r>
    </w:p>
    <w:p w:rsidRDefault="00FD3184" w:rsidP="00FD3184" w:rsidR="00FD3184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1B4C1D">
        <w:rPr>
          <w:sz w:val="24"/>
          <w:szCs w:val="24"/>
        </w:rPr>
        <w:t>Vesna Sremac Šoštar</w:t>
      </w:r>
      <w:r w:rsidR="001C7D36">
        <w:rPr>
          <w:sz w:val="24"/>
          <w:szCs w:val="24"/>
        </w:rPr>
        <w:t>,v.r.</w:t>
      </w:r>
    </w:p>
    <w:p w:rsidRDefault="001C7D36" w:rsidP="00FD3184" w:rsidR="001C7D36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</w:p>
    <w:p w:rsidRDefault="001C7D36" w:rsidP="00FD3184" w:rsidR="001C7D36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>Matea Bizjak</w:t>
      </w:r>
    </w:p>
    <w:p w:rsidRDefault="001C7D36" w:rsidP="00FD3184" w:rsidR="001C7D36" w:rsidRPr="001B4C1D">
      <w:pPr>
        <w:tabs>
          <w:tab w:pos="5100" w:val="left"/>
        </w:tabs>
        <w:ind w:firstLine="720"/>
        <w:jc w:val="right"/>
        <w:rPr>
          <w:sz w:val="24"/>
          <w:szCs w:val="24"/>
        </w:rPr>
      </w:pPr>
    </w:p>
    <w:p w:rsidRDefault="00AA39CF" w:rsidP="007E25EB" w:rsidR="00AA39CF" w:rsidRPr="001B4C1D">
      <w:pPr>
        <w:ind w:left="5040"/>
        <w:rPr>
          <w:sz w:val="24"/>
          <w:szCs w:val="24"/>
        </w:rPr>
      </w:pPr>
    </w:p>
    <w:p w:rsidRDefault="00771B5A" w:rsidR="00771B5A" w:rsidRPr="001B4C1D">
      <w:pPr>
        <w:jc w:val="both"/>
        <w:rPr>
          <w:sz w:val="24"/>
          <w:szCs w:val="24"/>
        </w:rPr>
      </w:pPr>
    </w:p>
    <w:p w:rsidRDefault="007E25EB" w:rsidR="007E25EB" w:rsidRPr="001B4C1D">
      <w:pPr>
        <w:jc w:val="both"/>
        <w:rPr>
          <w:sz w:val="24"/>
          <w:szCs w:val="24"/>
        </w:rPr>
      </w:pPr>
      <w:r w:rsidRPr="001B4C1D">
        <w:rPr>
          <w:sz w:val="24"/>
          <w:szCs w:val="24"/>
        </w:rPr>
        <w:t>Uputa o pravnom lijeku:</w:t>
      </w:r>
    </w:p>
    <w:p w:rsidRDefault="007E25EB" w:rsidR="007E25EB" w:rsidRPr="001B4C1D">
      <w:pPr>
        <w:jc w:val="both"/>
        <w:rPr>
          <w:sz w:val="24"/>
          <w:szCs w:val="24"/>
        </w:rPr>
      </w:pPr>
      <w:r w:rsidRPr="001B4C1D">
        <w:rPr>
          <w:sz w:val="24"/>
          <w:szCs w:val="24"/>
        </w:rPr>
        <w:t>Protiv zaključka nije dopuštena žalba (čl. 11. stavak 9. SZ-a)</w:t>
      </w:r>
    </w:p>
    <w:p w:rsidRDefault="007E25EB" w:rsidR="007E25EB" w:rsidRPr="001B4C1D">
      <w:pPr>
        <w:jc w:val="both"/>
        <w:rPr>
          <w:sz w:val="24"/>
          <w:szCs w:val="24"/>
        </w:rPr>
      </w:pPr>
    </w:p>
    <w:p w:rsidRDefault="007E25EB" w:rsidR="007E25EB" w:rsidRPr="001B4C1D">
      <w:pPr>
        <w:jc w:val="both"/>
        <w:rPr>
          <w:sz w:val="24"/>
          <w:szCs w:val="24"/>
        </w:rPr>
      </w:pPr>
    </w:p>
    <w:p w:rsidRDefault="007E25EB" w:rsidP="001C7D36" w:rsidR="007E25EB" w:rsidRPr="001C7D36">
      <w:pPr>
        <w:jc w:val="both"/>
      </w:pPr>
    </w:p>
    <w:sectPr w:rsidR="007E25EB" w:rsidRPr="001C7D36">
      <w:headerReference w:type="default" r:id="rId10"/>
      <w:headerReference w:type="firs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27DE" w:rsidR="00A227DE">
      <w:r>
        <w:separator/>
      </w:r>
    </w:p>
  </w:endnote>
  <w:endnote w:id="0" w:type="continuationSeparator">
    <w:p w:rsidRDefault="00A227DE" w:rsidR="00A227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27DE" w:rsidR="00A227DE">
      <w:r>
        <w:separator/>
      </w:r>
    </w:p>
  </w:footnote>
  <w:footnote w:id="0" w:type="continuationSeparator">
    <w:p w:rsidRDefault="00A227DE" w:rsidR="00A227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4E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t-1</w:t>
    </w:r>
    <w:r w:rsidR="006B7136">
      <w:rPr>
        <w:sz w:val="24"/>
      </w:rPr>
      <w:t>325</w:t>
    </w:r>
    <w:r>
      <w:rPr>
        <w:sz w:val="24"/>
      </w:rPr>
      <w:t>/13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952568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FD3184" w:rsidP="00FD3184" w:rsidR="00FD3184" w:rsidRPr="00FD3184">
        <w:pPr>
          <w:pStyle w:val="Zaglavlje"/>
          <w:jc w:val="right"/>
          <w:rPr>
            <w:sz w:val="24"/>
            <w:szCs w:val="24"/>
          </w:rPr>
        </w:pPr>
        <w:r w:rsidRPr="00FD3184">
          <w:rPr>
            <w:sz w:val="24"/>
            <w:szCs w:val="24"/>
          </w:rPr>
          <w:t>48.St-</w:t>
        </w:r>
        <w:r w:rsidR="00274D6D">
          <w:rPr>
            <w:sz w:val="24"/>
            <w:szCs w:val="24"/>
          </w:rPr>
          <w:t>6938/16</w:t>
        </w:r>
      </w:p>
    </w:sdtContent>
  </w:sdt>
  <w:p w:rsidRDefault="00FD3184" w:rsidR="00FD318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7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64793F03"/>
    <w:multiLevelType w:val="hybridMultilevel"/>
    <w:tmpl w:val="6C0C7538"/>
    <w:lvl w:tplc="88687C7E" w:ilvl="0">
      <w:start w:val="48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0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1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3"/>
  </w:num>
  <w:num w:numId="5">
    <w:abstractNumId w:val="5"/>
  </w:num>
  <w:num w:numId="6">
    <w:abstractNumId w:val="7"/>
  </w:num>
  <w:num w:numId="7">
    <w:abstractNumId w:val="4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31084"/>
    <w:rsid w:val="00070266"/>
    <w:rsid w:val="000804F6"/>
    <w:rsid w:val="000C7CBA"/>
    <w:rsid w:val="00133B31"/>
    <w:rsid w:val="00167283"/>
    <w:rsid w:val="001900DF"/>
    <w:rsid w:val="001B4C1D"/>
    <w:rsid w:val="001C7D36"/>
    <w:rsid w:val="00274D6D"/>
    <w:rsid w:val="00295E31"/>
    <w:rsid w:val="002C312A"/>
    <w:rsid w:val="002D467B"/>
    <w:rsid w:val="002F2E52"/>
    <w:rsid w:val="00306418"/>
    <w:rsid w:val="003501C2"/>
    <w:rsid w:val="00370656"/>
    <w:rsid w:val="00396DCF"/>
    <w:rsid w:val="003A3392"/>
    <w:rsid w:val="003A6A9B"/>
    <w:rsid w:val="00416EC9"/>
    <w:rsid w:val="00446B6E"/>
    <w:rsid w:val="00485B2D"/>
    <w:rsid w:val="00487DCF"/>
    <w:rsid w:val="004A4E03"/>
    <w:rsid w:val="004E6024"/>
    <w:rsid w:val="00522116"/>
    <w:rsid w:val="005301C2"/>
    <w:rsid w:val="005500C1"/>
    <w:rsid w:val="00585D13"/>
    <w:rsid w:val="005B5C24"/>
    <w:rsid w:val="005F7D43"/>
    <w:rsid w:val="006B461B"/>
    <w:rsid w:val="006B7136"/>
    <w:rsid w:val="00706A72"/>
    <w:rsid w:val="00771B5A"/>
    <w:rsid w:val="00780D64"/>
    <w:rsid w:val="007B7411"/>
    <w:rsid w:val="007C641A"/>
    <w:rsid w:val="007C76AA"/>
    <w:rsid w:val="007E25EB"/>
    <w:rsid w:val="00827A83"/>
    <w:rsid w:val="00856911"/>
    <w:rsid w:val="00867929"/>
    <w:rsid w:val="00887FE4"/>
    <w:rsid w:val="00895E11"/>
    <w:rsid w:val="008A5C65"/>
    <w:rsid w:val="008D19E9"/>
    <w:rsid w:val="008E650C"/>
    <w:rsid w:val="008F2899"/>
    <w:rsid w:val="009612EC"/>
    <w:rsid w:val="009670A7"/>
    <w:rsid w:val="009833E9"/>
    <w:rsid w:val="00996838"/>
    <w:rsid w:val="00A227DE"/>
    <w:rsid w:val="00A36D10"/>
    <w:rsid w:val="00A638B6"/>
    <w:rsid w:val="00A63BFE"/>
    <w:rsid w:val="00AA39CF"/>
    <w:rsid w:val="00AA6060"/>
    <w:rsid w:val="00AB3380"/>
    <w:rsid w:val="00AC21F6"/>
    <w:rsid w:val="00AC4BAA"/>
    <w:rsid w:val="00AE276E"/>
    <w:rsid w:val="00AF5A0A"/>
    <w:rsid w:val="00B21CBA"/>
    <w:rsid w:val="00BA6F39"/>
    <w:rsid w:val="00C23A77"/>
    <w:rsid w:val="00C6682D"/>
    <w:rsid w:val="00CA1E24"/>
    <w:rsid w:val="00CC0D0F"/>
    <w:rsid w:val="00CC3F98"/>
    <w:rsid w:val="00CD1E44"/>
    <w:rsid w:val="00CD5E4F"/>
    <w:rsid w:val="00D3336A"/>
    <w:rsid w:val="00D93269"/>
    <w:rsid w:val="00E30669"/>
    <w:rsid w:val="00E34475"/>
    <w:rsid w:val="00E34FBF"/>
    <w:rsid w:val="00E846C2"/>
    <w:rsid w:val="00F37AEA"/>
    <w:rsid w:val="00F82B51"/>
    <w:rsid w:val="00F927D9"/>
    <w:rsid w:val="00FD15BB"/>
    <w:rsid w:val="00FD3184"/>
    <w:rsid w:val="00FE0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FD3184"/>
  </w:style>
  <w:style w:styleId="Odlomakpopisa" w:type="paragraph">
    <w:name w:val="List Paragraph"/>
    <w:basedOn w:val="Normal"/>
    <w:uiPriority w:val="34"/>
    <w:qFormat/>
    <w:rsid w:val="00FD3184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 w:hAnsiTheme="minorHAnsi" w:asciiTheme="minorHAns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7D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7D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C7D36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C7D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C7D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FD3184"/>
  </w:style>
  <w:style w:styleId="Odlomakpopisa" w:type="paragraph">
    <w:name w:val="List Paragraph"/>
    <w:basedOn w:val="Normal"/>
    <w:uiPriority w:val="34"/>
    <w:qFormat/>
    <w:rsid w:val="00FD3184"/>
    <w:pPr>
      <w:overflowPunct/>
      <w:autoSpaceDE/>
      <w:autoSpaceDN/>
      <w:adjustRightInd/>
      <w:ind w:left="720"/>
      <w:contextualSpacing/>
      <w:textAlignment w:val="auto"/>
    </w:pPr>
    <w:rPr>
      <w:rFonts w:asciiTheme="minorHAnsi" w:eastAsiaTheme="minorEastAsia" w:hAnsiTheme="minorHAns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7D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7D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C7D36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C7D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C7D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6938</izvorni_sadrzaj>
    <derivirana_varijabla naziv="DomainObject.Predmet.Broj_1">6938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2016.</izvorni_sadrzaj>
    <derivirana_varijabla naziv="DomainObject.Predmet.DatumOsnivanja_1">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St-6938/2016</izvorni_sadrzaj>
    <derivirana_varijabla naziv="DomainObject.Predmet.OznakaBroj_1">St-6938/2016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COMMONEO d.o.o. zastupanog po punomoćniku Predrag Duvnjak</izvorni_sadrzaj>
    <derivirana_varijabla naziv="DomainObject.Predmet.ProtustrankaFormated_1">  COMMONEO d.o.o. zastupanog po punomoćniku Predrag Duvnjak</derivirana_varijabla>
  </DomainObject.Predmet.ProtustrankaFormated>
  <DomainObject.Predmet.ProtustrankaFormatedOIB>
    <izvorni_sadrzaj>  COMMONEO d.o.o., OIB 15010225623 zastupanog po punomoćniku Predrag Duvnjak</izvorni_sadrzaj>
    <derivirana_varijabla naziv="DomainObject.Predmet.ProtustrankaFormatedOIB_1">  COMMONEO d.o.o., OIB 15010225623 zastupanog po punomoćniku Predrag Duvnjak</derivirana_varijabla>
  </DomainObject.Predmet.ProtustrankaFormatedOIB>
  <DomainObject.Predmet.ProtustrankaFormatedWithAdress>
    <izvorni_sadrzaj> COMMONEO d.o.o., Ratarska 63/II, 10000 Zagreb zastupanog po punomoćniku Predrag Duvnjak</izvorni_sadrzaj>
    <derivirana_varijabla naziv="DomainObject.Predmet.ProtustrankaFormatedWithAdress_1"> COMMONEO d.o.o., Ratarska 63/II, 10000 Zagreb zastupanog po punomoćniku Predrag Duvnjak</derivirana_varijabla>
  </DomainObject.Predmet.ProtustrankaFormatedWithAdress>
  <DomainObject.Predmet.ProtustrankaFormatedWithAdressOIB>
    <izvorni_sadrzaj> COMMONEO d.o.o., OIB 15010225623, Ratarska 63/II, 10000 Zagreb zastupanog po punomoćniku Predrag Duvnjak</izvorni_sadrzaj>
    <derivirana_varijabla naziv="DomainObject.Predmet.ProtustrankaFormatedWithAdressOIB_1"> COMMONEO d.o.o., OIB 15010225623, Ratarska 63/II, 10000 Zagreb zastupanog po punomoćniku Predrag Duvnjak</derivirana_varijabla>
  </DomainObject.Predmet.ProtustrankaFormatedWithAdressOIB>
  <DomainObject.Predmet.ProtustrankaWithAdress>
    <izvorni_sadrzaj>COMMONEO d.o.o. Ratarska 63/II, 10000 Zagreb</izvorni_sadrzaj>
    <derivirana_varijabla naziv="DomainObject.Predmet.ProtustrankaWithAdress_1">COMMONEO d.o.o. Ratarska 63/II, 10000 Zagreb</derivirana_varijabla>
  </DomainObject.Predmet.ProtustrankaWithAdress>
  <DomainObject.Predmet.ProtustrankaWithAdressOIB>
    <izvorni_sadrzaj>COMMONEO d.o.o., OIB 15010225623, Ratarska 63/II, 10000 Zagreb</izvorni_sadrzaj>
    <derivirana_varijabla naziv="DomainObject.Predmet.ProtustrankaWithAdressOIB_1">COMMONEO d.o.o., OIB 15010225623, Ratarska 63/II, 10000 Zagreb</derivirana_varijabla>
  </DomainObject.Predmet.ProtustrankaWithAdressOIB>
  <DomainObject.Predmet.ProtustrankaNazivFormated>
    <izvorni_sadrzaj>COMMONEO d.o.o.</izvorni_sadrzaj>
    <derivirana_varijabla naziv="DomainObject.Predmet.ProtustrankaNazivFormated_1">COMMONEO d.o.o.</derivirana_varijabla>
  </DomainObject.Predmet.ProtustrankaNazivFormated>
  <DomainObject.Predmet.ProtustrankaNazivFormatedOIB>
    <izvorni_sadrzaj>COMMONEO d.o.o., OIB 15010225623</izvorni_sadrzaj>
    <derivirana_varijabla naziv="DomainObject.Predmet.ProtustrankaNazivFormatedOIB_1">COMMONEO d.o.o., OIB 15010225623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Fond za zaštitu okoliša i energetsku učinkovitost</izvorni_sadrzaj>
    <derivirana_varijabla naziv="DomainObject.Predmet.StrankaFormated_1">  FINA Regionalni centar Zagreb; Fond za zaštitu okoliša i energetsku učinkovitost</derivirana_varijabla>
  </DomainObject.Predmet.StrankaFormated>
  <DomainObject.Predmet.StrankaFormatedOIB>
    <izvorni_sadrzaj>  FINA Regionalni centar Zagreb, OIB 85821130368; Fond za zaštitu okoliša i energetsku učinkovitost, OIB 85828625994</izvorni_sadrzaj>
    <derivirana_varijabla naziv="DomainObject.Predmet.StrankaFormatedOIB_1">  FINA Regionalni centar Zagreb, OIB 85821130368; Fond za zaštitu okoliša i energetsku učinkovitost, OIB 85828625994</derivirana_varijabla>
  </DomainObject.Predmet.StrankaFormatedOIB>
  <DomainObject.Predmet.StrankaFormatedWithAdress>
    <izvorni_sadrzaj> FINA Regionalni centar Zagreb, Trg svibanjskih žrtava 1995. 1, 10000 Zagreb; Fond za zaštitu okoliša i energetsku učinkovitost, Radnička cesta 80, 10000 Zagreb</izvorni_sadrzaj>
    <derivirana_varijabla naziv="DomainObject.Predmet.StrankaFormatedWithAdress_1"> FINA Regionalni centar Zagreb, Trg svibanjskih žrtava 1995. 1, 10000 Zagreb; Fond za zaštitu okoliša i energetsku učinkovitost, Radnička cesta 80, 10000 Zagreb</derivirana_varijabla>
  </DomainObject.Predmet.StrankaFormatedWithAdress>
  <DomainObject.Predmet.StrankaFormatedWithAdressOIB>
    <izvorni_sadrzaj> FINA Regionalni centar Zagreb, OIB 85821130368, Trg svibanjskih žrtava 1995. 1, 10000 Zagreb; Fond za zaštitu okoliša i energetsku učinkovitost, OIB 85828625994, Radnička cesta 80, 10000 Zagreb</izvorni_sadrzaj>
    <derivirana_varijabla naziv="DomainObject.Predmet.StrankaFormatedWithAdressOIB_1"> FINA Regionalni centar Zagreb, OIB 85821130368, Trg svibanjskih žrtava 1995. 1, 10000 Zagreb; Fond za zaštitu okoliša i energetsku učinkovitost, OIB 85828625994, Radnička cesta 80, 10000 Zagreb</derivirana_varijabla>
  </DomainObject.Predmet.StrankaFormatedWithAdressOIB>
  <DomainObject.Predmet.StrankaWithAdress>
    <izvorni_sadrzaj>FINA Regionalni centar Zagreb Trg svibanjskih žrtava 1995. 1,10000 Zagreb,Fond za zaštitu okoliša i energetsku učinkovitost Radnička cesta 80,10000 Zagreb</izvorni_sadrzaj>
    <derivirana_varijabla naziv="DomainObject.Predmet.StrankaWithAdress_1">FINA Regionalni centar Zagreb Trg svibanjskih žrtava 1995. 1,10000 Zagreb,Fond za zaštitu okoliša i energetsku učinkovitost Radnička cesta 80,10000 Zagreb</derivirana_varijabla>
  </DomainObject.Predmet.StrankaWithAdress>
  <DomainObject.Predmet.StrankaWithAdressOIB>
    <izvorni_sadrzaj>FINA Regionalni centar Zagreb, OIB 85821130368, Trg svibanjskih žrtava 1995. 1,10000 Zagreb,Fond za zaštitu okoliša i energetsku učinkovitost, OIB 85828625994, Radnička cesta 80,10000 Zagreb</izvorni_sadrzaj>
    <derivirana_varijabla naziv="DomainObject.Predmet.StrankaWithAdressOIB_1">FINA Regionalni centar Zagreb, OIB 85821130368, Trg svibanjskih žrtava 1995. 1,10000 Zagreb,Fond za zaštitu okoliša i energetsku učinkovitost, OIB 85828625994, Radnička cesta 80,10000 Zagreb</derivirana_varijabla>
  </DomainObject.Predmet.StrankaWithAdressOIB>
  <DomainObject.Predmet.StrankaNazivFormated>
    <izvorni_sadrzaj>FINA Regionalni centar Zagreb,Fond za zaštitu okoliša i energetsku učinkovitost</izvorni_sadrzaj>
    <derivirana_varijabla naziv="DomainObject.Predmet.StrankaNazivFormated_1">FINA Regionalni centar Zagreb,Fond za zaštitu okoliša i energetsku učinkovitost</derivirana_varijabla>
  </DomainObject.Predmet.StrankaNazivFormated>
  <DomainObject.Predmet.StrankaNazivFormatedOIB>
    <izvorni_sadrzaj>FINA Regionalni centar Zagreb, OIB 85821130368,Fond za zaštitu okoliša i energetsku učinkovitost, OIB 85828625994</izvorni_sadrzaj>
    <derivirana_varijabla naziv="DomainObject.Predmet.StrankaNazivFormatedOIB_1">FINA Regionalni centar Zagreb, OIB 85821130368,Fond za zaštitu okoliša i energetsku učinkovitost, OIB 85828625994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Fond za zaštitu okoliša i energetsku učinkovitost</item>
    </izvorni_sadrzaj>
    <derivirana_varijabla naziv="DomainObject.Predmet.StrankaListFormated_1">
      <item>FINA Regionalni centar Zagreb</item>
      <item>Fond za zaštitu okoliša i energetsku učinkovitost</item>
    </derivirana_varijabla>
  </DomainObject.Predmet.StrankaListFormated>
  <DomainObject.Predmet.StrankaListFormatedOIB>
    <izvorni_sadrzaj>
      <item>FINA Regionalni centar Zagreb, OIB 85821130368</item>
      <item>Fond za zaštitu okoliša i energetsku učinkovitost, OIB 85828625994</item>
    </izvorni_sadrzaj>
    <derivirana_varijabla naziv="DomainObject.Predmet.StrankaListFormatedOIB_1">
      <item>FINA Regionalni centar Zagreb, OIB 85821130368</item>
      <item>Fond za zaštitu okoliša i energetsku učinkovitost, OIB 85828625994</item>
    </derivirana_varijabla>
  </DomainObject.Predmet.StrankaListFormatedOIB>
  <DomainObject.Predmet.StrankaListFormatedWithAdress>
    <izvorni_sadrzaj>
      <item>FINA Regionalni centar Zagreb, Trg svibanjskih žrtava 1995. 1, 10000 Zagreb</item>
      <item>Fond za zaštitu okoliša i energetsku učinkovitost, Radnička cesta 80, 10000 Zagreb</item>
    </izvorni_sadrzaj>
    <derivirana_varijabla naziv="DomainObject.Predmet.StrankaListFormatedWithAdress_1">
      <item>FINA Regionalni centar Zagreb, Trg svibanjskih žrtava 1995. 1, 10000 Zagreb</item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Fond za zaštitu okoliša i energetsku učinkovitost, OIB 85828625994, Radnička cesta 80, 10000 Zagreb</item>
    </izvorni_sadrzaj>
    <derivirana_varijabla naziv="DomainObject.Predmet.StrankaListFormatedWithAdressOIB_1">
      <item>FINA Regionalni centar Zagreb, OIB 85821130368, Trg svibanjskih žrtava 1995. 1, 10000 Zagreb</item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FINA Regionalni centar Zagreb</item>
      <item>Fond za zaštitu okoliša i energetsku učinkovitost</item>
    </izvorni_sadrzaj>
    <derivirana_varijabla naziv="DomainObject.Predmet.StrankaListNazivFormated_1">
      <item>FINA Regionalni centar Zagreb</item>
      <item>Fond za zaštitu okoliša i energetsku učinkovitost</item>
    </derivirana_varijabla>
  </DomainObject.Predmet.StrankaListNazivFormated>
  <DomainObject.Predmet.StrankaListNazivFormatedOIB>
    <izvorni_sadrzaj>
      <item>FINA Regionalni centar Zagreb, OIB 85821130368</item>
      <item>Fond za zaštitu okoliša i energetsku učinkovitost, OIB 85828625994</item>
    </izvorni_sadrzaj>
    <derivirana_varijabla naziv="DomainObject.Predmet.StrankaListNazivFormatedOIB_1">
      <item>FINA Regionalni centar Zagreb, OIB 85821130368</item>
      <item>Fond za zaštitu okoliša i energetsku učinkovitost, OIB 85828625994</item>
    </derivirana_varijabla>
  </DomainObject.Predmet.StrankaListNazivFormatedOIB>
  <DomainObject.Predmet.ProtuStrankaListFormated>
    <izvorni_sadrzaj>
      <item>COMMONEO d.o.o. zastupanog po punomoćniku Predrag Duvnjak</item>
    </izvorni_sadrzaj>
    <derivirana_varijabla naziv="DomainObject.Predmet.ProtuStrankaListFormated_1">
      <item>COMMONEO d.o.o. zastupanog po punomoćniku Predrag Duvnjak</item>
    </derivirana_varijabla>
  </DomainObject.Predmet.ProtuStrankaListFormated>
  <DomainObject.Predmet.ProtuStrankaListFormatedOIB>
    <izvorni_sadrzaj>
      <item>COMMONEO d.o.o., OIB 15010225623 zastupanog po punomoćniku Predrag Duvnjak</item>
    </izvorni_sadrzaj>
    <derivirana_varijabla naziv="DomainObject.Predmet.ProtuStrankaListFormatedOIB_1">
      <item>COMMONEO d.o.o., OIB 15010225623 zastupanog po punomoćniku Predrag Duvnjak</item>
    </derivirana_varijabla>
  </DomainObject.Predmet.ProtuStrankaListFormatedOIB>
  <DomainObject.Predmet.ProtuStrankaListFormatedWithAdress>
    <izvorni_sadrzaj>
      <item>COMMONEO d.o.o., Ratarska 63/II, 10000 Zagreb zastupanog po punomoćniku Predrag Duvnjak</item>
    </izvorni_sadrzaj>
    <derivirana_varijabla naziv="DomainObject.Predmet.ProtuStrankaListFormatedWithAdress_1">
      <item>COMMONEO d.o.o., Ratarska 63/II, 10000 Zagreb zastupanog po punomoćniku Predrag Duvnjak</item>
    </derivirana_varijabla>
  </DomainObject.Predmet.ProtuStrankaListFormatedWithAdress>
  <DomainObject.Predmet.ProtuStrankaListFormatedWithAdressOIB>
    <izvorni_sadrzaj>
      <item>COMMONEO d.o.o., OIB 15010225623, Ratarska 63/II, 10000 Zagreb zastupanog po punomoćniku Predrag Duvnjak</item>
    </izvorni_sadrzaj>
    <derivirana_varijabla naziv="DomainObject.Predmet.ProtuStrankaListFormatedWithAdressOIB_1">
      <item>COMMONEO d.o.o., OIB 15010225623, Ratarska 63/II, 10000 Zagreb zastupanog po punomoćniku Predrag Duvnjak</item>
    </derivirana_varijabla>
  </DomainObject.Predmet.ProtuStrankaListFormatedWithAdressOIB>
  <DomainObject.Predmet.ProtuStrankaListNazivFormated>
    <izvorni_sadrzaj>
      <item>COMMONEO d.o.o.</item>
    </izvorni_sadrzaj>
    <derivirana_varijabla naziv="DomainObject.Predmet.ProtuStrankaListNazivFormated_1">
      <item>COMMONEO d.o.o.</item>
    </derivirana_varijabla>
  </DomainObject.Predmet.ProtuStrankaListNazivFormated>
  <DomainObject.Predmet.ProtuStrankaListNazivFormatedOIB>
    <izvorni_sadrzaj>
      <item>COMMONEO d.o.o., OIB 15010225623</item>
    </izvorni_sadrzaj>
    <derivirana_varijabla naziv="DomainObject.Predmet.ProtuStrankaListNazivFormatedOIB_1">
      <item>COMMONEO d.o.o., OIB 15010225623</item>
    </derivirana_varijabla>
  </DomainObject.Predmet.ProtuStrankaListNazivFormatedOIB>
  <DomainObject.Predmet.OstaliListFormated>
    <izvorni_sadrzaj>
      <item>Predrag Duvnjak punomoćnik sudionika u postupku COMMONEO d.o.o.</item>
    </izvorni_sadrzaj>
    <derivirana_varijabla naziv="DomainObject.Predmet.OstaliListFormated_1">
      <item>Predrag Duvnjak punomoćnik sudionika u postupku COMMONEO d.o.o.</item>
    </derivirana_varijabla>
  </DomainObject.Predmet.OstaliListFormated>
  <DomainObject.Predmet.OstaliListFormatedOIB>
    <izvorni_sadrzaj>
      <item>Predrag Duvnjak, OIB 14513115862 punomoćnik sudionika u postupku COMMONEO d.o.o.</item>
    </izvorni_sadrzaj>
    <derivirana_varijabla naziv="DomainObject.Predmet.OstaliListFormatedOIB_1">
      <item>Predrag Duvnjak, OIB 14513115862 punomoćnik sudionika u postupku COMMONEO d.o.o.</item>
    </derivirana_varijabla>
  </DomainObject.Predmet.OstaliListFormatedOIB>
  <DomainObject.Predmet.OstaliListFormatedWithAdress>
    <izvorni_sadrzaj>
      <item>Predrag Duvnjak, Zeleni Trg 3, 10000 Zagreb punomoćnik sudionika u postupku COMMONEO d.o.o.</item>
    </izvorni_sadrzaj>
    <derivirana_varijabla naziv="DomainObject.Predmet.OstaliListFormatedWithAdress_1">
      <item>Predrag Duvnjak, Zeleni Trg 3, 10000 Zagreb punomoćnik sudionika u postupku COMMONEO d.o.o.</item>
    </derivirana_varijabla>
  </DomainObject.Predmet.OstaliListFormatedWithAdress>
  <DomainObject.Predmet.OstaliListFormatedWithAdressOIB>
    <izvorni_sadrzaj>
      <item>Predrag Duvnjak, OIB 14513115862, Zeleni Trg 3, 10000 Zagreb punomoćnik sudionika u postupku COMMONEO d.o.o.</item>
    </izvorni_sadrzaj>
    <derivirana_varijabla naziv="DomainObject.Predmet.OstaliListFormatedWithAdressOIB_1">
      <item>Predrag Duvnjak, OIB 14513115862, Zeleni Trg 3, 10000 Zagreb punomoćnik sudionika u postupku COMMONEO d.o.o.</item>
    </derivirana_varijabla>
  </DomainObject.Predmet.OstaliListFormatedWithAdressOIB>
  <DomainObject.Predmet.OstaliListNazivFormated>
    <izvorni_sadrzaj>
      <item>Predrag Duvnjak</item>
    </izvorni_sadrzaj>
    <derivirana_varijabla naziv="DomainObject.Predmet.OstaliListNazivFormated_1">
      <item>Predrag Duvnjak</item>
    </derivirana_varijabla>
  </DomainObject.Predmet.OstaliListNazivFormated>
  <DomainObject.Predmet.OstaliListNazivFormatedOIB>
    <izvorni_sadrzaj>
      <item>Predrag Duvnjak, OIB 14513115862</item>
    </izvorni_sadrzaj>
    <derivirana_varijabla naziv="DomainObject.Predmet.OstaliListNazivFormatedOIB_1">
      <item>Predrag Duvnjak, OIB 14513115862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COMMONEO d.o.o.</izvorni_sadrzaj>
    <derivirana_varijabla naziv="DomainObject.Predmet.ProtustrankaIDrugi_1">COMMONEO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COMMONEO d.o.o., OIB 15010225623, Ratarska 63/II, 10000 Zagreb</izvorni_sadrzaj>
    <derivirana_varijabla naziv="DomainObject.Predmet.ProtustrankaIDrugiAdressOIB_1">COMMONEO d.o.o., OIB 15010225623, Ratarska 63/II,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COMMONEO d.o.o.</item>
      <item>FINA Regionalni centar Zagreb</item>
      <item>Fond za zaštitu okoliša i energetsku učinkovitost</item>
      <item>Predrag Duvnjak</item>
    </izvorni_sadrzaj>
    <derivirana_varijabla naziv="DomainObject.Predmet.SudioniciListNaziv_1">
      <item>COMMONEO d.o.o.</item>
      <item>FINA Regionalni centar Zagreb</item>
      <item>Fond za zaštitu okoliša i energetsku učinkovitost</item>
      <item>Predrag Duvnjak</item>
    </derivirana_varijabla>
  </DomainObject.Predmet.SudioniciListNaziv>
  <DomainObject.Predmet.SudioniciListAdressOIB>
    <izvorni_sadrzaj>
      <item>COMMONEO d.o.o., OIB 15010225623, Ratarska 63/II,10000 Zagreb</item>
      <item>FINA Regionalni centar Zagreb, OIB 85821130368, Trg svibanjskih žrtava 1995. 1,10000 Zagreb</item>
      <item>Fond za zaštitu okoliša i energetsku učinkovitost, OIB 85828625994, Radnička cesta 80,10000 Zagreb</item>
      <item>Predrag Duvnjak, OIB 14513115862, Zeleni Trg 3,10000 Zagreb</item>
    </izvorni_sadrzaj>
    <derivirana_varijabla naziv="DomainObject.Predmet.SudioniciListAdressOIB_1">
      <item>COMMONEO d.o.o., OIB 15010225623, Ratarska 63/II,10000 Zagreb</item>
      <item>FINA Regionalni centar Zagreb, OIB 85821130368, Trg svibanjskih žrtava 1995. 1,10000 Zagreb</item>
      <item>Fond za zaštitu okoliša i energetsku učinkovitost, OIB 85828625994, Radnička cesta 80,10000 Zagreb</item>
      <item>Predrag Duvnjak, OIB 14513115862, Zeleni Trg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15010225623</item>
      <item>, OIB 85821130368</item>
      <item>, OIB 85828625994</item>
      <item>, OIB 14513115862</item>
    </izvorni_sadrzaj>
    <derivirana_varijabla naziv="DomainObject.Predmet.SudioniciListNazivOIB_1">
      <item>, OIB 15010225623</item>
      <item>, OIB 85821130368</item>
      <item>, OIB 85828625994</item>
      <item>, OIB 14513115862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rujna 2017.</izvorni_sadrzaj>
    <derivirana_varijabla naziv="DomainObject.Predmet.DatumZadnjeOdrzaneSudskeRadnje_1">7. rujna 2017.</derivirana_varijabla>
  </DomainObject.Predmet.DatumZadnjeOdrzaneSudskeRadnje>
  <DomainObject.PredzadnjaOdlukaIzPredmeta.DatumDonosenjaOdluke>
    <izvorni_sadrzaj>19. rujna 2018.</izvorni_sadrzaj>
    <derivirana_varijabla naziv="DomainObject.PredzadnjaOdlukaIzPredmeta.DatumDonosenjaOdluke_1">19. rujna 2018.</derivirana_varijabla>
  </DomainObject.PredzadnjaOdlukaIzPredmeta.DatumDonosenjaOdluke>
  <DomainObject.PredzadnjaOdlukaIzPredmeta.Oznaka>
    <izvorni_sadrzaj>St-6938/2016-19</izvorni_sadrzaj>
    <derivirana_varijabla naziv="DomainObject.PredzadnjaOdlukaIzPredmeta.Oznaka_1">St-6938/2016-19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577</properties:Characters>
  <properties:Lines>34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2018-10-11T05:55:00Z</dcterms:created>
  <dc:creator>Unknown</dc:creator>
  <cp:lastModifiedBy>Matea Bizjak</cp:lastModifiedBy>
  <cp:lastPrinted>2018-10-11T06:31:00Z</cp:lastPrinted>
  <dcterms:modified xmlns:xsi="http://www.w3.org/2001/XMLSchema-instance" xsi:type="dcterms:W3CDTF">2018-10-11T06:31:00Z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