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db28" w14:paraId="3dfdb28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5FDC" w:rsidP="00DB5FDC" w:rsidR="00DB5FDC" w:rsidRPr="004453B3">
      <w:pPr>
        <w:pStyle w:val="Zaglavlje"/>
      </w:pPr>
      <w:r w:rsidRPr="004453B3">
        <w:t xml:space="preserve">REPUBLIKA HRVATSKA </w:t>
      </w:r>
    </w:p>
    <w:p w:rsidRDefault="00DB5FDC" w:rsidP="00DB5FDC" w:rsidR="00DB5FDC" w:rsidRPr="004453B3">
      <w:pPr>
        <w:pStyle w:val="Zaglavlje"/>
      </w:pPr>
      <w:r w:rsidRPr="004453B3">
        <w:t>Trgovački sud u Zagrebu</w:t>
      </w:r>
    </w:p>
    <w:p w:rsidRDefault="00DB5FDC" w:rsidP="00DB5FDC" w:rsidR="00DB5FDC" w:rsidRPr="004453B3">
      <w:pPr>
        <w:pStyle w:val="Zaglavlje"/>
      </w:pPr>
      <w:r w:rsidRPr="004453B3">
        <w:t xml:space="preserve">Zagreb, Amruševa 2/II </w:t>
      </w:r>
    </w:p>
    <w:p w:rsidRDefault="00DB5FDC" w:rsidP="00DB5FDC" w:rsidR="00DB5FDC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4547/15</w:t>
      </w:r>
    </w:p>
    <w:p w:rsidRDefault="00DB5FDC" w:rsidP="00DB5FDC" w:rsidR="00DB5FDC" w:rsidRPr="004453B3">
      <w:pPr>
        <w:jc w:val="center"/>
      </w:pPr>
    </w:p>
    <w:p w:rsidRDefault="00DB5FDC" w:rsidP="00DB5FDC" w:rsidR="00DB5FDC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DB5FDC" w:rsidP="00DB5FDC" w:rsidR="00DB5FDC" w:rsidRPr="004453B3">
      <w:pPr>
        <w:jc w:val="both"/>
      </w:pPr>
    </w:p>
    <w:p w:rsidRDefault="00DB5FDC" w:rsidP="00DB5FDC" w:rsidR="00DB5FDC" w:rsidRPr="004453B3">
      <w:pPr>
        <w:jc w:val="center"/>
      </w:pPr>
      <w:r w:rsidRPr="004453B3">
        <w:t>R J E Š E N J E</w:t>
      </w:r>
    </w:p>
    <w:p w:rsidRDefault="00DB5FDC" w:rsidP="00DB5FDC" w:rsidR="00DB5FDC" w:rsidRPr="004453B3">
      <w:pPr>
        <w:jc w:val="center"/>
      </w:pPr>
    </w:p>
    <w:p w:rsidRDefault="00DB5FDC" w:rsidP="00DB5FDC" w:rsidR="00DB5FDC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IZAZOV GRADNJA d.o.o., Dugo Selo, Rugvička bb, OIB: 13388647619, </w:t>
      </w:r>
      <w:r w:rsidRPr="004453B3">
        <w:t xml:space="preserve">dana </w:t>
      </w:r>
      <w:r>
        <w:t>24. ožujka</w:t>
      </w:r>
      <w:r w:rsidRPr="004453B3">
        <w:t xml:space="preserve"> 2016. </w:t>
      </w:r>
    </w:p>
    <w:p w:rsidRDefault="00DB5FDC" w:rsidP="00DB5FDC" w:rsidR="00DB5FDC" w:rsidRPr="004453B3">
      <w:pPr>
        <w:jc w:val="both"/>
      </w:pPr>
    </w:p>
    <w:p w:rsidRDefault="00DB5FDC" w:rsidP="00DB5FDC" w:rsidR="00DB5FDC" w:rsidRPr="004453B3">
      <w:pPr>
        <w:jc w:val="center"/>
      </w:pPr>
      <w:r w:rsidRPr="004453B3">
        <w:t>r i j e š i o    je</w:t>
      </w:r>
    </w:p>
    <w:p w:rsidRDefault="00DB5FDC" w:rsidP="00DB5FDC" w:rsidR="00DB5FDC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B5FDC" w:rsidP="00DB5FDC" w:rsidR="00DB5FDC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IZAZOV GRADNJA d.o.o., Dugo Selo, Rugvička bb, OIB: 13388647619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24.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B5FDC" w:rsidP="00DB5FDC" w:rsidR="00DB5FDC" w:rsidRPr="004453B3">
      <w:pPr>
        <w:pStyle w:val="BodyText21"/>
        <w:rPr>
          <w:rFonts w:hAnsi="Times New Roman" w:ascii="Times New Roman"/>
          <w:szCs w:val="24"/>
        </w:rPr>
      </w:pPr>
    </w:p>
    <w:p w:rsidRDefault="00DB5FDC" w:rsidP="00DB5FDC" w:rsidR="00DB5FDC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Ivan Prpić, OIB: 16795120342, Zagreb, Hruševečka ulica 11.</w:t>
      </w:r>
    </w:p>
    <w:p w:rsidRDefault="00DB5FDC" w:rsidP="00DB5FDC" w:rsidR="00DB5FDC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B5FDC" w:rsidP="00DB5FDC" w:rsidR="00DB5FDC">
      <w:pPr>
        <w:jc w:val="both"/>
      </w:pPr>
      <w:r w:rsidRPr="004453B3">
        <w:t xml:space="preserve">III. Zaključuje se stečajni postupak nad dužnikom </w:t>
      </w:r>
      <w:r>
        <w:t>IZAZOV GRADNJA d.o.o., Dugo Selo, Rugvička bb, OIB: 13388647619.</w:t>
      </w:r>
    </w:p>
    <w:p w:rsidRDefault="00DB5FDC" w:rsidP="00DB5FDC" w:rsidR="00DB5FDC" w:rsidRPr="004453B3">
      <w:pPr>
        <w:jc w:val="both"/>
      </w:pPr>
    </w:p>
    <w:p w:rsidRDefault="00DB5FDC" w:rsidP="00DB5FDC" w:rsidR="00DB5FDC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DB5FDC" w:rsidP="00DB5FDC" w:rsidR="00DB5FDC" w:rsidRPr="004453B3">
      <w:pPr>
        <w:jc w:val="both"/>
      </w:pPr>
    </w:p>
    <w:p w:rsidRDefault="00DB5FDC" w:rsidP="00DB5FDC" w:rsidR="00DB5FDC" w:rsidRPr="004453B3">
      <w:pPr>
        <w:ind w:left="360"/>
        <w:jc w:val="center"/>
      </w:pPr>
      <w:r w:rsidRPr="004453B3">
        <w:t>Obrazloženje</w:t>
      </w:r>
    </w:p>
    <w:p w:rsidRDefault="00DB5FDC" w:rsidP="00DB5FDC" w:rsidR="00DB5FDC" w:rsidRPr="004453B3">
      <w:pPr>
        <w:jc w:val="both"/>
      </w:pPr>
    </w:p>
    <w:p w:rsidRDefault="00DB5FDC" w:rsidP="00DB5FDC" w:rsidR="00DB5FDC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DB5FDC" w:rsidP="00DB5FDC" w:rsidR="00DB5FDC" w:rsidRPr="004453B3">
      <w:pPr>
        <w:jc w:val="both"/>
      </w:pPr>
    </w:p>
    <w:p w:rsidRDefault="00DB5FDC" w:rsidP="00DB5FDC" w:rsidR="00DB5FDC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B5FDC" w:rsidP="00DB5FDC" w:rsidR="00DB5FDC" w:rsidRPr="004453B3">
      <w:pPr>
        <w:jc w:val="both"/>
      </w:pPr>
    </w:p>
    <w:p w:rsidRDefault="00DB5FDC" w:rsidP="00DB5FDC" w:rsidR="00DB5FDC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DB5FDC" w:rsidP="00DB5FDC" w:rsidR="00DB5FDC" w:rsidRPr="004453B3">
      <w:pPr>
        <w:jc w:val="both"/>
      </w:pPr>
    </w:p>
    <w:p w:rsidRDefault="00DB5FDC" w:rsidP="00DB5FDC" w:rsidR="00DB5FDC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DB5FDC" w:rsidP="00DB5FDC" w:rsidR="00DB5FDC" w:rsidRPr="004453B3">
      <w:pPr>
        <w:jc w:val="both"/>
      </w:pPr>
    </w:p>
    <w:p w:rsidRDefault="00DB5FDC" w:rsidP="00DB5FDC" w:rsidR="00DB5FDC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B5FDC" w:rsidP="00DB5FDC" w:rsidR="00DB5FDC" w:rsidRPr="004453B3">
      <w:pPr>
        <w:jc w:val="both"/>
      </w:pPr>
    </w:p>
    <w:p w:rsidRDefault="00DB5FDC" w:rsidP="00DB5FDC" w:rsidR="00DB5FDC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B5FDC" w:rsidP="00DB5FDC" w:rsidR="00DB5FDC" w:rsidRPr="004453B3">
      <w:pPr>
        <w:jc w:val="both"/>
      </w:pPr>
    </w:p>
    <w:p w:rsidRDefault="00DB5FDC" w:rsidP="00DB5FDC" w:rsidR="00DB5FDC" w:rsidRPr="004453B3">
      <w:pPr>
        <w:jc w:val="center"/>
      </w:pPr>
      <w:r w:rsidRPr="004453B3">
        <w:t xml:space="preserve">U Zagrebu, </w:t>
      </w:r>
      <w:r>
        <w:t>24. ožujka</w:t>
      </w:r>
      <w:r w:rsidRPr="004453B3">
        <w:t xml:space="preserve"> 2016.</w:t>
      </w:r>
    </w:p>
    <w:p w:rsidRDefault="00DB5FDC" w:rsidP="00DB5FDC" w:rsidR="00DB5FDC" w:rsidRPr="004453B3">
      <w:pPr>
        <w:jc w:val="center"/>
      </w:pPr>
    </w:p>
    <w:p w:rsidRDefault="00DB5FDC" w:rsidP="00DB5FDC" w:rsidR="00DB5FDC" w:rsidRPr="004453B3">
      <w:pPr>
        <w:ind w:firstLine="720" w:left="5040"/>
        <w:jc w:val="right"/>
      </w:pPr>
      <w:r w:rsidRPr="004453B3">
        <w:t xml:space="preserve">      SUDAC:</w:t>
      </w:r>
    </w:p>
    <w:p w:rsidRDefault="00DB5FDC" w:rsidP="00DB5FDC" w:rsidR="00DB5FDC" w:rsidRPr="004453B3">
      <w:pPr>
        <w:jc w:val="right"/>
      </w:pPr>
      <w:r>
        <w:t>Goran Iskra</w:t>
      </w:r>
      <w:r w:rsidR="00A40024">
        <w:t>,v.r.</w:t>
      </w:r>
    </w:p>
    <w:p w:rsidRDefault="00DB5FDC" w:rsidP="00DB5FDC" w:rsidR="00DB5FDC" w:rsidRPr="004453B3">
      <w:pPr>
        <w:jc w:val="both"/>
      </w:pPr>
    </w:p>
    <w:p w:rsidRDefault="00DB5FDC" w:rsidP="00DB5FDC" w:rsidR="00DB5FDC" w:rsidRPr="004453B3">
      <w:pPr>
        <w:jc w:val="both"/>
      </w:pPr>
    </w:p>
    <w:p w:rsidRDefault="00DB5FDC" w:rsidP="00DB5FDC" w:rsidR="00DB5FDC" w:rsidRPr="004453B3">
      <w:pPr>
        <w:jc w:val="both"/>
      </w:pPr>
      <w:r w:rsidRPr="004453B3">
        <w:t>Uputa o pravnom lijeku:</w:t>
      </w:r>
    </w:p>
    <w:p w:rsidRDefault="00DB5FDC" w:rsidP="00DB5FDC" w:rsidR="00DB5FDC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DB5FDC" w:rsidP="00DB5FDC" w:rsidR="00DB5FDC" w:rsidRPr="004453B3">
      <w:pPr>
        <w:jc w:val="both"/>
        <w:rPr>
          <w:i/>
        </w:rPr>
      </w:pPr>
    </w:p>
    <w:p w:rsidRDefault="00DB5FDC" w:rsidP="00DB5FDC" w:rsidR="00DB5FDC" w:rsidRPr="004453B3">
      <w:pPr>
        <w:jc w:val="both"/>
      </w:pPr>
    </w:p>
    <w:p w:rsidRDefault="00A40024" w:rsidR="00A40024" w:rsidRPr="000F2755">
      <w:pPr>
        <w:jc w:val="right"/>
        <w:rPr>
          <w:sz w:val="22"/>
          <w:szCs w:val="22"/>
        </w:rPr>
      </w:pPr>
    </w:p>
    <w:p w:rsidRDefault="00A40024" w:rsidR="00A40024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A40024" w:rsidR="00A40024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A40024" w:rsidR="00A40024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DB5FDC" w:rsidP="00DB5FDC" w:rsidR="00DB5FDC" w:rsidRPr="004453B3">
      <w:pPr>
        <w:jc w:val="center"/>
        <w:rPr>
          <w:highlight w:val="green"/>
          <w:u w:val="single"/>
        </w:rPr>
      </w:pPr>
    </w:p>
    <w:p w:rsidRDefault="00DB5FDC" w:rsidP="00DB5FDC" w:rsidR="00DB5FDC" w:rsidRPr="004453B3">
      <w:pPr>
        <w:jc w:val="center"/>
        <w:rPr>
          <w:highlight w:val="green"/>
          <w:u w:val="single"/>
        </w:rPr>
      </w:pPr>
    </w:p>
    <w:p w:rsidRDefault="00DB5FDC" w:rsidP="00DB5FDC" w:rsidR="00DB5FDC" w:rsidRPr="004453B3">
      <w:pPr>
        <w:jc w:val="center"/>
        <w:rPr>
          <w:u w:val="single"/>
        </w:rPr>
      </w:pPr>
    </w:p>
    <w:p w:rsidRDefault="00DB5FDC" w:rsidP="00DB5FDC" w:rsidR="00DB5FDC" w:rsidRPr="004453B3"/>
    <w:p w:rsidRDefault="000D2C86" w:rsidP="00DB5FDC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00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DB5FDC">
      <w:t>4547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0024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B5FDC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6E0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40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0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0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40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0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0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4547</izvorni_sadrzaj>
    <derivirana_varijabla naziv="DomainObject.Predmet.Broj_1">4547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St-4547/2015</izvorni_sadrzaj>
    <derivirana_varijabla naziv="DomainObject.Predmet.OznakaBroj_1">St-4547/2015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IZAZOV GRADNJA  d.o.o. zastupanog po punomoćniku ILIJA BOŠNJAK</izvorni_sadrzaj>
    <derivirana_varijabla naziv="DomainObject.Predmet.ProtustrankaFormated_1">  IZAZOV GRADNJA  d.o.o. zastupanog po punomoćniku ILIJA BOŠNJAK</derivirana_varijabla>
  </DomainObject.Predmet.ProtustrankaFormated>
  <DomainObject.Predmet.ProtustrankaFormatedOIB>
    <izvorni_sadrzaj>  IZAZOV GRADNJA  d.o.o., OIB 13388647619 zastupanog po punomoćniku ILIJA BOŠNJAK</izvorni_sadrzaj>
    <derivirana_varijabla naziv="DomainObject.Predmet.ProtustrankaFormatedOIB_1">  IZAZOV GRADNJA  d.o.o., OIB 13388647619 zastupanog po punomoćniku ILIJA BOŠNJAK</derivirana_varijabla>
  </DomainObject.Predmet.ProtustrankaFormatedOIB>
  <DomainObject.Predmet.ProtustrankaFormatedWithAdress>
    <izvorni_sadrzaj> IZAZOV GRADNJA  d.o.o., Rugvička bb, 10370 Dugo Selo zastupanog po punomoćniku ILIJA BOŠNJAK</izvorni_sadrzaj>
    <derivirana_varijabla naziv="DomainObject.Predmet.ProtustrankaFormatedWithAdress_1"> IZAZOV GRADNJA  d.o.o., Rugvička bb, 10370 Dugo Selo zastupanog po punomoćniku ILIJA BOŠNJAK</derivirana_varijabla>
  </DomainObject.Predmet.ProtustrankaFormatedWithAdress>
  <DomainObject.Predmet.ProtustrankaFormatedWithAdressOIB>
    <izvorni_sadrzaj> IZAZOV GRADNJA  d.o.o., OIB 13388647619, Rugvička bb, 10370 Dugo Selo zastupanog po punomoćniku ILIJA BOŠNJAK</izvorni_sadrzaj>
    <derivirana_varijabla naziv="DomainObject.Predmet.ProtustrankaFormatedWithAdressOIB_1"> IZAZOV GRADNJA  d.o.o., OIB 13388647619, Rugvička bb, 10370 Dugo Selo zastupanog po punomoćniku ILIJA BOŠNJAK</derivirana_varijabla>
  </DomainObject.Predmet.ProtustrankaFormatedWithAdressOIB>
  <DomainObject.Predmet.ProtustrankaWithAdress>
    <izvorni_sadrzaj>IZAZOV GRADNJA  d.o.o. Rugvička bb, 10370 Dugo Selo</izvorni_sadrzaj>
    <derivirana_varijabla naziv="DomainObject.Predmet.ProtustrankaWithAdress_1">IZAZOV GRADNJA  d.o.o. Rugvička bb, 10370 Dugo Selo</derivirana_varijabla>
  </DomainObject.Predmet.ProtustrankaWithAdress>
  <DomainObject.Predmet.ProtustrankaWithAdressOIB>
    <izvorni_sadrzaj>IZAZOV GRADNJA  d.o.o., OIB 13388647619, Rugvička bb, 10370 Dugo Selo</izvorni_sadrzaj>
    <derivirana_varijabla naziv="DomainObject.Predmet.ProtustrankaWithAdressOIB_1">IZAZOV GRADNJA  d.o.o., OIB 13388647619, Rugvička bb, 10370 Dugo Selo</derivirana_varijabla>
  </DomainObject.Predmet.ProtustrankaWithAdressOIB>
  <DomainObject.Predmet.ProtustrankaNazivFormated>
    <izvorni_sadrzaj>IZAZOV GRADNJA  d.o.o.</izvorni_sadrzaj>
    <derivirana_varijabla naziv="DomainObject.Predmet.ProtustrankaNazivFormated_1">IZAZOV GRADNJA  d.o.o.</derivirana_varijabla>
  </DomainObject.Predmet.ProtustrankaNazivFormated>
  <DomainObject.Predmet.ProtustrankaNazivFormatedOIB>
    <izvorni_sadrzaj>IZAZOV GRADNJA  d.o.o., OIB 13388647619</izvorni_sadrzaj>
    <derivirana_varijabla naziv="DomainObject.Predmet.ProtustrankaNazivFormatedOIB_1">IZAZOV GRADNJA  d.o.o., OIB 13388647619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IZAZOV GRADNJA  d.o.o. zastupanog po punomoćniku ILIJA BOŠNJAK</item>
    </izvorni_sadrzaj>
    <derivirana_varijabla naziv="DomainObject.Predmet.ProtuStrankaListFormated_1">
      <item>IZAZOV GRADNJA  d.o.o. zastupanog po punomoćniku ILIJA BOŠNJAK</item>
    </derivirana_varijabla>
  </DomainObject.Predmet.ProtuStrankaListFormated>
  <DomainObject.Predmet.ProtuStrankaListFormatedOIB>
    <izvorni_sadrzaj>
      <item>IZAZOV GRADNJA  d.o.o., OIB 13388647619 zastupanog po punomoćniku ILIJA BOŠNJAK</item>
    </izvorni_sadrzaj>
    <derivirana_varijabla naziv="DomainObject.Predmet.ProtuStrankaListFormatedOIB_1">
      <item>IZAZOV GRADNJA  d.o.o., OIB 13388647619 zastupanog po punomoćniku ILIJA BOŠNJAK</item>
    </derivirana_varijabla>
  </DomainObject.Predmet.ProtuStrankaListFormatedOIB>
  <DomainObject.Predmet.ProtuStrankaListFormatedWithAdress>
    <izvorni_sadrzaj>
      <item>IZAZOV GRADNJA  d.o.o., Rugvička bb, 10370 Dugo Selo zastupanog po punomoćniku ILIJA BOŠNJAK</item>
    </izvorni_sadrzaj>
    <derivirana_varijabla naziv="DomainObject.Predmet.ProtuStrankaListFormatedWithAdress_1">
      <item>IZAZOV GRADNJA  d.o.o., Rugvička bb, 10370 Dugo Selo zastupanog po punomoćniku ILIJA BOŠNJAK</item>
    </derivirana_varijabla>
  </DomainObject.Predmet.ProtuStrankaListFormatedWithAdress>
  <DomainObject.Predmet.ProtuStrankaListFormatedWithAdressOIB>
    <izvorni_sadrzaj>
      <item>IZAZOV GRADNJA  d.o.o., OIB 13388647619, Rugvička bb, 10370 Dugo Selo zastupanog po punomoćniku ILIJA BOŠNJAK</item>
    </izvorni_sadrzaj>
    <derivirana_varijabla naziv="DomainObject.Predmet.ProtuStrankaListFormatedWithAdressOIB_1">
      <item>IZAZOV GRADNJA  d.o.o., OIB 13388647619, Rugvička bb, 10370 Dugo Selo zastupanog po punomoćniku ILIJA BOŠNJAK</item>
    </derivirana_varijabla>
  </DomainObject.Predmet.ProtuStrankaListFormatedWithAdressOIB>
  <DomainObject.Predmet.ProtuStrankaListNazivFormated>
    <izvorni_sadrzaj>
      <item>IZAZOV GRADNJA  d.o.o.</item>
    </izvorni_sadrzaj>
    <derivirana_varijabla naziv="DomainObject.Predmet.ProtuStrankaListNazivFormated_1">
      <item>IZAZOV GRADNJA  d.o.o.</item>
    </derivirana_varijabla>
  </DomainObject.Predmet.ProtuStrankaListNazivFormated>
  <DomainObject.Predmet.ProtuStrankaListNazivFormatedOIB>
    <izvorni_sadrzaj>
      <item>IZAZOV GRADNJA  d.o.o., OIB 13388647619</item>
    </izvorni_sadrzaj>
    <derivirana_varijabla naziv="DomainObject.Predmet.ProtuStrankaListNazivFormatedOIB_1">
      <item>IZAZOV GRADNJA  d.o.o., OIB 13388647619</item>
    </derivirana_varijabla>
  </DomainObject.Predmet.ProtuStrankaListNazivFormatedOIB>
  <DomainObject.Predmet.OstaliListFormated>
    <izvorni_sadrzaj>
      <item>ILIJA BOŠNJAK punomoćnik sudionika u postupku IZAZOV GRADNJA  d.o.o.</item>
    </izvorni_sadrzaj>
    <derivirana_varijabla naziv="DomainObject.Predmet.OstaliListFormated_1">
      <item>ILIJA BOŠNJAK punomoćnik sudionika u postupku IZAZOV GRADNJA  d.o.o.</item>
    </derivirana_varijabla>
  </DomainObject.Predmet.OstaliListFormated>
  <DomainObject.Predmet.OstaliListFormatedOIB>
    <izvorni_sadrzaj>
      <item>ILIJA BOŠNJAK, OIB 63235772284 punomoćnik sudionika u postupku IZAZOV GRADNJA  d.o.o.</item>
    </izvorni_sadrzaj>
    <derivirana_varijabla naziv="DomainObject.Predmet.OstaliListFormatedOIB_1">
      <item>ILIJA BOŠNJAK, OIB 63235772284 punomoćnik sudionika u postupku IZAZOV GRADNJA  d.o.o.</item>
    </derivirana_varijabla>
  </DomainObject.Predmet.OstaliListFormatedOIB>
  <DomainObject.Predmet.OstaliListFormatedWithAdress>
    <izvorni_sadrzaj>
      <item>ILIJA BOŠNJAK, STJEPANA RADIĆA 146, 32234 Šarengrad punomoćnik sudionika u postupku IZAZOV GRADNJA  d.o.o.</item>
    </izvorni_sadrzaj>
    <derivirana_varijabla naziv="DomainObject.Predmet.OstaliListFormatedWithAdress_1">
      <item>ILIJA BOŠNJAK, STJEPANA RADIĆA 146, 32234 Šarengrad punomoćnik sudionika u postupku IZAZOV GRADNJA  d.o.o.</item>
    </derivirana_varijabla>
  </DomainObject.Predmet.OstaliListFormatedWithAdress>
  <DomainObject.Predmet.OstaliListFormatedWithAdressOIB>
    <izvorni_sadrzaj>
      <item>ILIJA BOŠNJAK, OIB 63235772284, STJEPANA RADIĆA 146, 32234 Šarengrad punomoćnik sudionika u postupku IZAZOV GRADNJA  d.o.o.</item>
    </izvorni_sadrzaj>
    <derivirana_varijabla naziv="DomainObject.Predmet.OstaliListFormatedWithAdressOIB_1">
      <item>ILIJA BOŠNJAK, OIB 63235772284, STJEPANA RADIĆA 146, 32234 Šarengrad punomoćnik sudionika u postupku IZAZOV GRADNJA  d.o.o.</item>
    </derivirana_varijabla>
  </DomainObject.Predmet.OstaliListFormatedWithAdressOIB>
  <DomainObject.Predmet.OstaliListNazivFormated>
    <izvorni_sadrzaj>
      <item>ILIJA BOŠNJAK</item>
    </izvorni_sadrzaj>
    <derivirana_varijabla naziv="DomainObject.Predmet.OstaliListNazivFormated_1">
      <item>ILIJA BOŠNJAK</item>
    </derivirana_varijabla>
  </DomainObject.Predmet.OstaliListNazivFormated>
  <DomainObject.Predmet.OstaliListNazivFormatedOIB>
    <izvorni_sadrzaj>
      <item>ILIJA BOŠNJAK, OIB 63235772284</item>
    </izvorni_sadrzaj>
    <derivirana_varijabla naziv="DomainObject.Predmet.OstaliListNazivFormatedOIB_1">
      <item>ILIJA BOŠNJAK, OIB 63235772284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IZAZOV GRADNJA  d.o.o.</izvorni_sadrzaj>
    <derivirana_varijabla naziv="DomainObject.Predmet.ProtustrankaIDrugi_1">IZAZOV GRADNJA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IZAZOV GRADNJA  d.o.o., OIB 13388647619, Rugvička bb, 10370 Dugo Selo</izvorni_sadrzaj>
    <derivirana_varijabla naziv="DomainObject.Predmet.ProtustrankaIDrugiAdressOIB_1">IZAZOV GRADNJA  d.o.o., OIB 13388647619, Rugvička bb,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IZAZOV GRADNJA  d.o.o.</item>
      <item>FINA Regionalni centar Zagreb</item>
      <item>ILIJA BOŠNJAK</item>
    </izvorni_sadrzaj>
    <derivirana_varijabla naziv="DomainObject.Predmet.SudioniciListNaziv_1">
      <item>IZAZOV GRADNJA  d.o.o.</item>
      <item>FINA Regionalni centar Zagreb</item>
      <item>ILIJA BOŠNJAK</item>
    </derivirana_varijabla>
  </DomainObject.Predmet.SudioniciListNaziv>
  <DomainObject.Predmet.SudioniciListAdressOIB>
    <izvorni_sadrzaj>
      <item>IZAZOV GRADNJA  d.o.o., OIB 13388647619, Rugvička bb,10370 Dugo Selo</item>
      <item>FINA Regionalni centar Zagreb, OIB 85821130368, Trg svibanjskih žrtava 1995. 1,10000 Zagreb</item>
      <item>ILIJA BOŠNJAK, OIB 63235772284, STJEPANA RADIĆA 146,32234 Šarengrad</item>
    </izvorni_sadrzaj>
    <derivirana_varijabla naziv="DomainObject.Predmet.SudioniciListAdressOIB_1">
      <item>IZAZOV GRADNJA  d.o.o., OIB 13388647619, Rugvička bb,10370 Dugo Selo</item>
      <item>FINA Regionalni centar Zagreb, OIB 85821130368, Trg svibanjskih žrtava 1995. 1,10000 Zagreb</item>
      <item>ILIJA BOŠNJAK, OIB 63235772284, STJEPANA RADIĆA 146,32234 Šarengrad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13388647619</item>
      <item>, OIB 85821130368</item>
      <item>, OIB 63235772284</item>
    </izvorni_sadrzaj>
    <derivirana_varijabla naziv="DomainObject.Predmet.SudioniciListNazivOIB_1">
      <item>, OIB 13388647619</item>
      <item>, OIB 85821130368</item>
      <item>, OIB 63235772284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C8FED-E6D0-4E63-A7BE-E31037F35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2173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2016-03-24T07:45:00Z</dcterms:created>
  <dc:creator>Korisnik</dc:creator>
  <cp:lastModifiedBy>Višnja Svečak</cp:lastModifiedBy>
  <cp:lastPrinted>2016-03-24T08:37:00Z</cp:lastPrinted>
  <dcterms:modified xmlns:xsi="http://www.w3.org/2001/XMLSchema-instance" xsi:type="dcterms:W3CDTF">2016-03-24T08:37:00Z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