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a74c" w14:paraId="8c6a74c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9364F0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9364F0">
        <w:t>21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9364F0">
        <w:t>BIL-BO d.o.o., OIB: 29756802148 sa sjedištem u Ivana Mažuranića 20, Zadar, 11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9364F0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9364F0">
        <w:t>BIL-BO d.o.o., OIB: 29756802148 sa sjedištem u Ivana Mažuranića 20, Zadar</w:t>
      </w:r>
      <w:r w:rsidR="00AE7378">
        <w:t xml:space="preserve"> </w:t>
      </w:r>
      <w:r>
        <w:t xml:space="preserve">s danom </w:t>
      </w:r>
      <w:r w:rsidR="009364F0">
        <w:t>11</w:t>
      </w:r>
      <w:r w:rsidR="00423C25">
        <w:t xml:space="preserve">. travnja 2016. u </w:t>
      </w:r>
      <w:r w:rsidR="009364F0">
        <w:rPr>
          <w:bCs/>
        </w:rPr>
        <w:t>14</w:t>
      </w:r>
      <w:r w:rsidR="00571777" w:rsidRPr="00571777">
        <w:rPr>
          <w:bCs/>
        </w:rPr>
        <w:t>,</w:t>
      </w:r>
      <w:r w:rsidR="009364F0">
        <w:rPr>
          <w:bCs/>
        </w:rPr>
        <w:t>00</w:t>
      </w:r>
      <w:r w:rsidR="00571777" w:rsidRPr="00571777">
        <w:rPr>
          <w:bCs/>
        </w:rPr>
        <w:t xml:space="preserve">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571777" w:rsidR="0057015A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571777">
        <w:t>Ivan Gjurašić, Zagreb, Petrinjska 28, OIB: 66025260916.</w:t>
      </w:r>
    </w:p>
    <w:p w:rsidRDefault="00571777" w:rsidP="00571777" w:rsidR="00571777" w:rsidRPr="001E74F1">
      <w:pPr>
        <w:ind w:firstLine="705"/>
        <w:jc w:val="both"/>
        <w:rPr>
          <w:b/>
        </w:rPr>
      </w:pPr>
    </w:p>
    <w:p w:rsidRDefault="0057015A" w:rsidP="009364F0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9364F0">
        <w:t>BIL-BO d.o.o., OIB: 29756802148 sa sjedištem u Ivana Mažuranića 20, Zadar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9364F0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9364F0">
        <w:t>21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Pr="00D75141">
        <w:t xml:space="preserve">. </w:t>
      </w:r>
      <w:r w:rsidR="00661F19">
        <w:t xml:space="preserve">rujna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9364F0">
        <w:t>155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9364F0">
        <w:t>271,25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AE7378">
        <w:t xml:space="preserve">ima </w:t>
      </w:r>
      <w:r w:rsidRPr="00CF7AC9">
        <w:t>otvoren račun</w:t>
      </w:r>
      <w:r>
        <w:t xml:space="preserve"> </w:t>
      </w:r>
      <w:r w:rsidR="00AE7378">
        <w:t xml:space="preserve">kod </w:t>
      </w:r>
      <w:r w:rsidR="009364F0">
        <w:t>OTP banka Hrvatska d.d.</w:t>
      </w:r>
      <w:r w:rsidR="00AE7378"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 w:rsidR="009364F0">
        <w:t>6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9364F0">
        <w:t>11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F4D37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9364F0" w:rsidP="009364F0" w:rsidR="009364F0" w:rsidRPr="000E0307">
    <w:pPr>
      <w:pStyle w:val="Zaglavlje"/>
      <w:jc w:val="right"/>
    </w:pPr>
    <w:r>
      <w:t>Poslovni broj: 2 St-101/16-9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9364F0">
      <w:t>101</w:t>
    </w:r>
    <w:r w:rsidR="00B92875">
      <w:t>/1</w:t>
    </w:r>
    <w:r w:rsidR="004903F7">
      <w:t>6</w:t>
    </w:r>
    <w:r w:rsidR="00B92875">
      <w:t>-</w:t>
    </w:r>
    <w:r w:rsidR="009364F0">
      <w:t>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4D37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BIL-BO društvo s ograničenom odgovornošću za trgovinsko-uslužne djelatnosti</izvorni_sadrzaj>
    <derivirana_varijabla naziv="DomainObject.Predmet.ProtustrankaFormated_1">  BIL-BO društvo s ograničenom odgovornošću za trgovinsko-uslužne djelatnosti</derivirana_varijabla>
  </DomainObject.Predmet.ProtustrankaFormated>
  <DomainObject.Predmet.ProtustrankaFormatedOIB>
    <izvorni_sadrzaj>  BIL-BO društvo s ograničenom odgovornošću za trgovinsko-uslužne djelatnosti, OIB 29756802148</izvorni_sadrzaj>
    <derivirana_varijabla naziv="DomainObject.Predmet.ProtustrankaFormatedOIB_1">  BIL-BO društvo s ograničenom odgovornošću za trgovinsko-uslužne djelatnosti, OIB 29756802148</derivirana_varijabla>
  </DomainObject.Predmet.ProtustrankaFormatedOIB>
  <DomainObject.Predmet.ProtustrankaFormatedWithAdress>
    <izvorni_sadrzaj> BIL-BO društvo s ograničenom odgovornošću za trgovinsko-uslužne djelatnosti, Ivana Mažuranića 20, 23000 Zadar</izvorni_sadrzaj>
    <derivirana_varijabla naziv="DomainObject.Predmet.ProtustrankaFormatedWithAdress_1"> BIL-BO društvo s ograničenom odgovornošću za trgovinsko-uslužne djelatnosti, Ivana Mažuranića 20, 23000 Zadar</derivirana_varijabla>
  </DomainObject.Predmet.ProtustrankaFormatedWithAdress>
  <DomainObject.Predmet.ProtustrankaFormatedWithAdressOIB>
    <izvorni_sadrzaj> BIL-BO društvo s ograničenom odgovornošću za trgovinsko-uslužne djelatnosti, OIB 29756802148, Ivana Mažuranića 20, 23000 Zadar</izvorni_sadrzaj>
    <derivirana_varijabla naziv="DomainObject.Predmet.ProtustrankaFormatedWithAdressOIB_1"> BIL-BO društvo s ograničenom odgovornošću za trgovinsko-uslužne djelatnosti, OIB 29756802148, Ivana Mažuranića 20, 23000 Zadar</derivirana_varijabla>
  </DomainObject.Predmet.ProtustrankaFormatedWithAdressOIB>
  <DomainObject.Predmet.ProtustrankaWithAdress>
    <izvorni_sadrzaj>BIL-BO društvo s ograničenom odgovornošću za trgovinsko-uslužne djelatnosti Ivana Mažuranića 20, 23000 Zadar</izvorni_sadrzaj>
    <derivirana_varijabla naziv="DomainObject.Predmet.ProtustrankaWithAdress_1">BIL-BO društvo s ograničenom odgovornošću za trgovinsko-uslužne djelatnosti Ivana Mažuranića 20, 23000 Zadar</derivirana_varijabla>
  </DomainObject.Predmet.ProtustrankaWithAdress>
  <DomainObject.Predmet.ProtustrankaWithAdressOIB>
    <izvorni_sadrzaj>BIL-BO društvo s ograničenom odgovornošću za trgovinsko-uslužne djelatnosti, OIB 29756802148, Ivana Mažuranića 20, 23000 Zadar</izvorni_sadrzaj>
    <derivirana_varijabla naziv="DomainObject.Predmet.ProtustrankaWithAdressOIB_1">BIL-BO društvo s ograničenom odgovornošću za trgovinsko-uslužne djelatnosti, OIB 29756802148, Ivana Mažuranića 20, 23000 Zadar</derivirana_varijabla>
  </DomainObject.Predmet.ProtustrankaWithAdressOIB>
  <DomainObject.Predmet.ProtustrankaNazivFormated>
    <izvorni_sadrzaj>BIL-BO društvo s ograničenom odgovornošću za trgovinsko-uslužne djelatnosti</izvorni_sadrzaj>
    <derivirana_varijabla naziv="DomainObject.Predmet.ProtustrankaNazivFormated_1">BIL-BO društvo s ograničenom odgovornošću za trgovinsko-uslužne djelatnosti</derivirana_varijabla>
  </DomainObject.Predmet.ProtustrankaNazivFormated>
  <DomainObject.Predmet.ProtustrankaNazivFormatedOIB>
    <izvorni_sadrzaj>BIL-BO društvo s ograničenom odgovornošću za trgovinsko-uslužne djelatnosti, OIB 29756802148</izvorni_sadrzaj>
    <derivirana_varijabla naziv="DomainObject.Predmet.ProtustrankaNazivFormatedOIB_1">BIL-BO društvo s ograničenom odgovornošću za trgovinsko-uslužne djelatnosti, OIB 29756802148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271.25</izvorni_sadrzaj>
    <derivirana_varijabla naziv="DomainObject.Predmet.TrenutnaVrijednost_1">271.25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BIL-BO društvo s ograničenom odgovornošću za trgovinsko-uslužne djelatnosti</item>
    </izvorni_sadrzaj>
    <derivirana_varijabla naziv="DomainObject.Predmet.ProtuStrankaListFormated_1">
      <item>BIL-BO društvo s ograničenom odgovornošću za trgovinsko-uslužne djelatnosti</item>
    </derivirana_varijabla>
  </DomainObject.Predmet.ProtuStrankaListFormated>
  <DomainObject.Predmet.ProtuStrankaListFormatedOIB>
    <izvorni_sadrzaj>
      <item>BIL-BO društvo s ograničenom odgovornošću za trgovinsko-uslužne djelatnosti, OIB 29756802148</item>
    </izvorni_sadrzaj>
    <derivirana_varijabla naziv="DomainObject.Predmet.ProtuStrankaListFormatedOIB_1">
      <item>BIL-BO društvo s ograničenom odgovornošću za trgovinsko-uslužne djelatnosti, OIB 29756802148</item>
    </derivirana_varijabla>
  </DomainObject.Predmet.ProtuStrankaListFormatedOIB>
  <DomainObject.Predmet.ProtuStrankaListFormatedWithAdress>
    <izvorni_sadrzaj>
      <item>BIL-BO društvo s ograničenom odgovornošću za trgovinsko-uslužne djelatnosti, Ivana Mažuranića 20, 23000 Zadar</item>
    </izvorni_sadrzaj>
    <derivirana_varijabla naziv="DomainObject.Predmet.ProtuStrankaListFormatedWithAdress_1">
      <item>BIL-BO društvo s ograničenom odgovornošću za trgovinsko-uslužne djelatnosti, Ivana Mažuranića 20, 23000 Zadar</item>
    </derivirana_varijabla>
  </DomainObject.Predmet.ProtuStrankaListFormatedWithAdress>
  <DomainObject.Predmet.ProtuStrankaListFormatedWithAdressOIB>
    <izvorni_sadrzaj>
      <item>BIL-BO društvo s ograničenom odgovornošću za trgovinsko-uslužne djelatnosti, OIB 29756802148, Ivana Mažuranića 20, 23000 Zadar</item>
    </izvorni_sadrzaj>
    <derivirana_varijabla naziv="DomainObject.Predmet.ProtuStrankaListFormatedWithAdressOIB_1">
      <item>BIL-BO društvo s ograničenom odgovornošću za trgovinsko-uslužne djelatnosti, OIB 29756802148, Ivana Mažuranića 20, 23000 Zadar</item>
    </derivirana_varijabla>
  </DomainObject.Predmet.ProtuStrankaListFormatedWithAdressOIB>
  <DomainObject.Predmet.ProtuStrankaListNazivFormated>
    <izvorni_sadrzaj>
      <item>BIL-BO društvo s ograničenom odgovornošću za trgovinsko-uslužne djelatnosti</item>
    </izvorni_sadrzaj>
    <derivirana_varijabla naziv="DomainObject.Predmet.ProtuStrankaListNazivFormated_1">
      <item>BIL-BO društvo s ograničenom odgovornošću za trgovinsko-uslužne djelatnosti</item>
    </derivirana_varijabla>
  </DomainObject.Predmet.ProtuStrankaListNazivFormated>
  <DomainObject.Predmet.ProtuStrankaListNazivFormatedOIB>
    <izvorni_sadrzaj>
      <item>BIL-BO društvo s ograničenom odgovornošću za trgovinsko-uslužne djelatnosti, OIB 29756802148</item>
    </izvorni_sadrzaj>
    <derivirana_varijabla naziv="DomainObject.Predmet.ProtuStrankaListNazivFormatedOIB_1">
      <item>BIL-BO društvo s ograničenom odgovornošću za trgovinsko-uslužne djelatnosti, OIB 29756802148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BIL-BO društvo s ograničenom odgovornošću za trgovinsko-uslužne djelatnosti</izvorni_sadrzaj>
    <derivirana_varijabla naziv="DomainObject.Predmet.ProtustrankaIDrugi_1">BIL-BO društvo s ograničenom odgovornošću za trgovinsko-uslužne djelatnosti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BIL-BO društvo s ograničenom odgovornošću za trgovinsko-uslužne djelatnosti, OIB 29756802148, Ivana Mažuranića 20, 23000 Zadar</izvorni_sadrzaj>
    <derivirana_varijabla naziv="DomainObject.Predmet.ProtustrankaIDrugiAdressOIB_1">BIL-BO društvo s ograničenom odgovornošću za trgovinsko-uslužne djelatnosti, OIB 29756802148, Ivana Mažuranića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BIL-BO društvo s ograničenom odgovornošću za trgovinsko-uslužne djelatnosti</item>
    </izvorni_sadrzaj>
    <derivirana_varijabla naziv="DomainObject.Predmet.SudioniciListNaziv_1">
      <item>Financijska agencija</item>
      <item>BIL-BO društvo s ograničenom odgovornošću za trgovinsko-uslužne djelatnosti</item>
    </derivirana_varijabla>
  </DomainObject.Predmet.SudioniciListNaziv>
  <DomainObject.Predmet.SudioniciListAdressOIB>
    <izvorni_sadrzaj>
      <item>Financijska agencija, OIB 85821130368, Ivana Danila 4,23000 Zadar</item>
      <item>BIL-BO društvo s ograničenom odgovornošću za trgovinsko-uslužne djelatnosti, OIB 29756802148, Ivana Mažuranića 20,23000 Zadar</item>
    </izvorni_sadrzaj>
    <derivirana_varijabla naziv="DomainObject.Predmet.SudioniciListAdressOIB_1">
      <item>Financijska agencija, OIB 85821130368, Ivana Danila 4,23000 Zadar</item>
      <item>BIL-BO društvo s ograničenom odgovornošću za trgovinsko-uslužne djelatnosti, OIB 29756802148, Ivana Mažuranića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29756802148</item>
    </izvorni_sadrzaj>
    <derivirana_varijabla naziv="DomainObject.Predmet.SudioniciListNazivOIB_1">
      <item>, OIB 85821130368</item>
      <item>, OIB 29756802148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200DC-22CA-4BC1-A3FB-2D27881F7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4695</properties:Characters>
  <properties:Lines>121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2016-04-11T11:40:00Z</dcterms:created>
  <dc:creator>Administrator</dc:creator>
  <cp:lastModifiedBy>Merlina Klišmanić</cp:lastModifiedBy>
  <cp:lastPrinted>2016-04-07T07:16:00Z</cp:lastPrinted>
  <dcterms:modified xmlns:xsi="http://www.w3.org/2001/XMLSchema-instance" xsi:type="dcterms:W3CDTF">2016-04-11T11:48:00Z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