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220b" w14:paraId="a8d220b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F64C95" w:rsidRPr="00F64C95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A551C2" w:rsidRPr="00A551C2">
        <w:t>M.H.S.V. ISTRA j.d.o.o. Tar, Borgo 29 B, OIB 81353355050</w:t>
      </w:r>
      <w:r w:rsidR="00090A50" w:rsidRPr="00063D7A">
        <w:t xml:space="preserve">, </w:t>
      </w:r>
      <w:r w:rsidR="00616633">
        <w:t>0</w:t>
      </w:r>
      <w:r w:rsidR="00F64C95">
        <w:t>6</w:t>
      </w:r>
      <w:r w:rsidR="002836F4" w:rsidRPr="00063D7A">
        <w:t xml:space="preserve">. </w:t>
      </w:r>
      <w:r w:rsidR="00F64C95">
        <w:t>listopada</w:t>
      </w:r>
      <w:r w:rsidR="00616633">
        <w:t xml:space="preserve">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A551C2" w:rsidRPr="00A551C2">
        <w:t>M.H.S.V. ISTRA j.d.o.o. Tar, Borgo 29 B, OIB 81353355050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F64C95">
        <w:t>95</w:t>
      </w:r>
      <w:r w:rsidR="00A551C2">
        <w:t>6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A551C2">
        <w:t>956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F64C95">
        <w:t>30</w:t>
      </w:r>
      <w:r w:rsidR="00615064" w:rsidRPr="00063D7A">
        <w:t xml:space="preserve">. </w:t>
      </w:r>
      <w:r w:rsidR="00F64C95">
        <w:t>kolovoza</w:t>
      </w:r>
      <w:r w:rsidR="00616633">
        <w:t xml:space="preserve"> </w:t>
      </w:r>
      <w:r w:rsidR="00615064" w:rsidRPr="00063D7A">
        <w:t>2016. odlučeno je:</w:t>
      </w:r>
    </w:p>
    <w:p w:rsidRDefault="00615064" w:rsidP="00A551C2" w:rsidR="00A551C2">
      <w:pPr>
        <w:ind w:right="-2"/>
        <w:jc w:val="both"/>
      </w:pPr>
      <w:r w:rsidRPr="00063D7A">
        <w:t>„</w:t>
      </w:r>
      <w:r w:rsidR="00A551C2">
        <w:t>I.</w:t>
      </w:r>
      <w:r w:rsidR="00A551C2">
        <w:tab/>
        <w:t xml:space="preserve">Temeljem čl. 115. st. 1. Stečajnog zakona (Narodne novine broj 71/15, dalje: SZ) pokreće se prethodni postupak radi utvrđivanja pretpostavki za otvaranje stečajnog postupka nad dužnikom društvom M.H.S.V. ISTRA j.d.o.o. Tar, Borgo 29 B, OIB 81353355050, te se određuje ročište radi očitovanja o prijedlogu za otvaranje stečajnoga postupka (čl. 123. SZ-a) i radi rasprave o pretpostavkama za otvaranje stečajnoga postupka (čl. 128. st. 1. SZ-a) za dan </w:t>
      </w:r>
    </w:p>
    <w:p w:rsidRDefault="00A551C2" w:rsidP="00A551C2" w:rsidR="00A551C2">
      <w:pPr>
        <w:ind w:right="-2"/>
        <w:jc w:val="both"/>
      </w:pPr>
      <w:r>
        <w:tab/>
        <w:t>06. listopada 2016. u 12:10 sati, u Trgovačkom sudu u Pazinu, Dršćevka 1, sudnica 1,</w:t>
      </w:r>
    </w:p>
    <w:p w:rsidRDefault="00A551C2" w:rsidP="00A551C2" w:rsidR="00A551C2">
      <w:pPr>
        <w:ind w:right="-2"/>
        <w:jc w:val="both"/>
      </w:pPr>
      <w:r>
        <w:t>na koje se pozivaju:</w:t>
      </w:r>
    </w:p>
    <w:p w:rsidRDefault="00A551C2" w:rsidP="00A551C2" w:rsidR="00A551C2">
      <w:pPr>
        <w:ind w:right="-2"/>
        <w:jc w:val="both"/>
      </w:pPr>
      <w:r>
        <w:tab/>
      </w:r>
      <w:r>
        <w:tab/>
        <w:t>-  predlagatelj,</w:t>
      </w:r>
    </w:p>
    <w:p w:rsidRDefault="00A551C2" w:rsidP="00A551C2" w:rsidR="00A551C2">
      <w:pPr>
        <w:ind w:right="-2"/>
        <w:jc w:val="both"/>
      </w:pPr>
      <w:r>
        <w:tab/>
      </w:r>
      <w:r>
        <w:tab/>
        <w:t xml:space="preserve">-  dužnik, </w:t>
      </w:r>
    </w:p>
    <w:p w:rsidRDefault="00A551C2" w:rsidP="00A551C2" w:rsidR="00A551C2">
      <w:pPr>
        <w:ind w:right="-2"/>
        <w:jc w:val="both"/>
      </w:pPr>
      <w:r>
        <w:tab/>
      </w:r>
      <w:r>
        <w:tab/>
        <w:t>- zakonski zastupnik dužnika Senada Vizintin iz Tara, Borgo 29 B.</w:t>
      </w:r>
    </w:p>
    <w:p w:rsidRDefault="00A551C2" w:rsidP="00A551C2" w:rsidR="00A551C2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A551C2" w:rsidP="00A551C2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F64C95">
        <w:t xml:space="preserve"> 30. kolovoza</w:t>
      </w:r>
      <w:r w:rsidR="00616633">
        <w:t xml:space="preserve"> </w:t>
      </w:r>
      <w:r w:rsidR="002836F4" w:rsidRPr="00063D7A">
        <w:t xml:space="preserve">2016.,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lastRenderedPageBreak/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>od 06</w:t>
      </w:r>
      <w:r w:rsidR="00F64C95" w:rsidRPr="00042A52">
        <w:t xml:space="preserve">. </w:t>
      </w:r>
      <w:r w:rsidR="00F64C95">
        <w:t xml:space="preserve">listopada 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F64C95">
        <w:t>6</w:t>
      </w:r>
      <w:r w:rsidR="00FE408C" w:rsidRPr="00063D7A">
        <w:t xml:space="preserve">. </w:t>
      </w:r>
      <w:r w:rsidR="00F64C95">
        <w:t>listopada</w:t>
      </w:r>
      <w:r w:rsidR="00616633">
        <w:t xml:space="preserve">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2D699F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616633">
        <w:t>0</w:t>
      </w:r>
      <w:r w:rsidR="0092552B">
        <w:t>6</w:t>
      </w:r>
      <w:r w:rsidR="00BA018B" w:rsidRPr="00063D7A">
        <w:t xml:space="preserve">. </w:t>
      </w:r>
      <w:r w:rsidR="0092552B">
        <w:t>listopada</w:t>
      </w:r>
      <w:r w:rsidR="00616633">
        <w:t xml:space="preserve"> </w:t>
      </w:r>
      <w:r w:rsidR="00BA018B" w:rsidRPr="00063D7A">
        <w:t>2016.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DEC" w:rsidR="00E45DEC">
      <w:r>
        <w:separator/>
      </w:r>
    </w:p>
  </w:endnote>
  <w:endnote w:id="0" w:type="continuationSeparator">
    <w:p w:rsidRDefault="00E45DEC" w:rsidR="00E45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DEC" w:rsidR="00E45DEC">
      <w:r>
        <w:separator/>
      </w:r>
    </w:p>
  </w:footnote>
  <w:footnote w:id="0" w:type="continuationSeparator">
    <w:p w:rsidRDefault="00E45DEC" w:rsidR="00E45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9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551C2" w:rsidRPr="00A551C2">
      <w:rPr>
        <w:sz w:val="23"/>
        <w:szCs w:val="23"/>
      </w:rPr>
      <w:t>Posl. br. 10 St-956/16-7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F64C95">
      <w:rPr>
        <w:sz w:val="23"/>
        <w:szCs w:val="23"/>
      </w:rPr>
      <w:t>95</w:t>
    </w:r>
    <w:r w:rsidR="00A551C2">
      <w:rPr>
        <w:sz w:val="23"/>
        <w:szCs w:val="23"/>
      </w:rPr>
      <w:t>6</w:t>
    </w:r>
    <w:r w:rsidR="00AC4D95" w:rsidRPr="00AC4D95">
      <w:rPr>
        <w:sz w:val="23"/>
        <w:szCs w:val="23"/>
      </w:rPr>
      <w:t>/16-</w:t>
    </w:r>
    <w:r w:rsidR="00A551C2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699F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2D9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9048B"/>
    <w:rsid w:val="007912DA"/>
    <w:rsid w:val="007A13B6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2"/>
    <w:rsid w:val="00A551C4"/>
    <w:rsid w:val="00A552F5"/>
    <w:rsid w:val="00A568DC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6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6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M.H.S.V. ISTRA j.d.o.o. TAR</izvorni_sadrzaj>
    <derivirana_varijabla naziv="DomainObject.Predmet.ProtustrankaFormated_1">  M.H.S.V. ISTRA j.d.o.o. TAR</derivirana_varijabla>
  </DomainObject.Predmet.ProtustrankaFormated>
  <DomainObject.Predmet.ProtustrankaFormatedOIB>
    <izvorni_sadrzaj>  M.H.S.V. ISTRA j.d.o.o. TAR, OIB 81353355050</izvorni_sadrzaj>
    <derivirana_varijabla naziv="DomainObject.Predmet.ProtustrankaFormatedOIB_1">  M.H.S.V. ISTRA j.d.o.o. TAR, OIB 81353355050</derivirana_varijabla>
  </DomainObject.Predmet.ProtustrankaFormatedOIB>
  <DomainObject.Predmet.ProtustrankaFormatedWithAdress>
    <izvorni_sadrzaj> M.H.S.V. ISTRA j.d.o.o. TAR, Borgo 29 B, 52465 Tar</izvorni_sadrzaj>
    <derivirana_varijabla naziv="DomainObject.Predmet.ProtustrankaFormatedWithAdress_1"> M.H.S.V. ISTRA j.d.o.o. TAR, Borgo 29 B, 52465 Tar</derivirana_varijabla>
  </DomainObject.Predmet.ProtustrankaFormatedWithAdress>
  <DomainObject.Predmet.ProtustrankaFormatedWithAdressOIB>
    <izvorni_sadrzaj> M.H.S.V. ISTRA j.d.o.o. TAR, OIB 81353355050, Borgo 29 B, 52465 Tar</izvorni_sadrzaj>
    <derivirana_varijabla naziv="DomainObject.Predmet.ProtustrankaFormatedWithAdressOIB_1"> M.H.S.V. ISTRA j.d.o.o. TAR, OIB 81353355050, Borgo 29 B, 52465 Tar</derivirana_varijabla>
  </DomainObject.Predmet.ProtustrankaFormatedWithAdressOIB>
  <DomainObject.Predmet.ProtustrankaWithAdress>
    <izvorni_sadrzaj>M.H.S.V. ISTRA j.d.o.o. TAR Borgo 29 B, 52465 Tar</izvorni_sadrzaj>
    <derivirana_varijabla naziv="DomainObject.Predmet.ProtustrankaWithAdress_1">M.H.S.V. ISTRA j.d.o.o. TAR Borgo 29 B, 52465 Tar</derivirana_varijabla>
  </DomainObject.Predmet.ProtustrankaWithAdress>
  <DomainObject.Predmet.ProtustrankaWithAdressOIB>
    <izvorni_sadrzaj>M.H.S.V. ISTRA j.d.o.o. TAR, OIB 81353355050, Borgo 29 B, 52465 Tar</izvorni_sadrzaj>
    <derivirana_varijabla naziv="DomainObject.Predmet.ProtustrankaWithAdressOIB_1">M.H.S.V. ISTRA j.d.o.o. TAR, OIB 81353355050, Borgo 29 B, 52465 Tar</derivirana_varijabla>
  </DomainObject.Predmet.ProtustrankaWithAdressOIB>
  <DomainObject.Predmet.ProtustrankaNazivFormated>
    <izvorni_sadrzaj>M.H.S.V. ISTRA j.d.o.o. TAR</izvorni_sadrzaj>
    <derivirana_varijabla naziv="DomainObject.Predmet.ProtustrankaNazivFormated_1">M.H.S.V. ISTRA j.d.o.o. TAR</derivirana_varijabla>
  </DomainObject.Predmet.ProtustrankaNazivFormated>
  <DomainObject.Predmet.ProtustrankaNazivFormatedOIB>
    <izvorni_sadrzaj>M.H.S.V. ISTRA j.d.o.o. TAR, OIB 81353355050</izvorni_sadrzaj>
    <derivirana_varijabla naziv="DomainObject.Predmet.ProtustrankaNazivFormatedOIB_1">M.H.S.V. ISTRA j.d.o.o. TAR, OIB 81353355050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56960.15</izvorni_sadrzaj>
    <derivirana_varijabla naziv="DomainObject.Predmet.TrenutnaVrijednost_1">56960.15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M.H.S.V. ISTRA j.d.o.o. TAR</item>
    </izvorni_sadrzaj>
    <derivirana_varijabla naziv="DomainObject.Predmet.ProtuStrankaListFormated_1">
      <item>M.H.S.V. ISTRA j.d.o.o. TAR</item>
    </derivirana_varijabla>
  </DomainObject.Predmet.ProtuStrankaListFormated>
  <DomainObject.Predmet.ProtuStrankaListFormatedOIB>
    <izvorni_sadrzaj>
      <item>M.H.S.V. ISTRA j.d.o.o. TAR, OIB 81353355050</item>
    </izvorni_sadrzaj>
    <derivirana_varijabla naziv="DomainObject.Predmet.ProtuStrankaListFormatedOIB_1">
      <item>M.H.S.V. ISTRA j.d.o.o. TAR, OIB 81353355050</item>
    </derivirana_varijabla>
  </DomainObject.Predmet.ProtuStrankaListFormatedOIB>
  <DomainObject.Predmet.ProtuStrankaListFormatedWithAdress>
    <izvorni_sadrzaj>
      <item>M.H.S.V. ISTRA j.d.o.o. TAR, Borgo 29 B, 52465 Tar</item>
    </izvorni_sadrzaj>
    <derivirana_varijabla naziv="DomainObject.Predmet.ProtuStrankaListFormatedWithAdress_1">
      <item>M.H.S.V. ISTRA j.d.o.o. TAR, Borgo 29 B, 52465 Tar</item>
    </derivirana_varijabla>
  </DomainObject.Predmet.ProtuStrankaListFormatedWithAdress>
  <DomainObject.Predmet.ProtuStrankaListFormatedWithAdressOIB>
    <izvorni_sadrzaj>
      <item>M.H.S.V. ISTRA j.d.o.o. TAR, OIB 81353355050, Borgo 29 B, 52465 Tar</item>
    </izvorni_sadrzaj>
    <derivirana_varijabla naziv="DomainObject.Predmet.ProtuStrankaListFormatedWithAdressOIB_1">
      <item>M.H.S.V. ISTRA j.d.o.o. TAR, OIB 81353355050, Borgo 29 B, 52465 Tar</item>
    </derivirana_varijabla>
  </DomainObject.Predmet.ProtuStrankaListFormatedWithAdressOIB>
  <DomainObject.Predmet.ProtuStrankaListNazivFormated>
    <izvorni_sadrzaj>
      <item>M.H.S.V. ISTRA j.d.o.o. TAR</item>
    </izvorni_sadrzaj>
    <derivirana_varijabla naziv="DomainObject.Predmet.ProtuStrankaListNazivFormated_1">
      <item>M.H.S.V. ISTRA j.d.o.o. TAR</item>
    </derivirana_varijabla>
  </DomainObject.Predmet.ProtuStrankaListNazivFormated>
  <DomainObject.Predmet.ProtuStrankaListNazivFormatedOIB>
    <izvorni_sadrzaj>
      <item>M.H.S.V. ISTRA j.d.o.o. TAR, OIB 81353355050</item>
    </izvorni_sadrzaj>
    <derivirana_varijabla naziv="DomainObject.Predmet.ProtuStrankaListNazivFormatedOIB_1">
      <item>M.H.S.V. ISTRA j.d.o.o. TAR, OIB 81353355050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M.H.S.V. ISTRA j.d.o.o. TAR</izvorni_sadrzaj>
    <derivirana_varijabla naziv="DomainObject.Predmet.ProtustrankaIDrugi_1">M.H.S.V. ISTRA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M.H.S.V. ISTRA j.d.o.o. TAR, OIB 81353355050, Borgo 29 B, 52465 Tar</izvorni_sadrzaj>
    <derivirana_varijabla naziv="DomainObject.Predmet.ProtustrankaIDrugiAdressOIB_1">M.H.S.V. ISTRA j.d.o.o. TAR, OIB 81353355050, Borgo 29 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M.H.S.V. ISTRA j.d.o.o. TAR</item>
    </izvorni_sadrzaj>
    <derivirana_varijabla naziv="DomainObject.Predmet.SudioniciListNaziv_1">
      <item>FINANCIJSKA AGENCIJA, RC RIJEKA, PODRUŽNICA PULA, PULA</item>
      <item>M.H.S.V. ISTRA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M.H.S.V. ISTRA j.d.o.o. TAR, OIB 81353355050, Borgo 29 B,52465 Tar</item>
    </izvorni_sadrzaj>
    <derivirana_varijabla naziv="DomainObject.Predmet.SudioniciListAdressOIB_1">
      <item>FINANCIJSKA AGENCIJA, RC RIJEKA, PODRUŽNICA PULA, PULA, OIB 85821130368, Ulica grada Vukovara 70,10000 Zagreb</item>
      <item>M.H.S.V. ISTRA j.d.o.o. TAR, OIB 81353355050, Borgo 29 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81353355050</item>
    </izvorni_sadrzaj>
    <derivirana_varijabla naziv="DomainObject.Predmet.SudioniciListNazivOIB_1">
      <item>, OIB 85821130368</item>
      <item>, OIB 81353355050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41B37-E3BD-400B-8740-A767A9D60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3184</properties:Characters>
  <properties:Lines>87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2016-10-06T11:16:00Z</dcterms:created>
  <dc:creator>msimicic</dc:creator>
  <cp:lastModifiedBy>Sanja Lakošeljac</cp:lastModifiedBy>
  <cp:lastPrinted>2016-10-06T11:16:00Z</cp:lastPrinted>
  <dcterms:modified xmlns:xsi="http://www.w3.org/2001/XMLSchema-instance" xsi:type="dcterms:W3CDTF">2016-10-06T11:17:00Z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