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09e0" w14:paraId="b8109e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F29A7">
        <w:t>1906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084CD4">
        <w:t>, 104/2017</w:t>
      </w:r>
      <w:r>
        <w:t>)</w:t>
      </w:r>
      <w:r w:rsidR="008155EE">
        <w:t>,</w:t>
      </w:r>
      <w:r>
        <w:t xml:space="preserve"> dana </w:t>
      </w:r>
      <w:r w:rsidR="00804BB1">
        <w:t xml:space="preserve">5. prosinca 2017.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35A60" w:rsidRPr="00235A60">
        <w:t xml:space="preserve"> </w:t>
      </w:r>
      <w:r w:rsidR="004F29A7">
        <w:t>FILIGRAN ARJETA d.o.o., OIB: 76356600789, MBS: 080966657, Zagreb, Ilica 276.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F29A7">
        <w:t>11.397,06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804BB1">
        <w:t>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AF4A1B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D08DF">
      <w:t>19</w:t>
    </w:r>
    <w:r w:rsidR="004F29A7">
      <w:t>06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84CD4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04BB1"/>
    <w:rsid w:val="008155EE"/>
    <w:rsid w:val="00852FF3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A71CE"/>
    <w:rsid w:val="009E75AA"/>
    <w:rsid w:val="009E7730"/>
    <w:rsid w:val="009F3FBC"/>
    <w:rsid w:val="00A71431"/>
    <w:rsid w:val="00AC4528"/>
    <w:rsid w:val="00AD027A"/>
    <w:rsid w:val="00AF4A1B"/>
    <w:rsid w:val="00B27A01"/>
    <w:rsid w:val="00B53A01"/>
    <w:rsid w:val="00B77D67"/>
    <w:rsid w:val="00B82F18"/>
    <w:rsid w:val="00BD2F8B"/>
    <w:rsid w:val="00BE15B5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3FB2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St-1906/2017</izvorni_sadrzaj>
    <derivirana_varijabla naziv="DomainObject.Predmet.OznakaBroj_1">St-1906/2017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FILIGRAN ARJETA d.o.o. zastupanog po punomoćniku Gjergj Gegaj</izvorni_sadrzaj>
    <derivirana_varijabla naziv="DomainObject.Predmet.ProtustrankaFormated_1">  FILIGRAN ARJETA d.o.o. zastupanog po punomoćniku Gjergj Gegaj</derivirana_varijabla>
  </DomainObject.Predmet.ProtustrankaFormated>
  <DomainObject.Predmet.ProtustrankaFormatedOIB>
    <izvorni_sadrzaj>  FILIGRAN ARJETA d.o.o., OIB 76356600789 zastupanog po punomoćniku Gjergj Gegaj</izvorni_sadrzaj>
    <derivirana_varijabla naziv="DomainObject.Predmet.ProtustrankaFormatedOIB_1">  FILIGRAN ARJETA d.o.o., OIB 76356600789 zastupanog po punomoćniku Gjergj Gegaj</derivirana_varijabla>
  </DomainObject.Predmet.ProtustrankaFormatedOIB>
  <DomainObject.Predmet.ProtustrankaFormatedWithAdress>
    <izvorni_sadrzaj> FILIGRAN ARJETA d.o.o., Ilica 276, 10000 Zagreb zastupanog po punomoćniku Gjergj Gegaj</izvorni_sadrzaj>
    <derivirana_varijabla naziv="DomainObject.Predmet.ProtustrankaFormatedWithAdress_1"> FILIGRAN ARJETA d.o.o., Ilica 276, 10000 Zagreb zastupanog po punomoćniku Gjergj Gegaj</derivirana_varijabla>
  </DomainObject.Predmet.ProtustrankaFormatedWithAdress>
  <DomainObject.Predmet.ProtustrankaFormatedWithAdressOIB>
    <izvorni_sadrzaj> FILIGRAN ARJETA d.o.o., OIB 76356600789, Ilica 276, 10000 Zagreb zastupanog po punomoćniku Gjergj Gegaj</izvorni_sadrzaj>
    <derivirana_varijabla naziv="DomainObject.Predmet.ProtustrankaFormatedWithAdressOIB_1"> FILIGRAN ARJETA d.o.o., OIB 76356600789, Ilica 276, 10000 Zagreb zastupanog po punomoćniku Gjergj Gegaj</derivirana_varijabla>
  </DomainObject.Predmet.ProtustrankaFormatedWithAdressOIB>
  <DomainObject.Predmet.ProtustrankaWithAdress>
    <izvorni_sadrzaj>FILIGRAN ARJETA d.o.o. Ilica 276, 10000 Zagreb</izvorni_sadrzaj>
    <derivirana_varijabla naziv="DomainObject.Predmet.ProtustrankaWithAdress_1">FILIGRAN ARJETA d.o.o. Ilica 276, 10000 Zagreb</derivirana_varijabla>
  </DomainObject.Predmet.ProtustrankaWithAdress>
  <DomainObject.Predmet.ProtustrankaWithAdressOIB>
    <izvorni_sadrzaj>FILIGRAN ARJETA d.o.o., OIB 76356600789, Ilica 276, 10000 Zagreb</izvorni_sadrzaj>
    <derivirana_varijabla naziv="DomainObject.Predmet.ProtustrankaWithAdressOIB_1">FILIGRAN ARJETA d.o.o., OIB 76356600789, Ilica 276, 10000 Zagreb</derivirana_varijabla>
  </DomainObject.Predmet.ProtustrankaWithAdressOIB>
  <DomainObject.Predmet.ProtustrankaNazivFormated>
    <izvorni_sadrzaj>FILIGRAN ARJETA d.o.o.</izvorni_sadrzaj>
    <derivirana_varijabla naziv="DomainObject.Predmet.ProtustrankaNazivFormated_1">FILIGRAN ARJETA d.o.o.</derivirana_varijabla>
  </DomainObject.Predmet.ProtustrankaNazivFormated>
  <DomainObject.Predmet.ProtustrankaNazivFormatedOIB>
    <izvorni_sadrzaj>FILIGRAN ARJETA d.o.o., OIB 76356600789</izvorni_sadrzaj>
    <derivirana_varijabla naziv="DomainObject.Predmet.ProtustrankaNazivFormatedOIB_1">FILIGRAN ARJETA d.o.o., OIB 76356600789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FILIGRAN ARJETA d.o.o. zastupanog po punomoćniku Gjergj Gegaj</item>
    </izvorni_sadrzaj>
    <derivirana_varijabla naziv="DomainObject.Predmet.ProtuStrankaListFormated_1">
      <item>FILIGRAN ARJETA d.o.o. zastupanog po punomoćniku Gjergj Gegaj</item>
    </derivirana_varijabla>
  </DomainObject.Predmet.ProtuStrankaListFormated>
  <DomainObject.Predmet.ProtuStrankaListFormatedOIB>
    <izvorni_sadrzaj>
      <item>FILIGRAN ARJETA d.o.o., OIB 76356600789 zastupanog po punomoćniku Gjergj Gegaj</item>
    </izvorni_sadrzaj>
    <derivirana_varijabla naziv="DomainObject.Predmet.ProtuStrankaListFormatedOIB_1">
      <item>FILIGRAN ARJETA d.o.o., OIB 76356600789 zastupanog po punomoćniku Gjergj Gegaj</item>
    </derivirana_varijabla>
  </DomainObject.Predmet.ProtuStrankaListFormatedOIB>
  <DomainObject.Predmet.ProtuStrankaListFormatedWithAdress>
    <izvorni_sadrzaj>
      <item>FILIGRAN ARJETA d.o.o., Ilica 276, 10000 Zagreb zastupanog po punomoćniku Gjergj Gegaj</item>
    </izvorni_sadrzaj>
    <derivirana_varijabla naziv="DomainObject.Predmet.ProtuStrankaListFormatedWithAdress_1">
      <item>FILIGRAN ARJETA d.o.o., Ilica 276, 10000 Zagreb zastupanog po punomoćniku Gjergj Gegaj</item>
    </derivirana_varijabla>
  </DomainObject.Predmet.ProtuStrankaListFormatedWithAdress>
  <DomainObject.Predmet.ProtuStrankaListFormatedWithAdressOIB>
    <izvorni_sadrzaj>
      <item>FILIGRAN ARJETA d.o.o., OIB 76356600789, Ilica 276, 10000 Zagreb zastupanog po punomoćniku Gjergj Gegaj</item>
    </izvorni_sadrzaj>
    <derivirana_varijabla naziv="DomainObject.Predmet.ProtuStrankaListFormatedWithAdressOIB_1">
      <item>FILIGRAN ARJETA d.o.o., OIB 76356600789, Ilica 276, 10000 Zagreb zastupanog po punomoćniku Gjergj Gegaj</item>
    </derivirana_varijabla>
  </DomainObject.Predmet.ProtuStrankaListFormatedWithAdressOIB>
  <DomainObject.Predmet.ProtuStrankaListNazivFormated>
    <izvorni_sadrzaj>
      <item>FILIGRAN ARJETA d.o.o.</item>
    </izvorni_sadrzaj>
    <derivirana_varijabla naziv="DomainObject.Predmet.ProtuStrankaListNazivFormated_1">
      <item>FILIGRAN ARJETA d.o.o.</item>
    </derivirana_varijabla>
  </DomainObject.Predmet.ProtuStrankaListNazivFormated>
  <DomainObject.Predmet.ProtuStrankaListNazivFormatedOIB>
    <izvorni_sadrzaj>
      <item>FILIGRAN ARJETA d.o.o., OIB 76356600789</item>
    </izvorni_sadrzaj>
    <derivirana_varijabla naziv="DomainObject.Predmet.ProtuStrankaListNazivFormatedOIB_1">
      <item>FILIGRAN ARJETA d.o.o., OIB 76356600789</item>
    </derivirana_varijabla>
  </DomainObject.Predmet.ProtuStrankaListNazivFormatedOIB>
  <DomainObject.Predmet.OstaliListFormated>
    <izvorni_sadrzaj>
      <item>Gjergj Gegaj punomoćnik sudionika u postupku FILIGRAN ARJETA d.o.o.</item>
    </izvorni_sadrzaj>
    <derivirana_varijabla naziv="DomainObject.Predmet.OstaliListFormated_1">
      <item>Gjergj Gegaj punomoćnik sudionika u postupku FILIGRAN ARJETA d.o.o.</item>
    </derivirana_varijabla>
  </DomainObject.Predmet.OstaliListFormated>
  <DomainObject.Predmet.OstaliListFormatedOIB>
    <izvorni_sadrzaj>
      <item>Gjergj Gegaj, OIB 06319895394 punomoćnik sudionika u postupku FILIGRAN ARJETA d.o.o.</item>
    </izvorni_sadrzaj>
    <derivirana_varijabla naziv="DomainObject.Predmet.OstaliListFormatedOIB_1">
      <item>Gjergj Gegaj, OIB 06319895394 punomoćnik sudionika u postupku FILIGRAN ARJETA d.o.o.</item>
    </derivirana_varijabla>
  </DomainObject.Predmet.OstaliListFormatedOIB>
  <DomainObject.Predmet.OstaliListFormatedWithAdress>
    <izvorni_sadrzaj>
      <item>Gjergj Gegaj, Savski Gaj Ii. 14, 10000 Zagreb punomoćnik sudionika u postupku FILIGRAN ARJETA d.o.o.</item>
    </izvorni_sadrzaj>
    <derivirana_varijabla naziv="DomainObject.Predmet.OstaliListFormatedWithAdress_1">
      <item>Gjergj Gegaj, Savski Gaj Ii. 14, 10000 Zagreb punomoćnik sudionika u postupku FILIGRAN ARJETA d.o.o.</item>
    </derivirana_varijabla>
  </DomainObject.Predmet.OstaliListFormatedWithAdress>
  <DomainObject.Predmet.OstaliListFormatedWithAdressOIB>
    <izvorni_sadrzaj>
      <item>Gjergj Gegaj, OIB 06319895394, Savski Gaj Ii. 14, 10000 Zagreb punomoćnik sudionika u postupku FILIGRAN ARJETA d.o.o.</item>
    </izvorni_sadrzaj>
    <derivirana_varijabla naziv="DomainObject.Predmet.OstaliListFormatedWithAdressOIB_1">
      <item>Gjergj Gegaj, OIB 06319895394, Savski Gaj Ii. 14, 10000 Zagreb punomoćnik sudionika u postupku FILIGRAN ARJETA d.o.o.</item>
    </derivirana_varijabla>
  </DomainObject.Predmet.OstaliListFormatedWithAdressOIB>
  <DomainObject.Predmet.OstaliListNazivFormated>
    <izvorni_sadrzaj>
      <item>Gjergj Gegaj</item>
    </izvorni_sadrzaj>
    <derivirana_varijabla naziv="DomainObject.Predmet.OstaliListNazivFormated_1">
      <item>Gjergj Gegaj</item>
    </derivirana_varijabla>
  </DomainObject.Predmet.OstaliListNazivFormated>
  <DomainObject.Predmet.OstaliListNazivFormatedOIB>
    <izvorni_sadrzaj>
      <item>Gjergj Gegaj, OIB 06319895394</item>
    </izvorni_sadrzaj>
    <derivirana_varijabla naziv="DomainObject.Predmet.OstaliListNazivFormatedOIB_1">
      <item>Gjergj Gegaj, OIB 06319895394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FILIGRAN ARJETA d.o.o.</izvorni_sadrzaj>
    <derivirana_varijabla naziv="DomainObject.Predmet.ProtustrankaIDrugi_1">FILIGRAN ARJETA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FILIGRAN ARJETA d.o.o., OIB 76356600789, Ilica 276, 10000 Zagreb</izvorni_sadrzaj>
    <derivirana_varijabla naziv="DomainObject.Predmet.ProtustrankaIDrugiAdressOIB_1">FILIGRAN ARJETA d.o.o., OIB 76356600789, Ilica 276,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FILIGRAN ARJETA d.o.o.</item>
      <item>Gjergj Gegaj</item>
    </izvorni_sadrzaj>
    <derivirana_varijabla naziv="DomainObject.Predmet.SudioniciListNaziv_1">
      <item>FINA Regionalni centar Zagreb</item>
      <item>FILIGRAN ARJETA d.o.o.</item>
      <item>Gjergj Gegaj</item>
    </derivirana_varijabla>
  </DomainObject.Predmet.SudioniciListNaziv>
  <DomainObject.Predmet.SudioniciListAdressOIB>
    <izvorni_sadrzaj>
      <item>FINA Regionalni centar Zagreb, OIB 85821130368, Trg svibanjskih žrtava 1995.1,10000 Zagreb</item>
      <item>FILIGRAN ARJETA d.o.o., OIB 76356600789, Ilica 276,10000 Zagreb</item>
      <item>Gjergj Gegaj, OIB 06319895394, Savski Gaj Ii. 14,10000 Zagreb</item>
    </izvorni_sadrzaj>
    <derivirana_varijabla naziv="DomainObject.Predmet.SudioniciListAdressOIB_1">
      <item>FINA Regionalni centar Zagreb, OIB 85821130368, Trg svibanjskih žrtava 1995.1,10000 Zagreb</item>
      <item>FILIGRAN ARJETA d.o.o., OIB 76356600789, Ilica 276,10000 Zagreb</item>
      <item>Gjergj Gegaj, OIB 06319895394, Savski Gaj Ii.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76356600789</item>
      <item>, OIB 06319895394</item>
    </izvorni_sadrzaj>
    <derivirana_varijabla naziv="DomainObject.Predmet.SudioniciListNazivOIB_1">
      <item>, OIB 85821130368</item>
      <item>, OIB 76356600789</item>
      <item>, OIB 06319895394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20C096-429D-4838-BBE0-8C30CA5E58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1355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2017-11-07T06:55:00Z</dcterms:created>
  <dc:creator>ilukac</dc:creator>
  <cp:lastModifiedBy>Mirela Šantek</cp:lastModifiedBy>
  <cp:lastPrinted>2017-12-05T08:38:00Z</cp:lastPrinted>
  <dcterms:modified xmlns:xsi="http://www.w3.org/2001/XMLSchema-instance" xsi:type="dcterms:W3CDTF">2017-12-05T14:31:00Z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