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745e" w14:paraId="47f745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C5146C">
        <w:t>2566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C5146C">
        <w:t>ELRAD VRBOVEC j.d.o.o. za trgovinu i usluge, Vrbovec, Gradečka 40, MBS: 080900503, OIB: 91168819906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C5146C">
        <w:t xml:space="preserve">ELRAD VRBOVEC j.d.o.o. za trgovinu i usluge, Vrbovec, Gradečka 40, MBS: 080900503, OIB: 91168819906 </w:t>
      </w:r>
      <w:r w:rsidR="00224AFF">
        <w:t xml:space="preserve">iznosi </w:t>
      </w:r>
      <w:r w:rsidR="00C5146C">
        <w:t>22.414,54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C5146C">
        <w:t>Borivoj Vasiljević, Vrbovec, Gradečka 40, OIB: 46875698789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C5146C">
        <w:t>2566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17C40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7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7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2566</izvorni_sadrzaj>
    <derivirana_varijabla naziv="DomainObject.Predmet.Broj_1">2566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St-2566/2016</izvorni_sadrzaj>
    <derivirana_varijabla naziv="DomainObject.Predmet.OznakaBroj_1">St-2566/2016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ELRAD VRBOVEC jednostavno društvo s ograničenom odgovornošću za trgovinu i usluge</izvorni_sadrzaj>
    <derivirana_varijabla naziv="DomainObject.Predmet.ProtustrankaFormated_1">  ELRAD VRBOVEC jednostavno društvo s ograničenom odgovornošću za trgovinu i usluge</derivirana_varijabla>
  </DomainObject.Predmet.ProtustrankaFormated>
  <DomainObject.Predmet.ProtustrankaFormatedOIB>
    <izvorni_sadrzaj>  ELRAD VRBOVEC jednostavno društvo s ograničenom odgovornošću za trgovinu i usluge, OIB 91168819906</izvorni_sadrzaj>
    <derivirana_varijabla naziv="DomainObject.Predmet.ProtustrankaFormatedOIB_1">  ELRAD VRBOVEC jednostavno društvo s ograničenom odgovornošću za trgovinu i usluge, OIB 91168819906</derivirana_varijabla>
  </DomainObject.Predmet.ProtustrankaFormatedOIB>
  <DomainObject.Predmet.ProtustrankaFormatedWithAdress>
    <izvorni_sadrzaj> ELRAD VRBOVEC jednostavno društvo s ograničenom odgovornošću za trgovinu i usluge, Gradečka 40, 10340 Vrbovec</izvorni_sadrzaj>
    <derivirana_varijabla naziv="DomainObject.Predmet.ProtustrankaFormatedWithAdress_1"> ELRAD VRBOVEC jednostavno društvo s ograničenom odgovornošću za trgovinu i usluge, Gradečka 40, 10340 Vrbovec</derivirana_varijabla>
  </DomainObject.Predmet.ProtustrankaFormatedWithAdress>
  <DomainObject.Predmet.ProtustrankaFormatedWithAdressOIB>
    <izvorni_sadrzaj> ELRAD VRBOVEC jednostavno društvo s ograničenom odgovornošću za trgovinu i usluge, OIB 91168819906, Gradečka 40, 10340 Vrbovec</izvorni_sadrzaj>
    <derivirana_varijabla naziv="DomainObject.Predmet.ProtustrankaFormatedWithAdressOIB_1"> ELRAD VRBOVEC jednostavno društvo s ograničenom odgovornošću za trgovinu i usluge, OIB 91168819906, Gradečka 40, 10340 Vrbovec</derivirana_varijabla>
  </DomainObject.Predmet.ProtustrankaFormatedWithAdressOIB>
  <DomainObject.Predmet.ProtustrankaWithAdress>
    <izvorni_sadrzaj>ELRAD VRBOVEC jednostavno društvo s ograničenom odgovornošću za trgovinu i usluge Gradečka 40, 10340 Vrbovec</izvorni_sadrzaj>
    <derivirana_varijabla naziv="DomainObject.Predmet.ProtustrankaWithAdress_1">ELRAD VRBOVEC jednostavno društvo s ograničenom odgovornošću za trgovinu i usluge Gradečka 40, 10340 Vrbovec</derivirana_varijabla>
  </DomainObject.Predmet.ProtustrankaWithAdress>
  <DomainObject.Predmet.ProtustrankaWithAdressOIB>
    <izvorni_sadrzaj>ELRAD VRBOVEC jednostavno društvo s ograničenom odgovornošću za trgovinu i usluge, OIB 91168819906, Gradečka 40, 10340 Vrbovec</izvorni_sadrzaj>
    <derivirana_varijabla naziv="DomainObject.Predmet.ProtustrankaWithAdressOIB_1">ELRAD VRBOVEC jednostavno društvo s ograničenom odgovornošću za trgovinu i usluge, OIB 91168819906, Gradečka 40, 10340 Vrbovec</derivirana_varijabla>
  </DomainObject.Predmet.ProtustrankaWithAdressOIB>
  <DomainObject.Predmet.ProtustrankaNazivFormated>
    <izvorni_sadrzaj>ELRAD VRBOVEC jednostavno društvo s ograničenom odgovornošću za trgovinu i usluge</izvorni_sadrzaj>
    <derivirana_varijabla naziv="DomainObject.Predmet.ProtustrankaNazivFormated_1">ELRAD VRBOVEC jednostavno društvo s ograničenom odgovornošću za trgovinu i usluge</derivirana_varijabla>
  </DomainObject.Predmet.ProtustrankaNazivFormated>
  <DomainObject.Predmet.ProtustrankaNazivFormatedOIB>
    <izvorni_sadrzaj>ELRAD VRBOVEC jednostavno društvo s ograničenom odgovornošću za trgovinu i usluge, OIB 91168819906</izvorni_sadrzaj>
    <derivirana_varijabla naziv="DomainObject.Predmet.ProtustrankaNazivFormatedOIB_1">ELRAD VRBOVEC jednostavno društvo s ograničenom odgovornošću za trgovinu i usluge, OIB 91168819906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ELRAD VRBOVEC jednostavno društvo s ograničenom odgovornošću za trgovinu i usluge</item>
    </izvorni_sadrzaj>
    <derivirana_varijabla naziv="DomainObject.Predmet.ProtuStrankaListFormated_1">
      <item>ELRAD VRBOVEC jednostavno društvo s ograničenom odgovornošću za trgovinu i usluge</item>
    </derivirana_varijabla>
  </DomainObject.Predmet.ProtuStrankaListFormated>
  <DomainObject.Predmet.ProtuStrankaListFormatedOIB>
    <izvorni_sadrzaj>
      <item>ELRAD VRBOVEC jednostavno društvo s ograničenom odgovornošću za trgovinu i usluge, OIB 91168819906</item>
    </izvorni_sadrzaj>
    <derivirana_varijabla naziv="DomainObject.Predmet.ProtuStrankaListFormatedOIB_1">
      <item>ELRAD VRBOVEC jednostavno društvo s ograničenom odgovornošću za trgovinu i usluge, OIB 91168819906</item>
    </derivirana_varijabla>
  </DomainObject.Predmet.ProtuStrankaListFormatedOIB>
  <DomainObject.Predmet.ProtuStrankaListFormatedWithAdress>
    <izvorni_sadrzaj>
      <item>ELRAD VRBOVEC jednostavno društvo s ograničenom odgovornošću za trgovinu i usluge, Gradečka 40, 10340 Vrbovec</item>
    </izvorni_sadrzaj>
    <derivirana_varijabla naziv="DomainObject.Predmet.ProtuStrankaListFormatedWithAdress_1">
      <item>ELRAD VRBOVEC jednostavno društvo s ograničenom odgovornošću za trgovinu i usluge, Gradečka 40, 10340 Vrbovec</item>
    </derivirana_varijabla>
  </DomainObject.Predmet.ProtuStrankaListFormatedWithAdress>
  <DomainObject.Predmet.ProtuStrankaListFormatedWithAdressOIB>
    <izvorni_sadrzaj>
      <item>ELRAD VRBOVEC jednostavno društvo s ograničenom odgovornošću za trgovinu i usluge, OIB 91168819906, Gradečka 40, 10340 Vrbovec</item>
    </izvorni_sadrzaj>
    <derivirana_varijabla naziv="DomainObject.Predmet.ProtuStrankaListFormatedWithAdressOIB_1">
      <item>ELRAD VRBOVEC jednostavno društvo s ograničenom odgovornošću za trgovinu i usluge, OIB 91168819906, Gradečka 40, 10340 Vrbovec</item>
    </derivirana_varijabla>
  </DomainObject.Predmet.ProtuStrankaListFormatedWithAdressOIB>
  <DomainObject.Predmet.ProtuStrankaListNazivFormated>
    <izvorni_sadrzaj>
      <item>ELRAD VRBOVEC jednostavno društvo s ograničenom odgovornošću za trgovinu i usluge</item>
    </izvorni_sadrzaj>
    <derivirana_varijabla naziv="DomainObject.Predmet.ProtuStrankaListNazivFormated_1">
      <item>ELRAD VRBOVEC jednostavno društvo s ograničenom odgovornošću za trgovinu i usluge</item>
    </derivirana_varijabla>
  </DomainObject.Predmet.ProtuStrankaListNazivFormated>
  <DomainObject.Predmet.ProtuStrankaListNazivFormatedOIB>
    <izvorni_sadrzaj>
      <item>ELRAD VRBOVEC jednostavno društvo s ograničenom odgovornošću za trgovinu i usluge, OIB 91168819906</item>
    </izvorni_sadrzaj>
    <derivirana_varijabla naziv="DomainObject.Predmet.ProtuStrankaListNazivFormatedOIB_1">
      <item>ELRAD VRBOVEC jednostavno društvo s ograničenom odgovornošću za trgovinu i usluge, OIB 91168819906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ELRAD VRBOVEC jednostavno društvo s ograničenom odgovornošću za trgovinu i usluge</izvorni_sadrzaj>
    <derivirana_varijabla naziv="DomainObject.Predmet.ProtustrankaIDrugi_1">ELRAD VRBOVEC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ELRAD VRBOVEC jednostavno društvo s ograničenom odgovornošću za trgovinu i usluge, OIB 91168819906, Gradečka 40, 10340 Vrbovec</izvorni_sadrzaj>
    <derivirana_varijabla naziv="DomainObject.Predmet.ProtustrankaIDrugiAdressOIB_1">ELRAD VRBOVEC jednostavno društvo s ograničenom odgovornošću za trgovinu i usluge, OIB 91168819906, Gradečka 40,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ELRAD VRBOVEC jednostavno društvo s ograničenom odgovornošću za trgovinu i usluge</item>
      <item>FINA Regionalni centar Zagreb</item>
    </izvorni_sadrzaj>
    <derivirana_varijabla naziv="DomainObject.Predmet.SudioniciListNaziv_1">
      <item>ELRAD VRBOVEC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ELRAD VRBOVEC jednostavno društvo s ograničenom odgovornošću za trgovinu i usluge, OIB 91168819906, Gradečka 40,10340 Vrbovec</item>
      <item>FINA Regionalni centar Zagreb, OIB 85821130368, Trg svibanjskih žrtava 1995. br. 1,10000 Zagreb</item>
    </izvorni_sadrzaj>
    <derivirana_varijabla naziv="DomainObject.Predmet.SudioniciListAdressOIB_1">
      <item>ELRAD VRBOVEC jednostavno društvo s ograničenom odgovornošću za trgovinu i usluge, OIB 91168819906, Gradečka 40,10340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91168819906</item>
      <item>, OIB 85821130368</item>
    </izvorni_sadrzaj>
    <derivirana_varijabla naziv="DomainObject.Predmet.SudioniciListNazivOIB_1">
      <item>, OIB 91168819906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2016-10-18T09:45:00Z</dcterms:created>
  <dc:creator>Korisnik</dc:creator>
  <cp:lastModifiedBy>Žana Bem</cp:lastModifiedBy>
  <cp:lastPrinted>2016-10-18T09:35:00Z</cp:lastPrinted>
  <dcterms:modified xmlns:xsi="http://www.w3.org/2001/XMLSchema-instance" xsi:type="dcterms:W3CDTF">2016-10-18T09:46:00Z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