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eb6b" w14:paraId="413eb6b" w:rsidRDefault="00937FF9" w:rsidP="002447BE" w:rsidR="002447BE" w:rsidRPr="002447BE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47BE" w:rsidRPr="002447BE">
        <w:rPr>
          <w:rFonts w:cs="Times New Roman" w:eastAsia="Times New Roman"/>
          <w:lang w:eastAsia="hr-HR"/>
        </w:rPr>
        <w:t xml:space="preserve">       </w:t>
      </w:r>
      <w:r w:rsidR="002447BE" w:rsidRPr="002447BE">
        <w:rPr>
          <w:rFonts w:cs="Times New Roman" w:eastAsia="Times New Roman"/>
          <w:b w:val="false"/>
          <w:lang w:eastAsia="hr-HR"/>
        </w:rPr>
        <w:t>REPUBLIKA HRVATSKA</w:t>
      </w:r>
    </w:p>
    <w:p w:rsidRDefault="002447BE" w:rsidP="002447BE" w:rsidR="002447BE" w:rsidRPr="002447BE">
      <w:pPr>
        <w:spacing w:after="0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TRGOVAČKI SUD U ZAGREBU</w:t>
      </w:r>
    </w:p>
    <w:p w:rsidRDefault="002447BE" w:rsidP="002447BE" w:rsidR="002447BE" w:rsidRPr="002447BE">
      <w:pPr>
        <w:spacing w:after="0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            STALNA SLUŽBA </w:t>
      </w:r>
    </w:p>
    <w:p w:rsidRDefault="002447BE" w:rsidP="002447BE" w:rsidR="002447BE" w:rsidRPr="002447BE">
      <w:pPr>
        <w:spacing w:after="0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    Karlovac, Ljudevita Šestića 4</w:t>
      </w:r>
    </w:p>
    <w:p w:rsidRDefault="002447BE" w:rsidP="002447BE" w:rsidR="002447BE" w:rsidRPr="002447BE">
      <w:pPr>
        <w:spacing w:after="0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spacing w:after="0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spacing w:after="0"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ab/>
        <w:t>TRGOVAČKI SUD U ZAGREBU, Stalna služba</w:t>
      </w:r>
      <w:r w:rsidRPr="002447BE">
        <w:rPr>
          <w:rFonts w:cs="Times New Roman" w:eastAsia="Times New Roman"/>
          <w:b/>
          <w:lang w:eastAsia="hr-HR"/>
        </w:rPr>
        <w:t>,</w:t>
      </w:r>
      <w:r w:rsidRPr="002447BE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23. veljače 2017. donosi slijedeći</w:t>
      </w:r>
    </w:p>
    <w:p w:rsidRDefault="002447BE" w:rsidP="002447BE" w:rsidR="002447BE" w:rsidRPr="002447BE">
      <w:pPr>
        <w:spacing w:after="0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spacing w:after="0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spacing w:after="0"/>
        <w:jc w:val="center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>Z A K L J U Č A K</w:t>
      </w:r>
    </w:p>
    <w:p w:rsidRDefault="002447BE" w:rsidP="002447BE" w:rsidR="002447BE" w:rsidRPr="002447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47BE" w:rsidP="002447BE" w:rsidR="002447BE" w:rsidRPr="002447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</w:rPr>
      </w:pPr>
      <w:r w:rsidRPr="002447BE">
        <w:rPr>
          <w:rFonts w:cs="Times New Roman" w:eastAsia="Times New Roman"/>
          <w:lang w:eastAsia="hr-HR"/>
        </w:rPr>
        <w:t>Utvrđuje se da je vrijednost nekretnina:</w:t>
      </w:r>
    </w:p>
    <w:p w:rsidRDefault="002447BE" w:rsidP="002447BE" w:rsidR="002447BE" w:rsidRPr="002447BE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5641, ORANICA PESKI  ukupne površine 800 m2, upisano u zk.ul.br. 3524,  k.o. Strmec Samoborski, u iznosu od 95.847,79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6519/1, ORANICA PESKI  ukupne površine 510 m2, upisano u zk.ul.br. 3354,  k.o. Strmec Samoborski, u iznosu od 12.949,91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67.499,62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5632, ORANICA   ukupne površine 1030 m2, upisano u zk.ul.br. 1819,  k.o. Strmec Samoborski, u iznosu od 123.404,35 kn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5633/1, ORANICA PESKI  ukupne površine 1517 m2, upisano u zk.ul.br. 1598,  k.o. Strmec Samoborski, u iznosu od 181.751,23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5640, ORANICA PESKI  ukupne površine 806 m2, upisano u zk.ul.br. 3535,  k.o. Strmec Samoborski, u iznosu od 96.566,65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11.262,05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5642, ORANICA PESKI  ukupne površine 1252 m2, upisano u zk.ul.br. 1964,  k.o. Strmec Samoborski, u iznosu od 126.159,67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6514/3 ORANICA ukupne površine 638 m2, upisano u zk.ul.br. 3331, k.o. Strmec Samoborski, u iznosu od 45.862,37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6506/3, ORANICA  ukupne površine 41 m2, upisano u zk.ul.br. 3330,  k.o. Strmec Samoborski, u iznosu od 2.947,26 kn.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6508/4, ORANICA  ukupne površine 878 m2, upisano u zk.ul.br. 3330,  k.o. Strmec Samoborski, u iznosu od 63.114,67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6509/3, ORANICA  ukupne površine 1515 m2, upisano u zk.ul.br. 3330,  k.o. Strmec Samoborski, u iznosu od 108.905,16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lastRenderedPageBreak/>
        <w:t>k.č.br. 6510/3, ORANICA  ukupne površine 801 m2, upisano u zk.ul.br. 3330,  k.o. Strmec Samoborski, u iznosu 57.579,54 kn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6510/5, ORANICA  ukupne površine 4 m2, upisano u zk.ul.br. 3330,  k.o. Strmec Samoborski, u iznosu od 287,53 kn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6511/3, ORANICA  ukupne površine 286 m2, upisano u zk.ul.br. 3330,  k.o. Strmec Samoborski, u iznosu od 20.558,99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6512/3, ORANICA  ukupne površine 1025 m2, upisano u zk.ul.br. 3330,  k.o. Strmec Samoborski, u iznosu od 73.681,70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6513/3, ORANICA  ukupne površine 518 m2, upisano u zk.ul.br. 3330,  k.o. Strmec Samoborski, u iznosu od 37.236,21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6513/5, ORANICA  ukupne površine 75 m2, upisano u zk.ul.br. 3330,  k.o. Strmec Samoborski, u iznosu od 5.391,33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6568/3, ORANICA  ukupne površine 208 m2, upisano u zk.ul.br. 3330,  k.o. Strmec Samoborski, u iznosu od 14.951,91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6569/1, ORANICA  ukupne površine 109 m2, upisano u zk.ul.br. 3330,  k.o. Strmec Samoborski, u iznosu od 7.835,42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6569/2, ORANICA  ukupne površine 4 m2, upisano u zk.ul.br. 3330,  k.o. Strmec Samoborski, u iznosu od 280,56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6570/1, ORANICA  ukupne površine 18 m2, upisano u zk.ul.br. 3330,  k.o. Strmec Samoborski, u iznosu od 1.293,92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6582/1, ORANICA  ukupne površine 1460 m2, upisano u zk.ul.br. 3330,  k.o. Strmec Samoborski, u iznosu od 104.951,51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6587/1, ORANICA  ukupne površine 2376 m2, upisano u zk.ul.br. 3330,  k.o. Strmec Samoborski, u iznosu od 170.797,79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56.069,98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6590/4, ORANICA PESCI ukupne površine 2 m2, upisano u zk.ul.br. 3330,  k.o. Strmec Samoborski, u iznosu od 143,77 kn.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143,77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6591/4, ORANICA  ukupne površine 73 m2, upisano u zk.ul.br. 3330,  k.o. Strmec Samoborski, u iznosu od 5.241,01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7.492,03 kn, 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6593/8, ORANICA  ukupne površine 66 m2, upisano u zk.ul.br. 3330,  k.o. Strmec Samoborski, u iznosu od 4.744,37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6603/3, ORANICA  ukupne površine 108 m2, upisano u zk.ul.br. 3330,  k.o. Strmec Samoborski, u iznosu od 7.763,53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6515/1, ORANICA ukupne površine 765 m2,  upisano u zk.ul.br. 859,  k.o. Strmec Samoborski, u iznosu od 18.331,39 kn,</w:t>
      </w:r>
    </w:p>
    <w:p w:rsidRDefault="002447BE" w:rsidP="002447BE" w:rsidR="002447BE" w:rsidRPr="002447BE">
      <w:pPr>
        <w:numPr>
          <w:ilvl w:val="0"/>
          <w:numId w:val="48"/>
        </w:numPr>
        <w:tabs>
          <w:tab w:pos="426" w:val="left"/>
        </w:tabs>
        <w:spacing w:lineRule="auto" w:line="276" w:after="0"/>
        <w:contextualSpacing/>
        <w:jc w:val="both"/>
        <w:rPr>
          <w:rFonts w:cs="Times New Roman" w:eastAsia="Times New Roman"/>
          <w:color w:val="000000"/>
        </w:rPr>
      </w:pPr>
      <w:r w:rsidRPr="002447BE">
        <w:rPr>
          <w:rFonts w:cs="Times New Roman" w:eastAsia="Times New Roman"/>
          <w:lang w:val="en-US"/>
        </w:rPr>
        <w:lastRenderedPageBreak/>
        <w:t>k.č.br. 6515/3, ORANICA  ukupne površine 234 m2,  upisano u zk.ul.br. 859,  k.o. Strmec Samoborski, u iznosu od 16.820,99 kn.</w:t>
      </w:r>
    </w:p>
    <w:p w:rsidRDefault="002447BE" w:rsidP="002447BE" w:rsidR="002447BE" w:rsidRPr="002447BE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b/>
          <w:lang w:eastAsia="hr-HR"/>
        </w:rPr>
        <w:t xml:space="preserve">II. </w:t>
      </w:r>
      <w:r w:rsidRPr="002447BE">
        <w:rPr>
          <w:rFonts w:cs="Times New Roman" w:eastAsia="Times New Roman"/>
          <w:lang w:eastAsia="hr-HR"/>
        </w:rPr>
        <w:t>Nekretnine iz točke I. ovog zaključka bit će prodavane na trinaestoj usmenoj javnoj dražbi (čl. 97. Ovršnog zakona – NN br. 112/12, 25/13, 93/14, dalje:OZ).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2447BE">
        <w:rPr>
          <w:rFonts w:cs="Times New Roman" w:eastAsia="Times New Roman"/>
          <w:b/>
          <w:lang w:eastAsia="hr-HR"/>
        </w:rPr>
        <w:t xml:space="preserve">16. ožujka 2017. godine u 13,00 sati. 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b/>
          <w:lang w:eastAsia="hr-HR"/>
        </w:rPr>
        <w:t>III.</w:t>
      </w:r>
      <w:r w:rsidRPr="002447BE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b/>
          <w:lang w:eastAsia="hr-HR"/>
        </w:rPr>
        <w:t>IV.</w:t>
      </w:r>
      <w:r w:rsidRPr="002447BE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b/>
          <w:lang w:eastAsia="hr-HR"/>
        </w:rPr>
        <w:t>V</w:t>
      </w:r>
      <w:r w:rsidRPr="002447BE">
        <w:rPr>
          <w:rFonts w:cs="Times New Roman" w:eastAsia="Times New Roman"/>
          <w:lang w:eastAsia="hr-HR"/>
        </w:rPr>
        <w:t>. Uvjeti prodaje (čl. 98. OZ-a):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numPr>
          <w:ilvl w:val="0"/>
          <w:numId w:val="49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</w:rPr>
      </w:pPr>
      <w:r w:rsidRPr="002447BE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2447BE" w:rsidP="002447BE" w:rsidR="002447BE" w:rsidRPr="002447BE">
      <w:pPr>
        <w:tabs>
          <w:tab w:pos="426" w:val="left"/>
        </w:tabs>
        <w:spacing w:after="0"/>
        <w:ind w:left="720"/>
        <w:contextualSpacing/>
        <w:jc w:val="both"/>
        <w:rPr>
          <w:rFonts w:cs="Times New Roman" w:eastAsia="Times New Roman"/>
          <w:color w:val="000000"/>
        </w:rPr>
      </w:pP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5641, ORANICA PESKI  ukupne površine 800 m2, upisano u zk.ul.br. 3524,  k.o. Strmec Samoborski, u iznosu od 95.847,79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6519/1, ORANICA PESKI  ukupne površine 510 m2, upisano u zk.ul.br. 3354,  k.o. Strmec Samoborski, u iznosu od 12.949,91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67.499,62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5632, ORANICA   ukupne površine 1030 m2, upisano u zk.ul.br. 1819,  k.o. Strmec Samoborski, u iznosu od 123.404,35 kn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5633/1, ORANICA PESKI  ukupne površine 1517 m2, upisano u zk.ul.br. 1598,  k.o. Strmec Samoborski, u iznosu od 181.751,23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5640, ORANICA PESKI  ukupne površine 806 m2, upisano u zk.ul.br. 3535,  k.o. Strmec Samoborski, u iznosu od 96.566,65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11.262,05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5642, ORANICA PESKI  ukupne površine 1252 m2, upisano u zk.ul.br. 1964,  k.o. Strmec Samoborski, u iznosu od 126.159,67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6514/3 ORANICA ukupne površine 638 m2, upisano u zk.ul.br. 3331, k.o. Strmec Samoborski, u iznosu od 45.862,37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6506/3, ORANICA  ukupne površine 41 m2, upisano u zk.ul.br. 3330,  k.o. Strmec Samoborski, u iznosu od 2.947,26 kn.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lastRenderedPageBreak/>
        <w:t>k.č.br. 6508/4, ORANICA  ukupne površine 878 m2, upisano u zk.ul.br. 3330,  k.o. Strmec Samoborski, u iznosu od 63.114,67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6509/3, ORANICA  ukupne površine 1515 m2, upisano u zk.ul.br. 3330,  k.o. Strmec Samoborski, u iznosu od 108.905,16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6510/3, ORANICA  ukupne površine 801 m2, upisano u zk.ul.br. 3330,  k.o. Strmec Samoborski, u iznosu 57.579,54 kn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6510/5, ORANICA  ukupne površine 4 m2, upisano u zk.ul.br. 3330,  k.o. Strmec Samoborski, u iznosu od 287,53 kn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6511/3, ORANICA  ukupne površine 286 m2, upisano u zk.ul.br. 3330,  k.o. Strmec Samoborski, u iznosu od 20.558,99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6512/3, ORANICA  ukupne površine 1025 m2, upisano u zk.ul.br. 3330,  k.o. Strmec Samoborski, u iznosu od 73.681,70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6513/3, ORANICA  ukupne površine 518 m2, upisano u zk.ul.br. 3330,  k.o. Strmec Samoborski, u iznosu od 37.236,21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6513/5, ORANICA  ukupne površine 75 m2, upisano u zk.ul.br. 3330,  k.o. Strmec Samoborski, u iznosu od 5.391,33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6568/3, ORANICA  ukupne površine 208 m2, upisano u zk.ul.br. 3330,  k.o. Strmec Samoborski, u iznosu od 14.951,91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6569/1, ORANICA  ukupne površine 109 m2, upisano u zk.ul.br. 3330,  k.o. Strmec Samoborski, u iznosu od 7.835,42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6569/2, ORANICA  ukupne površine 4 m2, upisano u zk.ul.br. 3330,  k.o. Strmec Samoborski, u iznosu od 280,56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6570/1, ORANICA  ukupne površine 18 m2, upisano u zk.ul.br. 3330,  k.o. Strmec Samoborski, u iznosu od 1.293,92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6582/1, ORANICA  ukupne površine 1460 m2, upisano u zk.ul.br. 3330,  k.o. Strmec Samoborski, u iznosu od 104.951,51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6587/1, ORANICA  ukupne površine 2376 m2, upisano u zk.ul.br. 3330,  k.o. Strmec Samoborski, u iznosu od 170.797,79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56.069,98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6590/4, ORANICA PESCI ukupne površine 2 m2, upisano u zk.ul.br. 3330,  k.o. Strmec Samoborski, u iznosu od 143,77 kn.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143,77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6591/4, ORANICA  ukupne površine 73 m2, upisano u zk.ul.br. 3330,  k.o. Strmec Samoborski, u iznosu od 5.241,01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7.492,03 kn, 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6593/8, ORANICA  ukupne površine 66 m2, upisano u zk.ul.br. 3330,  k.o. Strmec Samoborski, u iznosu od 4.744,37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lastRenderedPageBreak/>
        <w:t>k.č.br. 6603/3, ORANICA  ukupne površine 108 m2, upisano u zk.ul.br. 3330,  k.o. Strmec Samoborski, u iznosu od 7.763,53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val="en-US"/>
        </w:rPr>
        <w:t>k.č.br. 6515/1, ORANICA ukupne površine 765 m2,  upisano u zk.ul.br. 859,  k.o. Strmec Samoborski, u iznosu od 18.331,39 kn,</w:t>
      </w:r>
    </w:p>
    <w:p w:rsidRDefault="002447BE" w:rsidP="002447BE" w:rsidR="002447BE" w:rsidRPr="002447BE">
      <w:pPr>
        <w:numPr>
          <w:ilvl w:val="0"/>
          <w:numId w:val="50"/>
        </w:numPr>
        <w:tabs>
          <w:tab w:pos="426" w:val="left"/>
        </w:tabs>
        <w:spacing w:lineRule="auto" w:line="276" w:after="0"/>
        <w:contextualSpacing/>
        <w:jc w:val="both"/>
        <w:rPr>
          <w:rFonts w:cs="Times New Roman" w:eastAsia="Times New Roman"/>
          <w:color w:val="000000"/>
        </w:rPr>
      </w:pPr>
      <w:r w:rsidRPr="002447BE">
        <w:rPr>
          <w:rFonts w:cs="Times New Roman" w:eastAsia="Times New Roman"/>
          <w:lang w:val="en-US"/>
        </w:rPr>
        <w:t>k.č.br. 6515/3, ORANICA  ukupne površine 234 m2,  upisano u zk.ul.br. 859,  k.o. Strmec Samoborski, u iznosu od 16.820,99 kn.</w:t>
      </w:r>
    </w:p>
    <w:p w:rsidRDefault="002447BE" w:rsidP="002447BE" w:rsidR="002447BE" w:rsidRPr="002447BE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2447BE" w:rsidP="002447BE" w:rsidR="002447BE" w:rsidRPr="002447B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2447BE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2447BE">
        <w:rPr>
          <w:rFonts w:cs="Times New Roman" w:eastAsia="Times New Roman"/>
          <w:b/>
          <w:lang w:eastAsia="hr-HR"/>
        </w:rPr>
        <w:t xml:space="preserve"> </w:t>
      </w:r>
      <w:r w:rsidRPr="002447BE">
        <w:rPr>
          <w:rFonts w:cs="Times New Roman" w:eastAsia="Times New Roman"/>
          <w:lang w:eastAsia="hr-HR"/>
        </w:rPr>
        <w:t>i ispod te cijene se svaka pojedinačna nekretnina ne može prodati na trinaestom ročištu za dražbu.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>Svaka navedena nekretnina može se kupiti pojedinačno.</w:t>
      </w:r>
    </w:p>
    <w:p w:rsidRDefault="002447BE" w:rsidP="002447BE" w:rsidR="002447BE" w:rsidRPr="002447B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2447BE" w:rsidP="002447BE" w:rsidR="002447BE" w:rsidRPr="002447B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2447BE" w:rsidP="002447BE" w:rsidR="002447BE" w:rsidRPr="002447B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Prodaja se obavlja po načelu „viđeno-kupljeno“ što isključuje sve naknade prigovore      </w:t>
      </w:r>
    </w:p>
    <w:p w:rsidRDefault="002447BE" w:rsidP="002447BE" w:rsidR="002447BE" w:rsidRPr="002447B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kupca.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2447BE" w:rsidP="002447BE" w:rsidR="002447BE" w:rsidRPr="002447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47BE" w:rsidP="002447BE" w:rsidR="002447BE" w:rsidRPr="002447BE">
      <w:pPr>
        <w:spacing w:after="0"/>
        <w:jc w:val="center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>U Karlovcu, 23. veljače 2017.</w:t>
      </w:r>
    </w:p>
    <w:p w:rsidRDefault="002447BE" w:rsidP="002447BE" w:rsidR="002447BE" w:rsidRPr="002447BE">
      <w:pPr>
        <w:spacing w:after="0"/>
        <w:ind w:left="5664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2447BE" w:rsidP="002447BE" w:rsidR="002447BE">
      <w:pPr>
        <w:spacing w:after="0"/>
        <w:ind w:left="5664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2447BE" w:rsidP="002447BE" w:rsidR="002447BE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2447BE" w:rsidP="002447BE" w:rsidR="002447BE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Za točnost otpravka-</w:t>
      </w:r>
    </w:p>
    <w:p w:rsidRDefault="002447BE" w:rsidP="002447BE" w:rsidR="002447BE" w:rsidRPr="002447BE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ovlašteni službenik:</w:t>
      </w:r>
    </w:p>
    <w:p w:rsidRDefault="002447BE" w:rsidP="002447BE" w:rsidR="002447BE" w:rsidRPr="002447BE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Draženka Prpić</w:t>
      </w:r>
      <w:r w:rsidRPr="002447BE">
        <w:rPr>
          <w:rFonts w:cs="Times New Roman" w:eastAsia="Times New Roman"/>
          <w:lang w:eastAsia="hr-HR"/>
        </w:rPr>
        <w:t xml:space="preserve"> </w:t>
      </w:r>
    </w:p>
    <w:p w:rsidRDefault="002447BE" w:rsidP="002447BE" w:rsidR="002447BE" w:rsidRPr="002447BE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2447BE" w:rsidP="002447BE" w:rsidR="002447BE" w:rsidRPr="002447BE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2447BE" w:rsidP="002447BE" w:rsidR="002447BE" w:rsidRPr="002447BE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2447BE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8115596"/>
      <w:docPartObj>
        <w:docPartGallery w:val="Page Numbers (Top of Page)"/>
        <w:docPartUnique/>
      </w:docPartObj>
    </w:sdtPr>
    <w:sdtContent>
      <w:p w:rsidRDefault="002447BE" w:rsidR="002447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:rsidRDefault="002447BE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1DD7462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7BE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St-176/2015-118</izvorni_sadrzaj>
    <derivirana_varijabla naziv="DomainObject.Oznaka_1">St-176/2015-118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</izvorni_sadrzaj>
    <derivirana_varijabla naziv="DomainObject.Predmet.StrankaFormated_1">  DORF d.o.o.; Mirela Banović; Blaženka Vujić; Darko Vugrinski; SAMO TREBA DELATI d.o.o. za trgovinu i usluge; Hrvoje Horvat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</derivirana_varijabla>
  </DomainObject.Predmet.StrankaWithAdressOIB>
  <DomainObject.Predmet.StrankaNazivFormated>
    <izvorni_sadrzaj>DORF d.o.o.,Mirela Banović,Blaženka Vujić,Darko Vugrinski,SAMO TREBA DELATI d.o.o. za trgovinu i usluge,Hrvoje Horvat</izvorni_sadrzaj>
    <derivirana_varijabla naziv="DomainObject.Predmet.StrankaNazivFormated_1">DORF d.o.o.,Mirela Banović,Blaženka Vujić,Darko Vugrinski,SAMO TREBA DELATI d.o.o. za trgovinu i usluge,Hrvoje Horvat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St-176/2015-118</izvorni_sadrzaj>
    <derivirana_varijabla naziv="DomainObject.PoslovniBrojDokumenta_1">St-176/2015-118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3171D-A515-44C7-B929-BE5C4290B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1808</properties:Words>
  <properties:Characters>9671</properties:Characters>
  <properties:Lines>216</properties:Lines>
  <properties:Paragraphs>98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2017-02-23T06:48:00Z</cp:lastPrinted>
  <dcterms:modified xmlns:xsi="http://www.w3.org/2001/XMLSchema-instance" xsi:type="dcterms:W3CDTF">2017-02-23T06:49:00Z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St-176/2015-118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