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2c4ff" w14:paraId="ba2c4ff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DB6FF2">
        <w:t>LEJDI &amp; MARKO</w:t>
      </w:r>
      <w:r w:rsidR="00090B2C">
        <w:t xml:space="preserve"> j.d.o.o., </w:t>
      </w:r>
      <w:r w:rsidR="00DB6FF2">
        <w:t>Dubrovačka 61, Split</w:t>
      </w:r>
      <w:r w:rsidR="00090B2C">
        <w:t>,</w:t>
      </w:r>
      <w:r w:rsidR="00DB6FF2">
        <w:t xml:space="preserve"> </w:t>
      </w:r>
      <w:r w:rsidR="00090B2C">
        <w:t xml:space="preserve">OIB: </w:t>
      </w:r>
      <w:r w:rsidR="00DB6FF2" w:rsidRPr="00DB6FF2">
        <w:t>65892062004</w:t>
      </w:r>
      <w:r>
        <w:rPr>
          <w:lang w:val="hr-HR"/>
        </w:rPr>
        <w:t xml:space="preserve">, dana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B6FF2">
        <w:t xml:space="preserve">LEJDI &amp; MARKO j.d.o.o., Dubrovačka 61, Split, OIB: </w:t>
      </w:r>
      <w:r w:rsidR="00DB6FF2" w:rsidRPr="00DB6FF2">
        <w:t>65892062004</w:t>
      </w:r>
      <w:r w:rsidR="00DB6FF2">
        <w:t xml:space="preserve"> </w:t>
      </w:r>
      <w:r>
        <w:rPr>
          <w:lang w:val="hr-HR"/>
        </w:rPr>
        <w:t xml:space="preserve">na dan </w:t>
      </w:r>
      <w:r w:rsidR="00DB6FF2">
        <w:rPr>
          <w:lang w:val="hr-HR"/>
        </w:rPr>
        <w:t>22</w:t>
      </w:r>
      <w:r w:rsidR="00090B2C">
        <w:rPr>
          <w:lang w:val="hr-HR"/>
        </w:rPr>
        <w:t xml:space="preserve">. </w:t>
      </w:r>
      <w:r w:rsidR="00DB6FF2">
        <w:rPr>
          <w:lang w:val="hr-HR"/>
        </w:rPr>
        <w:t>ožujka</w:t>
      </w:r>
      <w:r w:rsidR="00090B2C">
        <w:rPr>
          <w:lang w:val="hr-HR"/>
        </w:rPr>
        <w:t xml:space="preserve"> </w:t>
      </w:r>
      <w:r w:rsidR="00DB6FF2">
        <w:rPr>
          <w:lang w:val="hr-HR"/>
        </w:rPr>
        <w:t>2016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90B2C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DB6FF2">
        <w:rPr>
          <w:lang w:val="hr-HR"/>
        </w:rPr>
        <w:t xml:space="preserve">8.374,11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4A7812" w:rsidR="00473132">
    <w:pPr>
      <w:pStyle w:val="Zaglavlje"/>
      <w:jc w:val="center"/>
    </w:pPr>
  </w:p>
  <w:p w:rsidRDefault="004A7812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DB6FF2">
      <w:t>911/2016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B4D96"/>
    <w:rsid w:val="000F03A8"/>
    <w:rsid w:val="00291D1D"/>
    <w:rsid w:val="002E32EA"/>
    <w:rsid w:val="002F1189"/>
    <w:rsid w:val="003652A6"/>
    <w:rsid w:val="00394F80"/>
    <w:rsid w:val="003C2F22"/>
    <w:rsid w:val="003D4855"/>
    <w:rsid w:val="00417EA6"/>
    <w:rsid w:val="00455956"/>
    <w:rsid w:val="004A7812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304E6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BB32B9"/>
    <w:rsid w:val="00D54741"/>
    <w:rsid w:val="00DB6FF2"/>
    <w:rsid w:val="00DD0D50"/>
    <w:rsid w:val="00EA4F9E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78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8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8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8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8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78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8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8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8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8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St-911/2016</izvorni_sadrzaj>
    <derivirana_varijabla naziv="DomainObject.Predmet.OznakaBroj_1">St-911/2016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 1 SZ</izvorni_sadrzaj>
    <derivirana_varijabla naziv="DomainObject.Predmet.PrimjedbaSuca_1">čl. 429 st. 1 SZ</derivirana_varijabla>
  </DomainObject.Predmet.PrimjedbaSuca>
  <DomainObject.Predmet.ProtustrankaFormated>
    <izvorni_sadrzaj>  LEJDI &amp; MARKO jednostavno društvo s ograničenom odgovornošću za ugostiteljstvo i usluge</izvorni_sadrzaj>
    <derivirana_varijabla naziv="DomainObject.Predmet.ProtustrankaFormated_1">  LEJDI &amp; MARKO jednostavno društvo s ograničenom odgovornošću za ugostiteljstvo i usluge</derivirana_varijabla>
  </DomainObject.Predmet.ProtustrankaFormated>
  <DomainObject.Predmet.ProtustrankaFormatedOIB>
    <izvorni_sadrzaj>  LEJDI &amp; MARKO jednostavno društvo s ograničenom odgovornošću za ugostiteljstvo i usluge, OIB 65892062004</izvorni_sadrzaj>
    <derivirana_varijabla naziv="DomainObject.Predmet.ProtustrankaFormatedOIB_1">  LEJDI &amp; MARKO jednostavno društvo s ograničenom odgovornošću za ugostiteljstvo i usluge, OIB 65892062004</derivirana_varijabla>
  </DomainObject.Predmet.ProtustrankaFormatedOIB>
  <DomainObject.Predmet.ProtustrankaFormatedWithAdress>
    <izvorni_sadrzaj> LEJDI &amp; MARKO jednostavno društvo s ograničenom odgovornošću za ugostiteljstvo i usluge, Dubrovačka 61, 21000 Split</izvorni_sadrzaj>
    <derivirana_varijabla naziv="DomainObject.Predmet.ProtustrankaFormatedWithAdress_1"> LEJDI &amp; MARKO jednostavno društvo s ograničenom odgovornošću za ugostiteljstvo i usluge, Dubrovačka 61, 21000 Split</derivirana_varijabla>
  </DomainObject.Predmet.ProtustrankaFormatedWithAdress>
  <DomainObject.Predmet.ProtustrankaFormatedWithAdressOIB>
    <izvorni_sadrzaj> LEJDI &amp; MARKO jednostavno društvo s ograničenom odgovornošću za ugostiteljstvo i usluge, OIB 65892062004, Dubrovačka 61, 21000 Split</izvorni_sadrzaj>
    <derivirana_varijabla naziv="DomainObject.Predmet.ProtustrankaFormatedWithAdressOIB_1"> LEJDI &amp; MARKO jednostavno društvo s ograničenom odgovornošću za ugostiteljstvo i usluge, OIB 65892062004, Dubrovačka 61, 21000 Split</derivirana_varijabla>
  </DomainObject.Predmet.ProtustrankaFormatedWithAdressOIB>
  <DomainObject.Predmet.ProtustrankaWithAdress>
    <izvorni_sadrzaj>LEJDI &amp; MARKO jednostavno društvo s ograničenom odgovornošću za ugostiteljstvo i usluge Dubrovačka 61, 21000 Split</izvorni_sadrzaj>
    <derivirana_varijabla naziv="DomainObject.Predmet.ProtustrankaWithAdress_1">LEJDI &amp; MARKO jednostavno društvo s ograničenom odgovornošću za ugostiteljstvo i usluge Dubrovačka 61, 21000 Split</derivirana_varijabla>
  </DomainObject.Predmet.ProtustrankaWithAdress>
  <DomainObject.Predmet.ProtustrankaWithAdressOIB>
    <izvorni_sadrzaj>LEJDI &amp; MARKO jednostavno društvo s ograničenom odgovornošću za ugostiteljstvo i usluge, OIB 65892062004, Dubrovačka 61, 21000 Split</izvorni_sadrzaj>
    <derivirana_varijabla naziv="DomainObject.Predmet.ProtustrankaWithAdressOIB_1">LEJDI &amp; MARKO jednostavno društvo s ograničenom odgovornošću za ugostiteljstvo i usluge, OIB 65892062004, Dubrovačka 61, 21000 Split</derivirana_varijabla>
  </DomainObject.Predmet.ProtustrankaWithAdressOIB>
  <DomainObject.Predmet.ProtustrankaNazivFormated>
    <izvorni_sadrzaj>LEJDI &amp; MARKO jednostavno društvo s ograničenom odgovornošću za ugostiteljstvo i usluge</izvorni_sadrzaj>
    <derivirana_varijabla naziv="DomainObject.Predmet.ProtustrankaNazivFormated_1">LEJDI &amp; MARKO jednostavno društvo s ograničenom odgovornošću za ugostiteljstvo i usluge</derivirana_varijabla>
  </DomainObject.Predmet.ProtustrankaNazivFormated>
  <DomainObject.Predmet.ProtustrankaNazivFormatedOIB>
    <izvorni_sadrzaj>LEJDI &amp; MARKO jednostavno društvo s ograničenom odgovornošću za ugostiteljstvo i usluge, OIB 65892062004</izvorni_sadrzaj>
    <derivirana_varijabla naziv="DomainObject.Predmet.ProtustrankaNazivFormatedOIB_1">LEJDI &amp; MARKO jednostavno društvo s ograničenom odgovornošću za ugostiteljstvo i usluge, OIB 65892062004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8374.11</izvorni_sadrzaj>
    <derivirana_varijabla naziv="DomainObject.Predmet.TrenutnaVrijednost_1">8374.11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LEJDI &amp; MARKO jednostavno društvo s ograničenom odgovornošću za ugostiteljstvo i usluge</item>
    </izvorni_sadrzaj>
    <derivirana_varijabla naziv="DomainObject.Predmet.ProtuStrankaListFormated_1">
      <item>LEJDI &amp; MARKO jednostavno društvo s ograničenom odgovornošću za ugostiteljstvo i usluge</item>
    </derivirana_varijabla>
  </DomainObject.Predmet.ProtuStrankaListFormated>
  <DomainObject.Predmet.ProtuStrankaListFormatedOIB>
    <izvorni_sadrzaj>
      <item>LEJDI &amp; MARKO jednostavno društvo s ograničenom odgovornošću za ugostiteljstvo i usluge, OIB 65892062004</item>
    </izvorni_sadrzaj>
    <derivirana_varijabla naziv="DomainObject.Predmet.ProtuStrankaListFormatedOIB_1">
      <item>LEJDI &amp; MARKO jednostavno društvo s ograničenom odgovornošću za ugostiteljstvo i usluge, OIB 65892062004</item>
    </derivirana_varijabla>
  </DomainObject.Predmet.ProtuStrankaListFormatedOIB>
  <DomainObject.Predmet.ProtuStrankaListFormatedWithAdress>
    <izvorni_sadrzaj>
      <item>LEJDI &amp; MARKO jednostavno društvo s ograničenom odgovornošću za ugostiteljstvo i usluge, Dubrovačka 61, 21000 Split</item>
    </izvorni_sadrzaj>
    <derivirana_varijabla naziv="DomainObject.Predmet.ProtuStrankaListFormatedWithAdress_1">
      <item>LEJDI &amp; MARKO jednostavno društvo s ograničenom odgovornošću za ugostiteljstvo i usluge, Dubrovačka 61, 21000 Split</item>
    </derivirana_varijabla>
  </DomainObject.Predmet.ProtuStrankaListFormatedWithAdress>
  <DomainObject.Predmet.ProtuStrankaListFormatedWithAdressOIB>
    <izvorni_sadrzaj>
      <item>LEJDI &amp; MARKO jednostavno društvo s ograničenom odgovornošću za ugostiteljstvo i usluge, OIB 65892062004, Dubrovačka 61, 21000 Split</item>
    </izvorni_sadrzaj>
    <derivirana_varijabla naziv="DomainObject.Predmet.ProtuStrankaListFormatedWithAdressOIB_1">
      <item>LEJDI &amp; MARKO jednostavno društvo s ograničenom odgovornošću za ugostiteljstvo i usluge, OIB 65892062004, Dubrovačka 61, 21000 Split</item>
    </derivirana_varijabla>
  </DomainObject.Predmet.ProtuStrankaListFormatedWithAdressOIB>
  <DomainObject.Predmet.ProtuStrankaListNazivFormated>
    <izvorni_sadrzaj>
      <item>LEJDI &amp; MARKO jednostavno društvo s ograničenom odgovornošću za ugostiteljstvo i usluge</item>
    </izvorni_sadrzaj>
    <derivirana_varijabla naziv="DomainObject.Predmet.ProtuStrankaListNazivFormated_1">
      <item>LEJDI &amp; MARKO jednostavno društvo s ograničenom odgovornošću za ugostiteljstvo i usluge</item>
    </derivirana_varijabla>
  </DomainObject.Predmet.ProtuStrankaListNazivFormated>
  <DomainObject.Predmet.ProtuStrankaListNazivFormatedOIB>
    <izvorni_sadrzaj>
      <item>LEJDI &amp; MARKO jednostavno društvo s ograničenom odgovornošću za ugostiteljstvo i usluge, OIB 65892062004</item>
    </izvorni_sadrzaj>
    <derivirana_varijabla naziv="DomainObject.Predmet.ProtuStrankaListNazivFormatedOIB_1">
      <item>LEJDI &amp; MARKO jednostavno društvo s ograničenom odgovornošću za ugostiteljstvo i usluge, OIB 65892062004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LEJDI &amp; MARKO jednostavno društvo s ograničenom odgovornošću za ugostiteljstvo i usluge</izvorni_sadrzaj>
    <derivirana_varijabla naziv="DomainObject.Predmet.ProtustrankaIDrugi_1">LEJDI &amp; MARKO jednostavno društvo s ograničenom odgovornošću za ugostiteljstvo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LEJDI &amp; MARKO jednostavno društvo s ograničenom odgovornošću za ugostiteljstvo i usluge, OIB 65892062004, Dubrovačka 61, 21000 Split</izvorni_sadrzaj>
    <derivirana_varijabla naziv="DomainObject.Predmet.ProtustrankaIDrugiAdressOIB_1">LEJDI &amp; MARKO jednostavno društvo s ograničenom odgovornošću za ugostiteljstvo i usluge, OIB 65892062004, Dubrovačka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LEJDI &amp; MARKO jednostavno društvo s ograničenom odgovornošću za ugostiteljstvo i usluge</item>
      <item>FINANCIJSKA AGENCIJA, PODRUŽNICA SPLIT</item>
    </izvorni_sadrzaj>
    <derivirana_varijabla naziv="DomainObject.Predmet.SudioniciListNaziv_1">
      <item>LEJDI &amp; MARKO jednostavno društvo s ograničenom odgovornošću za ugostiteljstvo i usluge</item>
      <item>FINANCIJSKA AGENCIJA, PODRUŽNICA SPLIT</item>
    </derivirana_varijabla>
  </DomainObject.Predmet.SudioniciListNaziv>
  <DomainObject.Predmet.SudioniciListAdressOIB>
    <izvorni_sadrzaj>
      <item>LEJDI &amp; MARKO jednostavno društvo s ograničenom odgovornošću za ugostiteljstvo i usluge, OIB 65892062004, Dubrovačka 61,21000 Split</item>
      <item>FINANCIJSKA AGENCIJA, PODRUŽNICA SPLIT, OIB 85821130368, Mažuranićevo šetalište 24b,21000 Split</item>
    </izvorni_sadrzaj>
    <derivirana_varijabla naziv="DomainObject.Predmet.SudioniciListAdressOIB_1">
      <item>LEJDI &amp; MARKO jednostavno društvo s ograničenom odgovornošću za ugostiteljstvo i usluge, OIB 65892062004, Dubrovačka 61,21000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65892062004</item>
      <item>, OIB 85821130368</item>
    </izvorni_sadrzaj>
    <derivirana_varijabla naziv="DomainObject.Predmet.SudioniciListNazivOIB_1">
      <item>, OIB 65892062004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319</properties:Words>
  <properties:Characters>1750</properties:Characters>
  <properties:Lines>45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2017-03-02T11:23:00Z</cp:lastPrinted>
  <dcterms:modified xmlns:xsi="http://www.w3.org/2001/XMLSchema-instance" xsi:type="dcterms:W3CDTF">2017-03-02T12:42:00Z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