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9e5a" w14:paraId="a979e5a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347BF5">
        <w:rPr>
          <w:lang w:val="hr-HR"/>
        </w:rPr>
        <w:t>St-489/15-4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47BF5">
        <w:t xml:space="preserve">FERAG-TRADE d.o.o., OIB:71086005170 sa sjedištem u Braće Radić 30, 40000 Štefanec 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47BF5">
        <w:t xml:space="preserve">FERAG-TRADE d.o.o., OIB:71086005170 sa sjedištem u Braće Radić 30, 40000 Štefanec </w:t>
      </w:r>
      <w:r w:rsidR="00830E49">
        <w:t xml:space="preserve">, iznosi </w:t>
      </w:r>
      <w:r w:rsidR="00347BF5">
        <w:t>261.118,71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47BF5">
        <w:t>direktor</w:t>
      </w:r>
      <w:r w:rsidR="002E00D7">
        <w:t xml:space="preserve"> dužnika </w:t>
      </w:r>
      <w:r w:rsidR="00347BF5">
        <w:t>Josip Bujanić, OIB: 10560896544, Štefanec, Braće Radić 30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47BF5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347BF5">
        <w:rPr>
          <w:lang w:val="hr-HR"/>
        </w:rPr>
        <w:t>30.10.2015.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47BF5">
        <w:t xml:space="preserve">FERAG-TRADE d.o.o., OIB:71086005170 sa sjedištem u Braće Radić 30, 40000 Štefanec </w:t>
      </w:r>
      <w:r>
        <w:t>, navodeći da du</w:t>
      </w:r>
      <w:r w:rsidR="00715C85">
        <w:t xml:space="preserve">žnik na dan </w:t>
      </w:r>
      <w:r w:rsidR="00347BF5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47BF5">
        <w:t>261.118,71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43F" w:rsidP="007F64E0" w:rsidR="0085343F">
      <w:r>
        <w:separator/>
      </w:r>
    </w:p>
  </w:endnote>
  <w:endnote w:id="0" w:type="continuationSeparator">
    <w:p w:rsidRDefault="0085343F" w:rsidP="007F64E0" w:rsidR="00853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43F" w:rsidP="007F64E0" w:rsidR="0085343F">
      <w:r>
        <w:separator/>
      </w:r>
    </w:p>
  </w:footnote>
  <w:footnote w:id="0" w:type="continuationSeparator">
    <w:p w:rsidRDefault="0085343F" w:rsidP="007F64E0" w:rsidR="008534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0699" w:rsidRPr="00DC0699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347BF5">
      <w:rPr>
        <w:lang w:val="hr-HR"/>
      </w:rPr>
      <w:t>St-489/15-4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271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47BF5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04B5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343F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699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FERAG-TRADE, društvo s ograničenom odgovornošću za proizvodnju, trgovinu i usluge</izvorni_sadrzaj>
    <derivirana_varijabla naziv="DomainObject.Predmet.ProtustrankaFormated_1">  FERAG-TRADE, društvo s ograničenom odgovornošću za proizvodnju, trgovinu i usluge</derivirana_varijabla>
  </DomainObject.Predmet.ProtustrankaFormated>
  <DomainObject.Predmet.ProtustrankaFormatedOIB>
    <izvorni_sadrzaj>  FERAG-TRADE, društvo s ograničenom odgovornošću za proizvodnju, trgovinu i usluge, OIB 71086005170</izvorni_sadrzaj>
    <derivirana_varijabla naziv="DomainObject.Predmet.ProtustrankaFormatedOIB_1">  FERAG-TRADE, društvo s ograničenom odgovornošću za proizvodnju, trgovinu i usluge, OIB 71086005170</derivirana_varijabla>
  </DomainObject.Predmet.ProtustrankaFormatedOIB>
  <DomainObject.Predmet.ProtustrankaFormatedWithAdress>
    <izvorni_sadrzaj> FERAG-TRADE, društvo s ograničenom odgovornošću za proizvodnju, trgovinu i usluge, Braće Radić 30, 40000 Štefanec</izvorni_sadrzaj>
    <derivirana_varijabla naziv="DomainObject.Predmet.ProtustrankaFormatedWithAdress_1"> FERAG-TRADE, društvo s ograničenom odgovornošću za proizvodnju, trgovinu i usluge, Braće Radić 30, 40000 Štefanec</derivirana_varijabla>
  </DomainObject.Predmet.ProtustrankaFormatedWithAdress>
  <DomainObject.Predmet.ProtustrankaFormatedWithAdressOIB>
    <izvorni_sadrzaj> FERAG-TRADE, društvo s ograničenom odgovornošću za proizvodnju, trgovinu i usluge, OIB 71086005170, Braće Radić 30, 40000 Štefanec</izvorni_sadrzaj>
    <derivirana_varijabla naziv="DomainObject.Predmet.ProtustrankaFormatedWithAdressOIB_1"> FERAG-TRADE, društvo s ograničenom odgovornošću za proizvodnju, trgovinu i usluge, OIB 71086005170, Braće Radić 30, 40000 Štefanec</derivirana_varijabla>
  </DomainObject.Predmet.ProtustrankaFormatedWithAdressOIB>
  <DomainObject.Predmet.ProtustrankaWithAdress>
    <izvorni_sadrzaj>FERAG-TRADE, društvo s ograničenom odgovornošću za proizvodnju, trgovinu i usluge Braće Radić 30, 40000 Štefanec</izvorni_sadrzaj>
    <derivirana_varijabla naziv="DomainObject.Predmet.ProtustrankaWithAdress_1">FERAG-TRADE, društvo s ograničenom odgovornošću za proizvodnju, trgovinu i usluge Braće Radić 30, 40000 Štefanec</derivirana_varijabla>
  </DomainObject.Predmet.ProtustrankaWithAdress>
  <DomainObject.Predmet.ProtustrankaWithAdressOIB>
    <izvorni_sadrzaj>FERAG-TRADE, društvo s ograničenom odgovornošću za proizvodnju, trgovinu i usluge, OIB 71086005170, Braće Radić 30, 40000 Štefanec</izvorni_sadrzaj>
    <derivirana_varijabla naziv="DomainObject.Predmet.ProtustrankaWithAdressOIB_1">FERAG-TRADE, društvo s ograničenom odgovornošću za proizvodnju, trgovinu i usluge, OIB 71086005170, Braće Radić 30, 40000 Štefanec</derivirana_varijabla>
  </DomainObject.Predmet.ProtustrankaWithAdressOIB>
  <DomainObject.Predmet.ProtustrankaNazivFormated>
    <izvorni_sadrzaj>FERAG-TRADE, društvo s ograničenom odgovornošću za proizvodnju, trgovinu i usluge</izvorni_sadrzaj>
    <derivirana_varijabla naziv="DomainObject.Predmet.ProtustrankaNazivFormated_1">FERAG-TRADE, društvo s ograničenom odgovornošću za proizvodnju, trgovinu i usluge</derivirana_varijabla>
  </DomainObject.Predmet.ProtustrankaNazivFormated>
  <DomainObject.Predmet.ProtustrankaNazivFormatedOIB>
    <izvorni_sadrzaj>FERAG-TRADE, društvo s ograničenom odgovornošću za proizvodnju, trgovinu i usluge, OIB 71086005170</izvorni_sadrzaj>
    <derivirana_varijabla naziv="DomainObject.Predmet.ProtustrankaNazivFormatedOIB_1">FERAG-TRADE, društvo s ograničenom odgovornošću za proizvodnju, trgovinu i usluge, OIB 71086005170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261118.71</izvorni_sadrzaj>
    <derivirana_varijabla naziv="DomainObject.Predmet.TrenutnaVrijednost_1">261118.71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FERAG-TRADE, društvo s ograničenom odgovornošću za proizvodnju, trgovinu i usluge</item>
    </izvorni_sadrzaj>
    <derivirana_varijabla naziv="DomainObject.Predmet.ProtuStrankaListFormated_1">
      <item>FERAG-TRADE, društvo s ograničenom odgovornošću za proizvodnju, trgovinu i usluge</item>
    </derivirana_varijabla>
  </DomainObject.Predmet.ProtuStrankaListFormated>
  <DomainObject.Predmet.ProtuStrankaListFormatedOIB>
    <izvorni_sadrzaj>
      <item>FERAG-TRADE, društvo s ograničenom odgovornošću za proizvodnju, trgovinu i usluge, OIB 71086005170</item>
    </izvorni_sadrzaj>
    <derivirana_varijabla naziv="DomainObject.Predmet.ProtuStrankaListFormatedOIB_1">
      <item>FERAG-TRADE, društvo s ograničenom odgovornošću za proizvodnju, trgovinu i usluge, OIB 71086005170</item>
    </derivirana_varijabla>
  </DomainObject.Predmet.ProtuStrankaListFormatedOIB>
  <DomainObject.Predmet.ProtuStrankaListFormatedWithAdress>
    <izvorni_sadrzaj>
      <item>FERAG-TRADE, društvo s ograničenom odgovornošću za proizvodnju, trgovinu i usluge, Braće Radić 30, 40000 Štefanec</item>
    </izvorni_sadrzaj>
    <derivirana_varijabla naziv="DomainObject.Predmet.ProtuStrankaListFormatedWithAdress_1">
      <item>FERAG-TRADE, društvo s ograničenom odgovornošću za proizvodnju, trgovinu i usluge, Braće Radić 30, 40000 Štefanec</item>
    </derivirana_varijabla>
  </DomainObject.Predmet.ProtuStrankaListFormatedWithAdress>
  <DomainObject.Predmet.ProtuStrankaListFormatedWithAdressOIB>
    <izvorni_sadrzaj>
      <item>FERAG-TRADE, društvo s ograničenom odgovornošću za proizvodnju, trgovinu i usluge, OIB 71086005170, Braće Radić 30, 40000 Štefanec</item>
    </izvorni_sadrzaj>
    <derivirana_varijabla naziv="DomainObject.Predmet.ProtuStrankaListFormatedWithAdressOIB_1">
      <item>FERAG-TRADE, društvo s ograničenom odgovornošću za proizvodnju, trgovinu i usluge, OIB 71086005170, Braće Radić 30, 40000 Štefanec</item>
    </derivirana_varijabla>
  </DomainObject.Predmet.ProtuStrankaListFormatedWithAdressOIB>
  <DomainObject.Predmet.ProtuStrankaListNazivFormated>
    <izvorni_sadrzaj>
      <item>FERAG-TRADE, društvo s ograničenom odgovornošću za proizvodnju, trgovinu i usluge</item>
    </izvorni_sadrzaj>
    <derivirana_varijabla naziv="DomainObject.Predmet.ProtuStrankaListNazivFormated_1">
      <item>FERAG-TRADE, društvo s ograničenom odgovornošću za proizvodnju, trgovinu i usluge</item>
    </derivirana_varijabla>
  </DomainObject.Predmet.ProtuStrankaListNazivFormated>
  <DomainObject.Predmet.ProtuStrankaListNazivFormatedOIB>
    <izvorni_sadrzaj>
      <item>FERAG-TRADE, društvo s ograničenom odgovornošću za proizvodnju, trgovinu i usluge, OIB 71086005170</item>
    </izvorni_sadrzaj>
    <derivirana_varijabla naziv="DomainObject.Predmet.ProtuStrankaListNazivFormatedOIB_1">
      <item>FERAG-TRADE, društvo s ograničenom odgovornošću za proizvodnju, trgovinu i usluge, OIB 71086005170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FERAG-TRADE, društvo s ograničenom odgovornošću za proizvodnju, trgovinu i usluge</izvorni_sadrzaj>
    <derivirana_varijabla naziv="DomainObject.Predmet.ProtustrankaIDrugi_1">FERAG-TRADE,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FERAG-TRADE, društvo s ograničenom odgovornošću za proizvodnju, trgovinu i usluge, OIB 71086005170, Braće Radić 30, 40000 Štefanec</izvorni_sadrzaj>
    <derivirana_varijabla naziv="DomainObject.Predmet.ProtustrankaIDrugiAdressOIB_1">FERAG-TRADE, društvo s ograničenom odgovornošću za proizvodnju, trgovinu i usluge, OIB 71086005170, Braće Radić 30, 40000 Štefanec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FERAG-TRADE,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FERAG-TRADE,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FERAG-TRADE, društvo s ograničenom odgovornošću za proizvodnju, trgovinu i usluge, OIB 71086005170, Braće Radić 30,40000 Štefanec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FERAG-TRADE, društvo s ograničenom odgovornošću za proizvodnju, trgovinu i usluge, OIB 71086005170, Braće Radić 30,40000 Štefanec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71086005170</item>
      <item>, OIB null</item>
    </izvorni_sadrzaj>
    <derivirana_varijabla naziv="DomainObject.Predmet.SudioniciListNazivOIB_1">
      <item>, OIB null</item>
      <item>, OIB 85821130368</item>
      <item>, OIB 71086005170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2519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2015-11-09T09:03:00Z</dcterms:created>
  <dc:creator>user</dc:creator>
  <cp:lastModifiedBy>Marko Makaj</cp:lastModifiedBy>
  <cp:lastPrinted>2015-11-09T09:03:00Z</cp:lastPrinted>
  <dcterms:modified xmlns:xsi="http://www.w3.org/2001/XMLSchema-instance" xsi:type="dcterms:W3CDTF">2015-11-09T09:06:00Z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