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3491" w14:paraId="c963491" w:rsidRDefault="007362AE" w:rsidP="007362AE" w:rsidR="007362AE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62AE" w:rsidP="007362AE" w:rsidR="007362AE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362AE" w:rsidP="007362AE" w:rsidR="007362AE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362AE" w:rsidP="007362AE" w:rsidR="007362AE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362AE" w:rsidP="007362AE" w:rsidR="007362AE" w:rsidRPr="009843DB"/>
    <w:p w:rsidRDefault="007362AE" w:rsidP="007362AE" w:rsidR="007362AE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362AE" w:rsidP="007362AE" w:rsidR="007362AE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362AE" w:rsidP="007362AE" w:rsidR="007362AE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7362AE" w:rsidP="007362AE" w:rsidR="007362AE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362AE" w:rsidP="007362AE" w:rsidR="007362AE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6369</w:t>
      </w:r>
      <w:r w:rsidRPr="009843DB">
        <w:rPr>
          <w:rFonts w:cs="Times New Roman" w:eastAsia="Times New Roman"/>
          <w:szCs w:val="24"/>
          <w:lang w:eastAsia="hr-HR"/>
        </w:rPr>
        <w:t xml:space="preserve"> od 29.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KOŠARKAŠKI KLUB „ISTRA“ PULA, Pula, M. Marulića 4, OIB 43590171056, reg. br. 18000807, 3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362AE" w:rsidP="007362AE" w:rsidR="007362AE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362AE" w:rsidP="007362AE" w:rsidR="007362AE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7362AE" w:rsidP="007362AE" w:rsidR="007362AE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362AE" w:rsidP="007362AE" w:rsidR="007362A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KOŠARKAŠKI KLUB „ISTRA“ PULA, Pula, M. Marulića 4, OIB 43590171056, reg. br. 18000807.</w:t>
      </w:r>
    </w:p>
    <w:p w:rsidRDefault="007362AE" w:rsidP="007362AE" w:rsidR="007362AE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362AE" w:rsidP="007362AE" w:rsidR="007362AE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7362AE" w:rsidP="007362AE" w:rsidR="007362AE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362AE" w:rsidP="007362AE" w:rsidR="007362AE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KOŠARKAŠKI KLUB „ISTRA“ PULA, Pula. </w:t>
      </w:r>
      <w:r w:rsidRPr="009843DB">
        <w:t xml:space="preserve">U zahtjevu je navedeno </w:t>
      </w:r>
      <w:r w:rsidRPr="009843DB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4496</w:t>
      </w:r>
      <w:r w:rsidRPr="009843DB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>850.693,50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7362AE" w:rsidP="007362AE" w:rsidR="007362AE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>
        <w:rPr>
          <w:rFonts w:cs="Times New Roman" w:eastAsia="Times New Roman"/>
          <w:szCs w:val="24"/>
          <w:lang w:eastAsia="hr-HR"/>
        </w:rPr>
        <w:t xml:space="preserve">sudskog </w:t>
      </w:r>
      <w:r w:rsidRPr="009843DB">
        <w:rPr>
          <w:rFonts w:cs="Times New Roman" w:eastAsia="Times New Roman"/>
          <w:szCs w:val="24"/>
          <w:lang w:eastAsia="hr-HR"/>
        </w:rPr>
        <w:t>registra.</w:t>
      </w:r>
    </w:p>
    <w:p w:rsidRDefault="007362AE" w:rsidP="007362AE" w:rsidR="007362AE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 za provedbu skraćenog stečajnog postupka sadrži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7362AE" w:rsidP="007362AE" w:rsidR="007362AE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362AE" w:rsidP="007362AE" w:rsidR="007362AE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3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362AE" w:rsidP="007362AE" w:rsidR="007362AE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7362AE" w:rsidP="007362AE" w:rsidR="007362AE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  <w:r w:rsidR="000D0635">
        <w:rPr>
          <w:rFonts w:cs="Times New Roman" w:eastAsia="Times New Roman"/>
          <w:szCs w:val="24"/>
          <w:lang w:eastAsia="hr-HR"/>
        </w:rPr>
        <w:t>, v. r.</w:t>
      </w:r>
    </w:p>
    <w:p w:rsidRDefault="007362AE" w:rsidP="007362AE" w:rsidR="007362A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362AE" w:rsidP="007362AE" w:rsidR="007362AE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7362AE" w:rsidP="007362AE" w:rsidR="007362AE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362AE" w:rsidP="007362AE" w:rsidR="007362A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362AE" w:rsidP="007362AE" w:rsidR="007362AE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DNA:</w:t>
      </w:r>
    </w:p>
    <w:p w:rsidRDefault="00941595" w:rsidP="007362AE" w:rsidR="007362AE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</w:t>
      </w:r>
      <w:r w:rsidR="007362AE" w:rsidRPr="009843DB">
        <w:rPr>
          <w:rFonts w:cs="Times New Roman" w:eastAsia="Times New Roman"/>
          <w:szCs w:val="24"/>
          <w:lang w:eastAsia="hr-HR"/>
        </w:rPr>
        <w:t>e-Oglasna ploča sudova.</w:t>
      </w:r>
    </w:p>
    <w:p w:rsidRDefault="00941595" w:rsidR="00941595"/>
    <w:sectPr w:rsidSect="00941595" w:rsidR="0094159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2AE" w:rsidP="007362AE" w:rsidR="007362AE">
      <w:r>
        <w:separator/>
      </w:r>
    </w:p>
  </w:endnote>
  <w:endnote w:id="0" w:type="continuationSeparator">
    <w:p w:rsidRDefault="007362AE" w:rsidP="007362AE" w:rsidR="00736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2AE" w:rsidP="007362AE" w:rsidR="007362AE">
      <w:r>
        <w:separator/>
      </w:r>
    </w:p>
  </w:footnote>
  <w:footnote w:id="0" w:type="continuationSeparator">
    <w:p w:rsidRDefault="007362AE" w:rsidP="007362AE" w:rsidR="007362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2AE" w:rsidP="00941595" w:rsidR="00941595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940DA">
          <w:rPr>
            <w:noProof/>
          </w:rPr>
          <w:t>2</w:t>
        </w:r>
        <w:r>
          <w:fldChar w:fldCharType="end"/>
        </w:r>
      </w:sdtContent>
    </w:sdt>
    <w:r>
      <w:tab/>
      <w:t>11 St-513/2015-3</w:t>
    </w:r>
  </w:p>
  <w:p w:rsidRDefault="00941595" w:rsidP="00941595" w:rsidR="00941595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2AE" w:rsidP="00941595" w:rsidR="00941595">
    <w:pPr>
      <w:pStyle w:val="Zaglavlje"/>
      <w:jc w:val="right"/>
    </w:pPr>
    <w:r>
      <w:t>11 St-513/2015-3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92D"/>
    <w:rsid w:val="000D0635"/>
    <w:rsid w:val="003940DA"/>
    <w:rsid w:val="0050192D"/>
    <w:rsid w:val="007362AE"/>
    <w:rsid w:val="007A5C5B"/>
    <w:rsid w:val="00941595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62A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62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62A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2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2A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62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62A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4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0D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0D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0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0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62A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62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62A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2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2A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62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62A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4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0D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0D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0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0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St-513/2015</izvorni_sadrzaj>
    <derivirana_varijabla naziv="DomainObject.Predmet.OznakaBroj_1">St-513/2015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"ISTRA" PULA</izvorni_sadrzaj>
    <derivirana_varijabla naziv="DomainObject.Predmet.ProtustrankaFormated_1">  KOŠARKAŠKI KLUB "ISTRA" PULA</derivirana_varijabla>
  </DomainObject.Predmet.ProtustrankaFormated>
  <DomainObject.Predmet.ProtustrankaFormatedOIB>
    <izvorni_sadrzaj>  KOŠARKAŠKI KLUB "ISTRA" PULA, OIB 43590171056</izvorni_sadrzaj>
    <derivirana_varijabla naziv="DomainObject.Predmet.ProtustrankaFormatedOIB_1">  KOŠARKAŠKI KLUB "ISTRA" PULA, OIB 43590171056</derivirana_varijabla>
  </DomainObject.Predmet.ProtustrankaFormatedOIB>
  <DomainObject.Predmet.ProtustrankaFormatedWithAdress>
    <izvorni_sadrzaj> KOŠARKAŠKI KLUB "ISTRA" PULA, M. Marulića 4, 52100 Pula</izvorni_sadrzaj>
    <derivirana_varijabla naziv="DomainObject.Predmet.ProtustrankaFormatedWithAdress_1"> KOŠARKAŠKI KLUB "ISTRA" PULA, M. Marulića 4, 52100 Pula</derivirana_varijabla>
  </DomainObject.Predmet.ProtustrankaFormatedWithAdress>
  <DomainObject.Predmet.ProtustrankaFormatedWithAdressOIB>
    <izvorni_sadrzaj> KOŠARKAŠKI KLUB "ISTRA" PULA, OIB 43590171056, M. Marulića 4, 52100 Pula</izvorni_sadrzaj>
    <derivirana_varijabla naziv="DomainObject.Predmet.ProtustrankaFormatedWithAdressOIB_1"> KOŠARKAŠKI KLUB "ISTRA" PULA, OIB 43590171056, M. Marulića 4, 52100 Pula</derivirana_varijabla>
  </DomainObject.Predmet.ProtustrankaFormatedWithAdressOIB>
  <DomainObject.Predmet.ProtustrankaWithAdress>
    <izvorni_sadrzaj>KOŠARKAŠKI KLUB "ISTRA" PULA M. Marulića 4, 52100 Pula</izvorni_sadrzaj>
    <derivirana_varijabla naziv="DomainObject.Predmet.ProtustrankaWithAdress_1">KOŠARKAŠKI KLUB "ISTRA" PULA M. Marulića 4, 52100 Pula</derivirana_varijabla>
  </DomainObject.Predmet.ProtustrankaWithAdress>
  <DomainObject.Predmet.ProtustrankaWithAdressOIB>
    <izvorni_sadrzaj>KOŠARKAŠKI KLUB "ISTRA" PULA, OIB 43590171056, M. Marulića 4, 52100 Pula</izvorni_sadrzaj>
    <derivirana_varijabla naziv="DomainObject.Predmet.ProtustrankaWithAdressOIB_1">KOŠARKAŠKI KLUB "ISTRA" PULA, OIB 43590171056, M. Marulića 4, 52100 Pula</derivirana_varijabla>
  </DomainObject.Predmet.ProtustrankaWithAdressOIB>
  <DomainObject.Predmet.ProtustrankaNazivFormated>
    <izvorni_sadrzaj>KOŠARKAŠKI KLUB "ISTRA" PULA</izvorni_sadrzaj>
    <derivirana_varijabla naziv="DomainObject.Predmet.ProtustrankaNazivFormated_1">KOŠARKAŠKI KLUB "ISTRA" PULA</derivirana_varijabla>
  </DomainObject.Predmet.ProtustrankaNazivFormated>
  <DomainObject.Predmet.ProtustrankaNazivFormatedOIB>
    <izvorni_sadrzaj>KOŠARKAŠKI KLUB "ISTRA" PULA, OIB 43590171056</izvorni_sadrzaj>
    <derivirana_varijabla naziv="DomainObject.Predmet.ProtustrankaNazivFormatedOIB_1">KOŠARKAŠKI KLUB "ISTRA" PULA, OIB 43590171056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850693.50</izvorni_sadrzaj>
    <derivirana_varijabla naziv="DomainObject.Predmet.TrenutnaVrijednost_1">850693.50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KOŠARKAŠKI KLUB "ISTRA" PULA</item>
    </izvorni_sadrzaj>
    <derivirana_varijabla naziv="DomainObject.Predmet.ProtuStrankaListFormated_1">
      <item>KOŠARKAŠKI KLUB "ISTRA" PULA</item>
    </derivirana_varijabla>
  </DomainObject.Predmet.ProtuStrankaListFormated>
  <DomainObject.Predmet.ProtuStrankaListFormatedOIB>
    <izvorni_sadrzaj>
      <item>KOŠARKAŠKI KLUB "ISTRA" PULA, OIB 43590171056</item>
    </izvorni_sadrzaj>
    <derivirana_varijabla naziv="DomainObject.Predmet.ProtuStrankaListFormatedOIB_1">
      <item>KOŠARKAŠKI KLUB "ISTRA" PULA, OIB 43590171056</item>
    </derivirana_varijabla>
  </DomainObject.Predmet.ProtuStrankaListFormatedOIB>
  <DomainObject.Predmet.ProtuStrankaListFormatedWithAdress>
    <izvorni_sadrzaj>
      <item>KOŠARKAŠKI KLUB "ISTRA" PULA, M. Marulića 4, 52100 Pula</item>
    </izvorni_sadrzaj>
    <derivirana_varijabla naziv="DomainObject.Predmet.ProtuStrankaListFormatedWithAdress_1">
      <item>KOŠARKAŠKI KLUB "ISTRA" PULA, M. Marulića 4, 52100 Pula</item>
    </derivirana_varijabla>
  </DomainObject.Predmet.ProtuStrankaListFormatedWithAdress>
  <DomainObject.Predmet.ProtuStrankaListFormatedWithAdressOIB>
    <izvorni_sadrzaj>
      <item>KOŠARKAŠKI KLUB "ISTRA" PULA, OIB 43590171056, M. Marulića 4, 52100 Pula</item>
    </izvorni_sadrzaj>
    <derivirana_varijabla naziv="DomainObject.Predmet.ProtuStrankaListFormatedWithAdressOIB_1">
      <item>KOŠARKAŠKI KLUB "ISTRA" PULA, OIB 43590171056, M. Marulića 4, 52100 Pula</item>
    </derivirana_varijabla>
  </DomainObject.Predmet.ProtuStrankaListFormatedWithAdressOIB>
  <DomainObject.Predmet.ProtuStrankaListNazivFormated>
    <izvorni_sadrzaj>
      <item>KOŠARKAŠKI KLUB "ISTRA" PULA</item>
    </izvorni_sadrzaj>
    <derivirana_varijabla naziv="DomainObject.Predmet.ProtuStrankaListNazivFormated_1">
      <item>KOŠARKAŠKI KLUB "ISTRA" PULA</item>
    </derivirana_varijabla>
  </DomainObject.Predmet.ProtuStrankaListNazivFormated>
  <DomainObject.Predmet.ProtuStrankaListNazivFormatedOIB>
    <izvorni_sadrzaj>
      <item>KOŠARKAŠKI KLUB "ISTRA" PULA, OIB 43590171056</item>
    </izvorni_sadrzaj>
    <derivirana_varijabla naziv="DomainObject.Predmet.ProtuStrankaListNazivFormatedOIB_1">
      <item>KOŠARKAŠKI KLUB "ISTRA" PULA, OIB 43590171056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KOŠARKAŠKI KLUB "ISTRA" PULA</izvorni_sadrzaj>
    <derivirana_varijabla naziv="DomainObject.Predmet.ProtustrankaIDrugi_1">KOŠARKAŠKI KLUB "ISTRA"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KOŠARKAŠKI KLUB "ISTRA" PULA, OIB 43590171056, M. Marulića 4, 52100 Pula</izvorni_sadrzaj>
    <derivirana_varijabla naziv="DomainObject.Predmet.ProtustrankaIDrugiAdressOIB_1">KOŠARKAŠKI KLUB "ISTRA" PULA, OIB 43590171056, M. Marulića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KOŠARKAŠKI KLUB "ISTRA" PULA</item>
    </izvorni_sadrzaj>
    <derivirana_varijabla naziv="DomainObject.Predmet.SudioniciListNaziv_1">
      <item>FINANCIJSKA AGENCIJA, RC RIJEKA, PODRUŽNICA PULA, PULA</item>
      <item>KOŠARKAŠKI KLUB "ISTRA"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KOŠARKAŠKI KLUB "ISTRA" PULA, OIB 43590171056, M. Marulića 4,52100 Pula</item>
    </izvorni_sadrzaj>
    <derivirana_varijabla naziv="DomainObject.Predmet.SudioniciListAdressOIB_1">
      <item>FINANCIJSKA AGENCIJA, RC RIJEKA, PODRUŽNICA PULA, PULA, OIB 85821130368, Ulica grada Vukovara 70,Zagreb</item>
      <item>KOŠARKAŠKI KLUB "ISTRA" PULA, OIB 43590171056, M. Marulića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43590171056</item>
    </izvorni_sadrzaj>
    <derivirana_varijabla naziv="DomainObject.Predmet.SudioniciListNazivOIB_1">
      <item>, OIB 85821130368</item>
      <item>, OIB 43590171056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1884</properties:Characters>
  <properties:Lines>50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2015-12-03T10:54:00Z</dcterms:created>
  <dc:creator>Mihaela Kaligari</dc:creator>
  <dc:description/>
  <cp:keywords/>
  <cp:lastModifiedBy>Ana Jeromela</cp:lastModifiedBy>
  <cp:lastPrinted>2015-12-16T09:03:00Z</cp:lastPrinted>
  <dcterms:modified xmlns:xsi="http://www.w3.org/2001/XMLSchema-instance" xsi:type="dcterms:W3CDTF">2015-12-16T09:03:00Z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