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8c9c" w14:paraId="e778c9c" w:rsidRDefault="00702487" w:rsidP="002C0802" w:rsidR="00702487" w:rsidRPr="00D91332">
      <w:pPr>
        <w:pStyle w:val="Bezproreda"/>
        <w:spacing w:after="240"/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</w:p>
    <w:p w:rsidRDefault="00E96C68" w:rsidP="00702487" w:rsidR="00E96C68" w:rsidRPr="00A42DEF">
      <w:pPr>
        <w:jc w:val="center"/>
        <w:rPr>
          <w:rFonts w:cs="Arial" w:hAnsi="Arial" w:ascii="Arial"/>
          <w:sz w:val="16"/>
          <w:szCs w:val="16"/>
          <w:lang w:val="pl-PL"/>
        </w:rPr>
      </w:pPr>
    </w:p>
    <w:p w:rsidRDefault="00702487" w:rsidP="00702487" w:rsidR="00702487" w:rsidRPr="00D91332">
      <w:pPr>
        <w:jc w:val="center"/>
        <w:rPr>
          <w:rFonts w:cs="Arial" w:hAnsi="Arial" w:ascii="Arial"/>
          <w:b/>
          <w:sz w:val="24"/>
          <w:szCs w:val="24"/>
          <w:lang w:val="pl-PL"/>
        </w:rPr>
      </w:pPr>
      <w:r w:rsidRPr="00D91332">
        <w:rPr>
          <w:rFonts w:cs="Arial" w:hAnsi="Arial" w:ascii="Arial"/>
          <w:b/>
          <w:sz w:val="24"/>
          <w:szCs w:val="24"/>
          <w:lang w:val="pl-PL"/>
        </w:rPr>
        <w:t>TABLICA PRIJAVLJENIH TRAŽBINA, RAZLUČNIH I IZLUČNIH PRAVA</w:t>
      </w:r>
    </w:p>
    <w:tbl>
      <w:tblPr>
        <w:tblW w:type="pct" w:w="5021"/>
        <w:tblLayout w:type="fixed"/>
        <w:tblLook w:val="04A0" w:noVBand="1" w:noHBand="0" w:lastColumn="0" w:firstColumn="1" w:lastRow="0" w:firstRow="1"/>
      </w:tblPr>
      <w:tblGrid>
        <w:gridCol w:w="870"/>
        <w:gridCol w:w="2685"/>
        <w:gridCol w:w="1542"/>
        <w:gridCol w:w="1619"/>
        <w:gridCol w:w="1338"/>
        <w:gridCol w:w="3253"/>
        <w:gridCol w:w="1276"/>
        <w:gridCol w:w="2833"/>
      </w:tblGrid>
      <w:tr w:rsidTr="00F56949" w:rsidR="00550E6A" w:rsidRPr="00D91332">
        <w:trPr>
          <w:trHeight w:val="255"/>
        </w:trPr>
        <w:tc>
          <w:tcPr>
            <w:tcW w:type="pct" w:w="500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I. VIŠI ISPLATNI RED</w:t>
            </w:r>
          </w:p>
        </w:tc>
      </w:tr>
      <w:tr w:rsidTr="00585C8D" w:rsidR="004E654C" w:rsidRPr="00D91332">
        <w:trPr>
          <w:trHeight w:val="135"/>
        </w:trPr>
        <w:tc>
          <w:tcPr>
            <w:tcW w:type="pct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585C8D" w:rsidR="004E654C" w:rsidRPr="00B769BE">
        <w:trPr>
          <w:trHeight w:val="225"/>
        </w:trPr>
        <w:tc>
          <w:tcPr>
            <w:tcW w:type="pct" w:w="28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8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2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3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105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4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91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585C8D" w:rsidR="004E654C" w:rsidRPr="00D91332">
        <w:trPr>
          <w:trHeight w:val="225"/>
        </w:trPr>
        <w:tc>
          <w:tcPr>
            <w:tcW w:type="pct" w:w="2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4E654C" w:rsidRPr="00D91332">
        <w:trPr>
          <w:trHeight w:val="135"/>
        </w:trPr>
        <w:tc>
          <w:tcPr>
            <w:tcW w:type="pct" w:w="2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87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10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9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585C8D" w:rsidR="00585C8D" w:rsidRPr="00D91332">
        <w:trPr>
          <w:trHeight w:val="362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301B7" w:rsidP="00926C0E" w:rsidR="00585C8D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</w:t>
            </w:r>
            <w:r w:rsidR="00D108EF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926C0E" w:rsidR="00585C8D" w:rsidRPr="007F7532">
            <w:pPr>
              <w:spacing w:after="0" w:before="8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Matija Maligec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926C0E" w:rsidR="00585C8D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44906065345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926C0E" w:rsidR="00585C8D">
            <w:pPr>
              <w:spacing w:after="0" w:before="8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Zagreb, Hrvoja Macanovića 2</w:t>
            </w:r>
          </w:p>
        </w:tc>
        <w:tc>
          <w:tcPr>
            <w:tcW w:type="pct" w:w="43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4301B7" w:rsidP="00926C0E" w:rsidR="00585C8D" w:rsidRPr="007B333E">
            <w:pPr>
              <w:spacing w:after="0" w:before="8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4.651</w:t>
            </w:r>
            <w:r w:rsidR="00585C8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pct" w:w="1055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926C0E" w:rsidR="00585C8D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1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4301B7" w:rsidP="004301B7" w:rsidR="00585C8D" w:rsidRPr="00930D3F">
            <w:pPr>
              <w:spacing w:after="0" w:before="8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4.651</w:t>
            </w:r>
            <w:r w:rsidR="00585C8D" w:rsidRPr="00930D3F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="00585C8D" w:rsidRPr="00930D3F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919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926C0E" w:rsidR="00585C8D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26C0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radni odnos od 09.03.2018. do 11.04.2018.</w:t>
            </w:r>
          </w:p>
          <w:p w:rsidRDefault="00585C8D" w:rsidP="00A3322E" w:rsidR="00585C8D" w:rsidRPr="00926C0E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čl.</w:t>
            </w:r>
            <w:r w:rsidR="00A3322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257. st.3 i 4. Stečajnog z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akon</w:t>
            </w:r>
            <w:r w:rsidR="00A3322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a</w:t>
            </w:r>
          </w:p>
        </w:tc>
      </w:tr>
      <w:tr w:rsidTr="00585C8D" w:rsidR="00585C8D" w:rsidRPr="00585C8D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neto plaća za 03. i 04. mj. 2018.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930D3F">
            <w:pPr>
              <w:spacing w:after="0" w:before="4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30D3F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3.174,75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585C8D" w:rsidRPr="00585C8D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4301B7" w:rsidR="00585C8D" w:rsidRPr="00585C8D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neto plaća za 03. i 04. mj. 2018. - kamata</w:t>
            </w:r>
          </w:p>
        </w:tc>
        <w:tc>
          <w:tcPr>
            <w:tcW w:type="pct" w:w="414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930D3F">
            <w:pPr>
              <w:spacing w:after="0" w:before="4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30D3F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130,35</w:t>
            </w:r>
          </w:p>
        </w:tc>
        <w:tc>
          <w:tcPr>
            <w:tcW w:type="pct" w:w="919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585C8D" w:rsidRPr="00D91332">
        <w:trPr>
          <w:trHeight w:val="667"/>
        </w:trPr>
        <w:tc>
          <w:tcPr>
            <w:tcW w:type="pct" w:w="282"/>
            <w:vMerge w:val="restart"/>
            <w:tcBorders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hideMark/>
          </w:tcPr>
          <w:p w:rsidRDefault="00585C8D" w:rsidP="003F201F" w:rsidR="00585C8D" w:rsidRPr="004301B7">
            <w:pPr>
              <w:spacing w:after="0" w:before="80"/>
              <w:jc w:val="center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5.</w:t>
            </w:r>
          </w:p>
          <w:p w:rsidRDefault="00585C8D" w:rsidP="004E44AD" w:rsidR="00585C8D" w:rsidRPr="004301B7">
            <w:pPr>
              <w:spacing w:after="0" w:before="80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871"/>
            <w:vMerge w:val="restart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4E44AD" w:rsidR="00585C8D" w:rsidRPr="004301B7">
            <w:pPr>
              <w:spacing w:after="0" w:before="80"/>
              <w:rPr>
                <w:rFonts w:cs="Arial" w:eastAsia="Times New Roman" w:hAnsi="Arial" w:ascii="Arial"/>
                <w:color w:themeColor="background1" w:val="FFFFFF"/>
                <w:sz w:val="18"/>
                <w:szCs w:val="18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 xml:space="preserve">REPUBLIKA HRVATSKA, </w:t>
            </w:r>
            <w:r w:rsidRPr="004301B7">
              <w:rPr>
                <w:rFonts w:cs="Arial" w:eastAsia="Times New Roman" w:hAnsi="Arial" w:ascii="Arial"/>
                <w:color w:themeColor="background1" w:val="FFFFFF"/>
                <w:sz w:val="18"/>
                <w:szCs w:val="18"/>
                <w:lang w:eastAsia="hr-HR"/>
              </w:rPr>
              <w:t>MINISTARSTVO FINANCIJA</w:t>
            </w:r>
          </w:p>
          <w:p w:rsidRDefault="00585C8D" w:rsidP="0016017E" w:rsidR="00585C8D" w:rsidRPr="004301B7">
            <w:pPr>
              <w:spacing w:after="0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Porezna uprava, Područni ured Zagreb</w:t>
            </w:r>
          </w:p>
        </w:tc>
        <w:tc>
          <w:tcPr>
            <w:tcW w:type="pct" w:w="500"/>
            <w:vMerge w:val="restart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4E44AD" w:rsidR="00585C8D" w:rsidRPr="004301B7">
            <w:pPr>
              <w:spacing w:after="0" w:before="80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18683136487 </w:t>
            </w:r>
          </w:p>
        </w:tc>
        <w:tc>
          <w:tcPr>
            <w:tcW w:type="pct" w:w="525"/>
            <w:vMerge w:val="restart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16017E" w:rsidR="00585C8D" w:rsidRPr="004301B7">
            <w:pPr>
              <w:spacing w:after="0" w:before="80"/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  <w:t xml:space="preserve">HR-10000 Zagreb,  </w:t>
            </w: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D471AC" w:rsidR="00585C8D" w:rsidRPr="004301B7">
            <w:pPr>
              <w:spacing w:after="0" w:before="80"/>
              <w:jc w:val="right"/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  <w:t>nespecificirani iznos</w:t>
            </w:r>
          </w:p>
        </w:tc>
        <w:tc>
          <w:tcPr>
            <w:tcW w:type="pct" w:w="1055"/>
            <w:tcBorders>
              <w:top w:space="0" w:sz="4" w:color="auto" w:val="single"/>
              <w:left w:val="nil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585C8D" w:rsidP="00585C8D" w:rsidR="00585C8D" w:rsidRPr="004301B7">
            <w:pPr>
              <w:spacing w:after="0" w:before="8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porezi, doprinosi i druga javna davanja iz plaće (nisu predani JOPPD obrasci)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CF23DB" w:rsidP="00D471AC" w:rsidR="00585C8D" w:rsidRPr="004301B7">
            <w:pPr>
              <w:spacing w:after="0" w:before="8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826,28</w:t>
            </w:r>
          </w:p>
        </w:tc>
        <w:tc>
          <w:tcPr>
            <w:tcW w:type="pct" w:w="919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16017E" w:rsidR="00585C8D" w:rsidRPr="00585C8D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zakonske obveze iz plaća zaposlenika koje obustavlja i uplaćuje poslodavac</w:t>
            </w:r>
          </w:p>
        </w:tc>
      </w:tr>
      <w:tr w:rsidTr="00585C8D" w:rsidR="00585C8D" w:rsidRPr="007116BA">
        <w:trPr>
          <w:trHeight w:val="149"/>
        </w:trPr>
        <w:tc>
          <w:tcPr>
            <w:tcW w:type="pct" w:w="282"/>
            <w:vMerge/>
            <w:tcBorders>
              <w:top w:space="0" w:sz="4" w:color="auto" w:val="dotted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D471AC" w:rsidR="00585C8D" w:rsidRPr="00CD78ED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1406:porez na doh. od nesa. rada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A42DEF" w:rsidR="00585C8D" w:rsidRPr="00D471A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CD78ED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1406:porez na doh. od nesa. rada-kamata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1880: porez i prirez na dohodak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1880: porez i prirez na dohodak-kamata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2003 doprinos za MO - II stup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>
              <w:rPr>
                <w:rFonts w:cs="Arial" w:hAnsi="Arial" w:ascii="Arial"/>
                <w:i/>
                <w:sz w:val="16"/>
                <w:szCs w:val="16"/>
              </w:rPr>
              <w:t>198,42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2003 doprinos za MO - II stup-kamata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F23DB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>
              <w:rPr>
                <w:rFonts w:cs="Arial" w:hAnsi="Arial" w:ascii="Arial"/>
                <w:i/>
                <w:sz w:val="16"/>
                <w:szCs w:val="16"/>
              </w:rPr>
              <w:t>8,15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8109 doprinos za MO – I stup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>
              <w:rPr>
                <w:rFonts w:cs="Arial" w:hAnsi="Arial" w:ascii="Arial"/>
                <w:i/>
                <w:sz w:val="16"/>
                <w:szCs w:val="16"/>
              </w:rPr>
              <w:t>595,26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8109 doprinos za MO – I stup -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F23DB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>
              <w:rPr>
                <w:rFonts w:cs="Arial" w:hAnsi="Arial" w:ascii="Arial"/>
                <w:i/>
                <w:sz w:val="16"/>
                <w:szCs w:val="16"/>
              </w:rPr>
              <w:t>24,45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8168 doprinos za MO-I stup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8168 doprinos za MO-I stup -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themeFillShade="D9" w:themeFill="background1" w:fill="D9D9D9" w:color="auto" w:val="clear"/>
          </w:tcPr>
          <w:p w:rsidRDefault="004301B7" w:rsidP="004301B7" w:rsidR="004301B7" w:rsidRPr="004301B7">
            <w:pPr>
              <w:rPr>
                <w:rFonts w:cs="Arial" w:hAnsi="Arial" w:ascii="Arial"/>
                <w:sz w:val="20"/>
                <w:szCs w:val="20"/>
              </w:rPr>
            </w:pPr>
            <w:r w:rsidRPr="004301B7">
              <w:rPr>
                <w:rFonts w:cs="Arial" w:hAnsi="Arial" w:ascii="Arial"/>
                <w:sz w:val="20"/>
                <w:szCs w:val="20"/>
              </w:rPr>
              <w:t>zakonom propisane obveze na plaću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themeFillShade="D9" w:themeFill="background1" w:fill="D9D9D9" w:color="auto" w:val="clear"/>
          </w:tcPr>
          <w:p w:rsidRDefault="004301B7" w:rsidP="004301B7" w:rsidR="004301B7" w:rsidRPr="004301B7">
            <w:pPr>
              <w:jc w:val="right"/>
              <w:rPr>
                <w:sz w:val="20"/>
                <w:szCs w:val="20"/>
              </w:rPr>
            </w:pPr>
            <w:r w:rsidRPr="004301B7">
              <w:rPr>
                <w:sz w:val="20"/>
                <w:szCs w:val="20"/>
              </w:rPr>
              <w:t>710,61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8400 doprinos za ZO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595,26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8400 doprinos za ZO –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24,45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8559 dop. za ozlj.na radu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19,84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8559 dop. za ozlj.na rad. –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0,81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8702 dop. za zapošljavanje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67,47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8702 dop. za zapošlja. –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2,78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EB70AC">
        <w:trPr>
          <w:trHeight w:val="57"/>
        </w:trPr>
        <w:tc>
          <w:tcPr>
            <w:tcW w:type="pct" w:w="28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2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3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105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E65D7A" w:rsidR="00585C8D" w:rsidRPr="00EB70A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585C8D" w:rsidR="00585C8D" w:rsidRPr="00A42DEF">
        <w:trPr>
          <w:trHeight w:val="170"/>
        </w:trPr>
        <w:tc>
          <w:tcPr>
            <w:tcW w:type="pct" w:w="2178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EB70AC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A42DEF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I. VIŠI SPLATNI RED UKUPNO:</w:t>
            </w:r>
          </w:p>
        </w:tc>
        <w:tc>
          <w:tcPr>
            <w:tcW w:type="pct" w:w="43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4301B7" w:rsidP="0016017E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4.651</w:t>
            </w:r>
            <w:r w:rsidR="00585C8D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,00</w:t>
            </w:r>
          </w:p>
        </w:tc>
        <w:tc>
          <w:tcPr>
            <w:tcW w:type="pct" w:w="105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A42DEF">
            <w:pPr>
              <w:spacing w:after="0"/>
              <w:rPr>
                <w:rFonts w:cs="Arial" w:eastAsia="Times New Roman" w:hAnsi="Arial" w:ascii="Arial"/>
                <w:b/>
                <w:iCs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D108EF" w:rsidP="00A42DEF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4.</w:t>
            </w:r>
            <w:r w:rsidR="00A42DEF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651</w:t>
            </w:r>
            <w:r w:rsidR="00585C8D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,</w:t>
            </w:r>
            <w:r w:rsidR="00A42DEF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00</w:t>
            </w: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E65D7A" w:rsidR="00585C8D" w:rsidRPr="00A42DEF">
            <w:pPr>
              <w:spacing w:after="0"/>
              <w:rPr>
                <w:rFonts w:cs="Arial" w:eastAsia="Times New Roman" w:hAnsi="Arial" w:ascii="Arial"/>
                <w:b/>
                <w:i/>
                <w:iCs/>
                <w:color w:val="000000"/>
                <w:lang w:eastAsia="hr-HR"/>
              </w:rPr>
            </w:pPr>
          </w:p>
        </w:tc>
      </w:tr>
    </w:tbl>
    <w:p w:rsidRDefault="002C0802" w:rsidR="002C0802">
      <w:pPr>
        <w:spacing w:lineRule="auto" w:line="276" w:after="200"/>
        <w:rPr>
          <w:rFonts w:cs="Arial" w:eastAsia="Times New Roman" w:hAnsi="Arial" w:ascii="Arial"/>
          <w:color w:val="000000"/>
          <w:sz w:val="16"/>
          <w:szCs w:val="16"/>
          <w:lang w:eastAsia="hr-HR"/>
        </w:rPr>
      </w:pPr>
    </w:p>
    <w:p w:rsidRDefault="002C0802" w:rsidP="007A4035" w:rsidR="0053221D" w:rsidRPr="00D91332">
      <w:pPr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  <w:r>
        <w:rPr>
          <w:rFonts w:cs="Arial" w:eastAsia="Times New Roman" w:hAnsi="Arial" w:ascii="Arial"/>
          <w:color w:val="000000"/>
          <w:sz w:val="16"/>
          <w:szCs w:val="16"/>
          <w:lang w:eastAsia="hr-HR"/>
        </w:rPr>
        <w:br w:type="page"/>
      </w:r>
      <w:r w:rsidR="0053221D" w:rsidRPr="00D91332">
        <w:rPr>
          <w:rFonts w:cs="Arial" w:eastAsia="Times New Roman" w:hAnsi="Arial" w:ascii="Arial"/>
          <w:color w:val="000000"/>
          <w:sz w:val="20"/>
          <w:szCs w:val="20"/>
          <w:lang w:eastAsia="hr-HR"/>
        </w:rPr>
        <w:lastRenderedPageBreak/>
        <w:tab/>
      </w:r>
    </w:p>
    <w:tbl>
      <w:tblPr>
        <w:tblW w:type="pct" w:w="5021"/>
        <w:tblLayout w:type="fixed"/>
        <w:tblLook w:val="04A0" w:noVBand="1" w:noHBand="0" w:lastColumn="0" w:firstColumn="1" w:lastRow="0" w:firstRow="1"/>
      </w:tblPr>
      <w:tblGrid>
        <w:gridCol w:w="817"/>
        <w:gridCol w:w="52"/>
        <w:gridCol w:w="2303"/>
        <w:gridCol w:w="382"/>
        <w:gridCol w:w="96"/>
        <w:gridCol w:w="993"/>
        <w:gridCol w:w="453"/>
        <w:gridCol w:w="114"/>
        <w:gridCol w:w="1505"/>
        <w:gridCol w:w="339"/>
        <w:gridCol w:w="1375"/>
        <w:gridCol w:w="182"/>
        <w:gridCol w:w="2695"/>
        <w:gridCol w:w="626"/>
        <w:gridCol w:w="934"/>
        <w:gridCol w:w="466"/>
        <w:gridCol w:w="1868"/>
        <w:gridCol w:w="37"/>
        <w:gridCol w:w="179"/>
      </w:tblGrid>
      <w:tr w:rsidTr="00161398" w:rsidR="00410887" w:rsidRPr="00410887">
        <w:trPr>
          <w:gridAfter w:val="2"/>
          <w:wAfter w:type="pct" w:w="70"/>
          <w:trHeight w:val="135"/>
        </w:trPr>
        <w:tc>
          <w:tcPr>
            <w:tcW w:type="pct" w:w="282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410887" w:rsidP="00550E6A" w:rsidR="00410887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47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410887" w:rsidP="00550E6A" w:rsidR="00410887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77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410887" w:rsidP="00550E6A" w:rsidR="00410887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72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410887" w:rsidP="00550E6A" w:rsidR="00410887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5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410887" w:rsidP="00550E6A" w:rsidR="00410887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136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410887" w:rsidP="00550E6A" w:rsidR="00410887" w:rsidRPr="00410887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4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410887" w:rsidP="00550E6A" w:rsidR="00410887" w:rsidRPr="00410887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06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410887" w:rsidP="00550E6A" w:rsidR="00410887" w:rsidRPr="00410887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61398" w:rsidR="00297D09" w:rsidRPr="00B769BE">
        <w:trPr>
          <w:gridAfter w:val="1"/>
          <w:wAfter w:type="pct" w:w="58"/>
          <w:trHeight w:val="225"/>
        </w:trPr>
        <w:tc>
          <w:tcPr>
            <w:tcW w:type="pct" w:w="4942"/>
            <w:gridSpan w:val="18"/>
            <w:shd w:fill="auto" w:color="auto" w:val="clear"/>
            <w:vAlign w:val="center"/>
            <w:hideMark/>
          </w:tcPr>
          <w:p w:rsidRDefault="00297D09" w:rsidP="00297D09" w:rsidR="00297D0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II. VIŠI ISPLATNI RED</w:t>
            </w:r>
          </w:p>
        </w:tc>
      </w:tr>
      <w:tr w:rsidTr="00FA2F2C" w:rsidR="009A6E0C" w:rsidRPr="00297D09">
        <w:trPr>
          <w:trHeight w:val="113"/>
        </w:trPr>
        <w:tc>
          <w:tcPr>
            <w:tcW w:type="pct" w:w="265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FA2F2C" w:rsidR="009A6E0C" w:rsidRPr="00B769BE">
        <w:trPr>
          <w:trHeight w:val="225"/>
        </w:trPr>
        <w:tc>
          <w:tcPr>
            <w:tcW w:type="pct" w:w="26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19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9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pct" w:w="87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827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FA2F2C" w:rsidR="009A6E0C" w:rsidRPr="00D91332">
        <w:trPr>
          <w:trHeight w:val="225"/>
        </w:trPr>
        <w:tc>
          <w:tcPr>
            <w:tcW w:type="pct" w:w="26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A2F2C" w:rsidR="009A6E0C" w:rsidRPr="007F7532">
        <w:trPr>
          <w:trHeight w:val="113"/>
        </w:trPr>
        <w:tc>
          <w:tcPr>
            <w:tcW w:type="pct" w:w="265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FA2F2C" w:rsidR="009A6E0C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7641C" w:rsidP="00244BBC" w:rsidR="00452A53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52A53" w:rsidP="00244BBC" w:rsidR="00452A53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ZGRADE, Zagreb, Karasmani 3A</w:t>
            </w:r>
          </w:p>
          <w:p w:rsidRDefault="00452A53" w:rsidP="00452A53" w:rsidR="00452A53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zastupani po Gradsko stambeno komunalno gospodarstvo d.o.o.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52A53" w:rsidP="00244BBC" w:rsidR="00452A53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452A53">
              <w:rPr>
                <w:rFonts w:cs="Arial" w:hAnsi="Arial" w:ascii="Arial"/>
                <w:sz w:val="20"/>
                <w:szCs w:val="20"/>
              </w:rPr>
              <w:t>03744272526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52A53" w:rsidP="00244BBC" w:rsidR="00452A53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Savska cesta 1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2A53" w:rsidP="003F201F" w:rsidR="00452A53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14.692,79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2A53" w:rsidP="003F201F" w:rsidR="00452A53" w:rsidRPr="00472DD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Obveza za zajedničku pričuvu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2A53" w:rsidP="003F201F" w:rsidR="00452A53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14.692,79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3744" w:rsidP="00472DD7" w:rsidR="00452A53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Ugovor o upravljanju stambenom zgradom</w:t>
            </w:r>
          </w:p>
          <w:p w:rsidRDefault="00613744" w:rsidP="00472DD7" w:rsidR="00613744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 Upravitelja</w:t>
            </w:r>
          </w:p>
          <w:p w:rsidRDefault="00613744" w:rsidP="00472DD7" w:rsidR="00613744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Rješenja o ovrsi: Ovrv-20194/10; Ovrv-16902/12; Ovrv-11611/14; Ovrv-62150/16; Ovrv-45282/18 u ukupnom iznosu 13.941,33 kn</w:t>
            </w:r>
          </w:p>
        </w:tc>
      </w:tr>
      <w:tr w:rsidTr="00FA2F2C" w:rsidR="00B87996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87996" w:rsidP="007A4035" w:rsidR="00B87996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87996" w:rsidP="007A4035" w:rsidR="00B8799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ZGRADE, Zagreb, Majdakova 14A</w:t>
            </w:r>
          </w:p>
          <w:p w:rsidRDefault="00B87996" w:rsidP="007A4035" w:rsidR="00B87996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zastupani po Gradsko stambeno komunalno gospodarstvo d.o.o.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87996" w:rsidP="007A4035" w:rsidR="00B87996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452A53">
              <w:rPr>
                <w:rFonts w:cs="Arial" w:hAnsi="Arial" w:ascii="Arial"/>
                <w:sz w:val="20"/>
                <w:szCs w:val="20"/>
              </w:rPr>
              <w:t>03744272526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87996" w:rsidP="007A4035" w:rsidR="00B87996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Savska cesta 1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7996" w:rsidP="00B87996" w:rsidR="00B87996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19.875,80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7996" w:rsidP="007A4035" w:rsidR="00B87996" w:rsidRPr="00472DD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Obveza za zajedničku pričuvu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7996" w:rsidP="00B87996" w:rsidR="00B87996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19.875,80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7996" w:rsidP="007A4035" w:rsidR="00B87996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Ugovor o upravljanju stambenom zgradom</w:t>
            </w:r>
          </w:p>
          <w:p w:rsidRDefault="00B87996" w:rsidP="007A4035" w:rsidR="00B87996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 Upravitelja</w:t>
            </w:r>
          </w:p>
          <w:p w:rsidRDefault="00B87996" w:rsidP="00B60B4C" w:rsidR="00B87996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Rješenja o ovrsi: Ovrv-14</w:t>
            </w:r>
            <w:r w:rsidR="00B60B4C">
              <w:rPr>
                <w:rFonts w:cs="Arial" w:hAnsi="Arial" w:ascii="Arial"/>
                <w:sz w:val="16"/>
                <w:szCs w:val="16"/>
              </w:rPr>
              <w:t>65</w:t>
            </w:r>
            <w:r w:rsidRPr="00472DD7">
              <w:rPr>
                <w:rFonts w:cs="Arial" w:hAnsi="Arial" w:ascii="Arial"/>
                <w:sz w:val="16"/>
                <w:szCs w:val="16"/>
              </w:rPr>
              <w:t>/10; Ovrv-10</w:t>
            </w:r>
            <w:r w:rsidR="00B60B4C">
              <w:rPr>
                <w:rFonts w:cs="Arial" w:hAnsi="Arial" w:ascii="Arial"/>
                <w:sz w:val="16"/>
                <w:szCs w:val="16"/>
              </w:rPr>
              <w:t>846</w:t>
            </w:r>
            <w:r w:rsidRPr="00472DD7">
              <w:rPr>
                <w:rFonts w:cs="Arial" w:hAnsi="Arial" w:ascii="Arial"/>
                <w:sz w:val="16"/>
                <w:szCs w:val="16"/>
              </w:rPr>
              <w:t>/12; Ovrv-1</w:t>
            </w:r>
            <w:r w:rsidR="00B60B4C">
              <w:rPr>
                <w:rFonts w:cs="Arial" w:hAnsi="Arial" w:ascii="Arial"/>
                <w:sz w:val="16"/>
                <w:szCs w:val="16"/>
              </w:rPr>
              <w:t>7031</w:t>
            </w:r>
            <w:r w:rsidRPr="00472DD7">
              <w:rPr>
                <w:rFonts w:cs="Arial" w:hAnsi="Arial" w:ascii="Arial"/>
                <w:sz w:val="16"/>
                <w:szCs w:val="16"/>
              </w:rPr>
              <w:t>/14; Ovrv-5</w:t>
            </w:r>
            <w:r w:rsidR="00B60B4C">
              <w:rPr>
                <w:rFonts w:cs="Arial" w:hAnsi="Arial" w:ascii="Arial"/>
                <w:sz w:val="16"/>
                <w:szCs w:val="16"/>
              </w:rPr>
              <w:t>8484</w:t>
            </w:r>
            <w:r w:rsidRPr="00472DD7">
              <w:rPr>
                <w:rFonts w:cs="Arial" w:hAnsi="Arial" w:ascii="Arial"/>
                <w:sz w:val="16"/>
                <w:szCs w:val="16"/>
              </w:rPr>
              <w:t>/16; Ovrv-4</w:t>
            </w:r>
            <w:r w:rsidR="00B60B4C">
              <w:rPr>
                <w:rFonts w:cs="Arial" w:hAnsi="Arial" w:ascii="Arial"/>
                <w:sz w:val="16"/>
                <w:szCs w:val="16"/>
              </w:rPr>
              <w:t>1899</w:t>
            </w:r>
            <w:r w:rsidRPr="00472DD7">
              <w:rPr>
                <w:rFonts w:cs="Arial" w:hAnsi="Arial" w:ascii="Arial"/>
                <w:sz w:val="16"/>
                <w:szCs w:val="16"/>
              </w:rPr>
              <w:t>/18 u ukupnom iznosu 1</w:t>
            </w:r>
            <w:r>
              <w:rPr>
                <w:rFonts w:cs="Arial" w:hAnsi="Arial" w:ascii="Arial"/>
                <w:sz w:val="16"/>
                <w:szCs w:val="16"/>
              </w:rPr>
              <w:t>8</w:t>
            </w:r>
            <w:r w:rsidRPr="00472DD7">
              <w:rPr>
                <w:rFonts w:cs="Arial" w:hAnsi="Arial" w:ascii="Arial"/>
                <w:sz w:val="16"/>
                <w:szCs w:val="16"/>
              </w:rPr>
              <w:t>.9</w:t>
            </w:r>
            <w:r>
              <w:rPr>
                <w:rFonts w:cs="Arial" w:hAnsi="Arial" w:ascii="Arial"/>
                <w:sz w:val="16"/>
                <w:szCs w:val="16"/>
              </w:rPr>
              <w:t>38</w:t>
            </w:r>
            <w:r w:rsidRPr="00472DD7">
              <w:rPr>
                <w:rFonts w:cs="Arial" w:hAnsi="Arial" w:ascii="Arial"/>
                <w:sz w:val="16"/>
                <w:szCs w:val="16"/>
              </w:rPr>
              <w:t>,</w:t>
            </w:r>
            <w:r>
              <w:rPr>
                <w:rFonts w:cs="Arial" w:hAnsi="Arial" w:ascii="Arial"/>
                <w:sz w:val="16"/>
                <w:szCs w:val="16"/>
              </w:rPr>
              <w:t>09</w:t>
            </w:r>
            <w:r w:rsidRPr="00472DD7"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</w:tr>
      <w:tr w:rsidTr="00FA2F2C" w:rsidR="009A6E0C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4035" w:rsidP="00244BBC" w:rsidR="00613744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  <w:r w:rsidR="0057641C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13744" w:rsidP="00244BBC" w:rsidR="00613744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13744" w:rsidP="00244BBC" w:rsidR="00613744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13744" w:rsidP="00244BBC" w:rsidR="00613744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Trg Stjepana Radića 1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3744" w:rsidP="003F201F" w:rsidR="00613744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8.181,27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3744" w:rsidP="003F201F" w:rsidR="00613744" w:rsidRPr="00472DD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Komunalna naknada</w:t>
            </w:r>
          </w:p>
          <w:p w:rsidRDefault="00996E44" w:rsidP="003F201F" w:rsidR="00996E44" w:rsidRPr="00472DD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07C0" w:rsidP="003F201F" w:rsidR="00613744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107C0">
              <w:rPr>
                <w:rFonts w:cs="Arial" w:hAnsi="Arial" w:ascii="Arial"/>
                <w:sz w:val="20"/>
                <w:szCs w:val="20"/>
              </w:rPr>
              <w:t>8.181,27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6E44" w:rsidP="00472DD7" w:rsidR="00A445BB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UP/I-363-03/2009-02/4321 o obvezi plaćanja komunalne naknade</w:t>
            </w:r>
          </w:p>
          <w:p w:rsidRDefault="00A445BB" w:rsidP="00472DD7" w:rsidR="00613744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 xml:space="preserve">Rješenje o ovrsi za komunalnu naknadu: UP/I-363-03/2014-10/21054; </w:t>
            </w:r>
            <w:r w:rsidR="00996E44" w:rsidRPr="00472DD7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472DD7">
              <w:rPr>
                <w:rFonts w:cs="Arial" w:hAnsi="Arial" w:ascii="Arial"/>
                <w:sz w:val="16"/>
                <w:szCs w:val="16"/>
              </w:rPr>
              <w:t>UP/I-363-03/2014-10/21055; UP/I-363-03/2017-10/25107; UP/I-363-03/2017-10/25108</w:t>
            </w:r>
            <w:r w:rsidR="006107C0" w:rsidRPr="00472DD7">
              <w:rPr>
                <w:rFonts w:cs="Arial" w:hAnsi="Arial" w:ascii="Arial"/>
                <w:sz w:val="16"/>
                <w:szCs w:val="16"/>
              </w:rPr>
              <w:t xml:space="preserve"> u iznosu 2.911,80 kn</w:t>
            </w:r>
          </w:p>
          <w:p w:rsidRDefault="00A445BB" w:rsidP="00472DD7" w:rsidR="00A445BB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</w:p>
        </w:tc>
      </w:tr>
      <w:tr w:rsidTr="00FA2F2C" w:rsidR="009A6E0C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4035" w:rsidP="00244BBC" w:rsidR="003F201F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  <w:r w:rsidR="0057641C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F201F" w:rsidP="00244BBC" w:rsidR="003F201F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HRVATSKE VODE</w:t>
            </w:r>
          </w:p>
          <w:p w:rsidRDefault="003F201F" w:rsidP="00244BBC" w:rsidR="003F201F" w:rsidRPr="00535EA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F201F" w:rsidP="00244BBC" w:rsidR="003F201F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F201F" w:rsidP="00244BBC" w:rsidR="003F201F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535EA6">
              <w:rPr>
                <w:rFonts w:cs="Arial" w:hAnsi="Arial" w:ascii="Arial"/>
                <w:sz w:val="16"/>
                <w:szCs w:val="16"/>
              </w:rPr>
              <w:t>HR-10000 Zagreb, Ulica grada Vukovara 220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641C" w:rsidP="0057641C" w:rsidR="003F201F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3F201F" w:rsidRPr="00535EA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369</w:t>
            </w:r>
            <w:r w:rsidR="003F201F" w:rsidRPr="00535EA6">
              <w:rPr>
                <w:rFonts w:cs="Arial" w:hAnsi="Arial" w:ascii="Arial"/>
                <w:sz w:val="20"/>
                <w:szCs w:val="20"/>
              </w:rPr>
              <w:t>,2</w:t>
            </w:r>
            <w:r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201F" w:rsidP="003F201F" w:rsidR="003F201F" w:rsidRPr="00472DD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Naknada za uređenje voda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641C" w:rsidP="003F201F" w:rsidR="003F201F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7641C">
              <w:rPr>
                <w:rFonts w:cs="Arial" w:hAnsi="Arial" w:ascii="Arial"/>
                <w:sz w:val="20"/>
                <w:szCs w:val="20"/>
              </w:rPr>
              <w:t>2.369,26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641C" w:rsidP="00472DD7" w:rsidR="0057641C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UP/I-325-08/2007-12/1540; UP/I-325-08/2011-26/1931; UP/I-325-08/2009-15/2461; UP/I-325-08/2011-26/2778   o obvezi plaćanja naknade za uređenje voda</w:t>
            </w:r>
          </w:p>
          <w:p w:rsidRDefault="0057641C" w:rsidP="00472DD7" w:rsidR="003F201F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 xml:space="preserve">Rješenje o ovrsi za </w:t>
            </w:r>
            <w:r w:rsidR="006107C0" w:rsidRPr="00472DD7">
              <w:rPr>
                <w:rFonts w:cs="Arial" w:hAnsi="Arial" w:ascii="Arial"/>
                <w:sz w:val="16"/>
                <w:szCs w:val="16"/>
              </w:rPr>
              <w:t>uređenje voda</w:t>
            </w:r>
            <w:r w:rsidRPr="00472DD7">
              <w:rPr>
                <w:rFonts w:cs="Arial" w:hAnsi="Arial" w:ascii="Arial"/>
                <w:sz w:val="16"/>
                <w:szCs w:val="16"/>
              </w:rPr>
              <w:t>: UP/I-363-03/2014-1</w:t>
            </w:r>
            <w:r w:rsidR="006107C0" w:rsidRPr="00472DD7">
              <w:rPr>
                <w:rFonts w:cs="Arial" w:hAnsi="Arial" w:ascii="Arial"/>
                <w:sz w:val="16"/>
                <w:szCs w:val="16"/>
              </w:rPr>
              <w:t>2/</w:t>
            </w:r>
            <w:r w:rsidRPr="00472DD7">
              <w:rPr>
                <w:rFonts w:cs="Arial" w:hAnsi="Arial" w:ascii="Arial"/>
                <w:sz w:val="16"/>
                <w:szCs w:val="16"/>
              </w:rPr>
              <w:t>1</w:t>
            </w:r>
            <w:r w:rsidR="006107C0" w:rsidRPr="00472DD7">
              <w:rPr>
                <w:rFonts w:cs="Arial" w:hAnsi="Arial" w:ascii="Arial"/>
                <w:sz w:val="16"/>
                <w:szCs w:val="16"/>
              </w:rPr>
              <w:t>9830</w:t>
            </w:r>
            <w:r w:rsidRPr="00472DD7">
              <w:rPr>
                <w:rFonts w:cs="Arial" w:hAnsi="Arial" w:ascii="Arial"/>
                <w:sz w:val="16"/>
                <w:szCs w:val="16"/>
              </w:rPr>
              <w:t>;  UP/I-363-03/2014-1</w:t>
            </w:r>
            <w:r w:rsidR="00054262" w:rsidRPr="00472DD7">
              <w:rPr>
                <w:rFonts w:cs="Arial" w:hAnsi="Arial" w:ascii="Arial"/>
                <w:sz w:val="16"/>
                <w:szCs w:val="16"/>
              </w:rPr>
              <w:t>2</w:t>
            </w:r>
            <w:r w:rsidRPr="00472DD7">
              <w:rPr>
                <w:rFonts w:cs="Arial" w:hAnsi="Arial" w:ascii="Arial"/>
                <w:sz w:val="16"/>
                <w:szCs w:val="16"/>
              </w:rPr>
              <w:t>/1</w:t>
            </w:r>
            <w:r w:rsidR="00054262" w:rsidRPr="00472DD7">
              <w:rPr>
                <w:rFonts w:cs="Arial" w:hAnsi="Arial" w:ascii="Arial"/>
                <w:sz w:val="16"/>
                <w:szCs w:val="16"/>
              </w:rPr>
              <w:t>9945</w:t>
            </w:r>
            <w:r w:rsidRPr="00472DD7">
              <w:rPr>
                <w:rFonts w:cs="Arial" w:hAnsi="Arial" w:ascii="Arial"/>
                <w:sz w:val="16"/>
                <w:szCs w:val="16"/>
              </w:rPr>
              <w:t>; UP/I-363-03/2017-1</w:t>
            </w:r>
            <w:r w:rsidR="00054262" w:rsidRPr="00472DD7">
              <w:rPr>
                <w:rFonts w:cs="Arial" w:hAnsi="Arial" w:ascii="Arial"/>
                <w:sz w:val="16"/>
                <w:szCs w:val="16"/>
              </w:rPr>
              <w:t>2</w:t>
            </w:r>
            <w:r w:rsidRPr="00472DD7">
              <w:rPr>
                <w:rFonts w:cs="Arial" w:hAnsi="Arial" w:ascii="Arial"/>
                <w:sz w:val="16"/>
                <w:szCs w:val="16"/>
              </w:rPr>
              <w:t>/</w:t>
            </w:r>
            <w:r w:rsidR="00054262" w:rsidRPr="00472DD7">
              <w:rPr>
                <w:rFonts w:cs="Arial" w:hAnsi="Arial" w:ascii="Arial"/>
                <w:sz w:val="16"/>
                <w:szCs w:val="16"/>
              </w:rPr>
              <w:t>1</w:t>
            </w:r>
            <w:r w:rsidRPr="00472DD7">
              <w:rPr>
                <w:rFonts w:cs="Arial" w:hAnsi="Arial" w:ascii="Arial"/>
                <w:sz w:val="16"/>
                <w:szCs w:val="16"/>
              </w:rPr>
              <w:t>5</w:t>
            </w:r>
            <w:r w:rsidR="00054262" w:rsidRPr="00472DD7">
              <w:rPr>
                <w:rFonts w:cs="Arial" w:hAnsi="Arial" w:ascii="Arial"/>
                <w:sz w:val="16"/>
                <w:szCs w:val="16"/>
              </w:rPr>
              <w:t>642</w:t>
            </w:r>
          </w:p>
          <w:p w:rsidRDefault="00054262" w:rsidP="00472DD7" w:rsidR="00054262" w:rsidRPr="00472DD7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</w:p>
        </w:tc>
      </w:tr>
      <w:tr w:rsidTr="00FA2F2C" w:rsidR="00472DD7" w:rsidRPr="00472DD7">
        <w:trPr>
          <w:trHeight w:val="227"/>
        </w:trPr>
        <w:tc>
          <w:tcPr>
            <w:tcW w:type="pct" w:w="265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1D65EF" w:rsidR="00472DD7" w:rsidRPr="00472DD7">
        <w:trPr>
          <w:trHeight w:val="227"/>
        </w:trPr>
        <w:tc>
          <w:tcPr>
            <w:tcW w:type="pct" w:w="265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74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1D65EF" w:rsidR="00472DD7" w:rsidRPr="00472DD7">
        <w:trPr>
          <w:trHeight w:val="227"/>
        </w:trPr>
        <w:tc>
          <w:tcPr>
            <w:tcW w:type="pct" w:w="26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7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FA2F2C" w:rsidR="00472DD7" w:rsidRPr="00D91332">
        <w:trPr>
          <w:trHeight w:val="45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084730" w:rsidR="00472DD7" w:rsidRPr="00472DD7">
        <w:trPr>
          <w:trHeight w:val="113"/>
        </w:trPr>
        <w:tc>
          <w:tcPr>
            <w:tcW w:type="pct" w:w="26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72DD7" w:rsidP="00472DD7" w:rsidR="00472DD7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084730" w:rsidR="00FA2F2C" w:rsidRPr="00D91332">
        <w:trPr>
          <w:trHeight w:val="679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7A4035" w:rsidP="00FA2F2C" w:rsidR="00FA2F2C" w:rsidRPr="00FA2F2C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</w:t>
            </w:r>
            <w:r w:rsidR="00FA2F2C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  <w:r w:rsidR="00FA2F2C"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919"/>
            <w:gridSpan w:val="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FA2F2C" w:rsidP="0016017E" w:rsidR="00FA2F2C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REPUBLIKA HRVATSKA, </w:t>
            </w:r>
            <w:r w:rsidRPr="002E668A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MINISTARSTVO FINANCIJA</w:t>
            </w:r>
          </w:p>
          <w:p w:rsidRDefault="00FA2F2C" w:rsidP="00CD5CCC" w:rsidR="00FA2F2C" w:rsidRPr="00244BBC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zna uprava, Područni ured Zagreb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FA2F2C" w:rsidP="0016017E" w:rsidR="00FA2F2C" w:rsidRPr="00D91332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FA2F2C" w:rsidP="00CD5CCC" w:rsidR="00FA2F2C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Avenija Dubrovnik 32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16017E" w:rsidR="00FA2F2C" w:rsidRPr="004E44A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7.820,64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16017E" w:rsidR="00FA2F2C" w:rsidRPr="00FA6E93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FA6E9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porezi, doprinosi i druga javna davanja društva 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A42DEF" w:rsidP="00A42DEF" w:rsidR="00FA2F2C" w:rsidRPr="003F201F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</w:t>
            </w:r>
            <w:r w:rsidR="00084730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820</w:t>
            </w:r>
            <w:r w:rsidR="00FA2F2C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FA2F2C" w:rsidP="0016017E" w:rsidR="00FA2F2C" w:rsidRPr="00472DD7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porezi, članarine, kazne i druga javna davanja društva (ovršna isprava:</w:t>
            </w:r>
            <w:r w:rsidR="00084730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2.472,65 kn)</w:t>
            </w:r>
          </w:p>
        </w:tc>
      </w:tr>
      <w:tr w:rsidTr="00084730" w:rsidR="00FA2F2C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7B333E" w:rsidR="00FA2F2C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7B333E" w:rsidR="00FA2F2C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7B333E" w:rsidR="00FA2F2C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7B333E" w:rsidR="00FA2F2C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084730" w:rsidR="00FA2F2C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084730" w:rsidR="00FA2F2C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1201 porez na dodanu vrijednost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084730" w:rsidR="00FA2F2C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A2F2C" w:rsidP="007B333E" w:rsidR="00FA2F2C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9A6E0C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 xml:space="preserve">1201 </w:t>
            </w:r>
            <w:r w:rsidR="00084730"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por.na dod.vrij. -</w:t>
            </w: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9A6E0C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1317 porez na cestovna mot. voz.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9A6E0C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1317 porez na ce</w:t>
            </w:r>
            <w:r w:rsidR="00084730"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.mot.</w:t>
            </w: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voz.-kam</w:t>
            </w:r>
            <w:r w:rsidR="00084730"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FA6E93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1651 porez na dobit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FA6E93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1651 porez na dobit -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084730" w:rsidR="00B3319D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B3319D" w:rsidP="007B333E" w:rsidR="00B3319D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2.160,00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1732 porez na tvrtku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2.160,00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318,36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1732 porez na tvrtku -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318,36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4.390,00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5262 članarina HGK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4.390,00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511,71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5262 članarina HGK -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511,71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5278 doprinos HGK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5278 doprinos HGK -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4227 prisilna naplata pristojbi PU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4227 pris. naplata pris. PU-kamata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4235 prisilna naplata pristojbi PU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4235 pri.naplata pris. PU-kamata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4243 pris. naplata pristojbi-ostalo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4243 pris. naplata pris. ostalo-kam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4251 troškovi prisilne naplate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4251 troš. prisilne naplate -kamata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7B333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8400 doprinos za ZO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595,26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8400 doprinos za ZO –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24,45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8486 doprinos za ZO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8486 doprinos za ZO – kamate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8559 dop. za ozlj.na radu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19,84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8559 dop. za ozlj.na rad. –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0,81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8630 dop. za ZO zašt. na rad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8630 dop. za ozlj. na rad.–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8702 dop. za zapošljavanje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67,47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8702 dop. za zapošlja. – kamata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A42DE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2,78</w:t>
            </w: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8729 dop. za zapoš. invalida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8729 dop.za zapoš.invalida – kam.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8753 dop. za zapošljavanje</w:t>
            </w:r>
          </w:p>
        </w:tc>
        <w:tc>
          <w:tcPr>
            <w:tcW w:type="pct" w:w="506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084730" w:rsidR="00084730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084730" w:rsidR="00084730" w:rsidRPr="00A42DEF">
            <w:pPr>
              <w:spacing w:after="0" w:before="20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8753 dop. za zapošljavanje – kam.</w:t>
            </w:r>
          </w:p>
        </w:tc>
        <w:tc>
          <w:tcPr>
            <w:tcW w:type="pct" w:w="506"/>
            <w:gridSpan w:val="2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84730" w:rsidR="00084730" w:rsidRPr="00A42DEF">
            <w:pPr>
              <w:spacing w:after="0" w:before="2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084730" w:rsidRPr="00D4096E">
        <w:trPr>
          <w:trHeight w:val="170"/>
        </w:trPr>
        <w:tc>
          <w:tcPr>
            <w:tcW w:type="pct" w:w="265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</w:tcBorders>
            <w:shd w:fill="auto" w:color="auto" w:val="clear"/>
          </w:tcPr>
          <w:p w:rsidRDefault="00084730" w:rsidP="00D4096E" w:rsidR="00084730" w:rsidRPr="007B333E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084730" w:rsidRPr="00D4096E">
        <w:trPr>
          <w:trHeight w:val="170"/>
        </w:trPr>
        <w:tc>
          <w:tcPr>
            <w:tcW w:type="pct" w:w="265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084730" w:rsidP="00D4096E" w:rsidR="00084730" w:rsidRPr="007B333E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24654B" w:rsidRPr="00D4096E">
        <w:trPr>
          <w:trHeight w:val="170"/>
        </w:trPr>
        <w:tc>
          <w:tcPr>
            <w:tcW w:type="pct" w:w="265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24654B" w:rsidP="00D4096E" w:rsidR="0024654B" w:rsidRPr="007B333E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24654B" w:rsidRPr="00D4096E">
        <w:trPr>
          <w:trHeight w:val="170"/>
        </w:trPr>
        <w:tc>
          <w:tcPr>
            <w:tcW w:type="pct" w:w="265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24654B" w:rsidP="00D4096E" w:rsidR="0024654B" w:rsidRPr="007B333E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24654B" w:rsidRPr="00D4096E">
        <w:trPr>
          <w:trHeight w:val="170"/>
        </w:trPr>
        <w:tc>
          <w:tcPr>
            <w:tcW w:type="pct" w:w="265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24654B" w:rsidP="00D4096E" w:rsidR="0024654B" w:rsidRPr="007B333E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24654B" w:rsidP="007B333E" w:rsidR="0024654B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084730" w:rsidRPr="00D4096E">
        <w:trPr>
          <w:trHeight w:val="170"/>
        </w:trPr>
        <w:tc>
          <w:tcPr>
            <w:tcW w:type="pct" w:w="265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084730" w:rsidP="00D4096E" w:rsidR="00084730" w:rsidRPr="007B333E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084730" w:rsidP="007B333E" w:rsidR="00084730" w:rsidRPr="00D4096E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24654B" w:rsidRPr="00472DD7">
        <w:trPr>
          <w:trHeight w:val="22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654B" w:rsidP="004301B7" w:rsidR="0024654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24654B" w:rsidR="0024654B" w:rsidRPr="0024654B">
        <w:trPr>
          <w:trHeight w:val="113"/>
        </w:trPr>
        <w:tc>
          <w:tcPr>
            <w:tcW w:type="pct" w:w="265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4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3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gridSpan w:val="2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gridSpan w:val="2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24654B" w:rsidP="00D4096E" w:rsidR="0024654B" w:rsidRPr="0024654B">
            <w:pPr>
              <w:spacing w:after="0"/>
              <w:rPr>
                <w:rFonts w:cs="Arial" w:hAnsi="Arial" w:ascii="Arial"/>
                <w:i/>
                <w:sz w:val="8"/>
                <w:szCs w:val="8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4"/>
            <w:shd w:fill="auto" w:color="auto" w:val="clear"/>
            <w:vAlign w:val="center"/>
          </w:tcPr>
          <w:p w:rsidRDefault="0024654B" w:rsidP="007B333E" w:rsidR="0024654B" w:rsidRPr="0024654B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D4096E" w:rsidR="00084730" w:rsidRPr="00535EA6">
        <w:trPr>
          <w:trHeight w:val="26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472DD7" w:rsidR="00084730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472DD7" w:rsidR="00084730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472DD7" w:rsidR="00084730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472DD7" w:rsidR="00084730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Ulica grada Vukovara 41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AF78C1" w:rsidR="00084730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54.088,59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0E07DE" w:rsidR="00084730" w:rsidRPr="00472DD7">
            <w:pPr>
              <w:spacing w:after="0" w:before="2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Usluga odvoza smeća po mjesečnim zaduženjima </w:t>
            </w:r>
          </w:p>
          <w:p w:rsidRDefault="00084730" w:rsidP="000E07DE" w:rsidR="00084730" w:rsidRPr="00472DD7">
            <w:pPr>
              <w:spacing w:after="0" w:before="20"/>
              <w:ind w:hanging="171" w:left="171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  za lokaciju Karasmani 3A od 09. 2007. do 12. 2018</w:t>
            </w:r>
          </w:p>
          <w:p w:rsidRDefault="00084730" w:rsidP="000E07DE" w:rsidR="00084730" w:rsidRPr="00472DD7">
            <w:pPr>
              <w:spacing w:after="0" w:before="20"/>
              <w:ind w:hanging="171" w:left="171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  za lokaciju Zelena magistrala 6 od 08. 2008. do 12. 2018.</w:t>
            </w:r>
          </w:p>
          <w:p w:rsidRDefault="00084730" w:rsidP="000E07DE" w:rsidR="00084730" w:rsidRPr="00472DD7">
            <w:pPr>
              <w:spacing w:after="0" w:before="20"/>
              <w:ind w:hanging="171" w:left="171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  za lokaciju Majdakova 14/A od 07. 2009. do 12. 2018.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472DD7" w:rsidR="00084730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54.088,59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FA6E93" w:rsidR="00084730" w:rsidRPr="00472DD7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izvršena usluga odvoza smeća</w:t>
            </w:r>
          </w:p>
          <w:p w:rsidRDefault="00084730" w:rsidP="00FA6E93" w:rsidR="00084730" w:rsidRPr="00472DD7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ovršne isprave: 53.476,27 kn</w:t>
            </w:r>
          </w:p>
        </w:tc>
      </w:tr>
      <w:tr w:rsidTr="008B64B4" w:rsidR="00084730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A42DEF" w:rsidR="00084730" w:rsidRPr="00535EA6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FA6E93" w:rsidR="00084730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H-ABDUCO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d.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o.o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244BBC" w:rsidR="00084730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13667298928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FA6E93" w:rsidR="00084730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HR-10000 Zagreb, 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Slavonska avenija 6A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9A6E0C" w:rsidR="00084730" w:rsidRPr="00535EA6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6.193.664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084730" w:rsidP="008B64B4" w:rsidR="00084730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ustupanju tražbine OV-1445/14-2 od 29.05.2014.</w:t>
            </w:r>
          </w:p>
          <w:p w:rsidRDefault="00084730" w:rsidP="008B64B4" w:rsidR="00084730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okvirnom kreditu br. 011-15/2006 sa Sporazumom o osiguranju od 22.03.2006. (OU-470/2006) sa Anex-I OV-8321/2008 i Anex-II OV-7577/2009</w:t>
            </w:r>
          </w:p>
          <w:p w:rsidRDefault="00084730" w:rsidP="008B64B4" w:rsidR="00084730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kreditu 9/011-15/2006 od 10.06.2010.</w:t>
            </w:r>
          </w:p>
          <w:p w:rsidRDefault="00084730" w:rsidP="008B64B4" w:rsidR="00084730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kreditu 5/011-15/2006 od 20.12.2006. sa Anex-I i Anex-II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FA6E93" w:rsidR="00084730" w:rsidRPr="00535EA6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6.193.664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32440B" w:rsidR="0008473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Izvadak iz poslovnih knjiga</w:t>
            </w:r>
          </w:p>
          <w:p w:rsidRDefault="00084730" w:rsidP="0032440B" w:rsidR="0008473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Ugovori o kreditu</w:t>
            </w:r>
          </w:p>
          <w:p w:rsidRDefault="00084730" w:rsidP="00D667E6" w:rsidR="0008473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ovršne isprave: 6.193.664,66kn</w:t>
            </w:r>
          </w:p>
        </w:tc>
      </w:tr>
      <w:tr w:rsidTr="00FA2F2C" w:rsidR="00084730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A42DEF" w:rsidR="00084730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pct" w:w="9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244BBC" w:rsidR="00084730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VODOOPSKRBA I ODVODNJA d.o.o.</w:t>
            </w:r>
          </w:p>
        </w:tc>
        <w:tc>
          <w:tcPr>
            <w:tcW w:type="pct" w:w="50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244BBC" w:rsidR="00084730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pct" w:w="59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4730" w:rsidP="00FA6E93" w:rsidR="00084730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Folnegovićeva 1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FA6E93" w:rsidR="00084730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19.470,82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621CA7" w:rsidR="0008473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Usluga snabdjevanja pitkom vodom:</w:t>
            </w:r>
          </w:p>
          <w:p w:rsidRDefault="00084730" w:rsidP="00621CA7" w:rsidR="00084730" w:rsidRPr="001C133D">
            <w:pPr>
              <w:spacing w:after="0" w:before="20"/>
              <w:ind w:hanging="171" w:left="171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-  za lokaciju Karasmani 3A </w:t>
            </w:r>
          </w:p>
          <w:p w:rsidRDefault="00084730" w:rsidP="001C133D" w:rsidR="00084730" w:rsidRPr="001C133D">
            <w:pPr>
              <w:spacing w:after="0" w:before="20"/>
              <w:ind w:hanging="171" w:left="171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-  za lokaciju Zelena magistrala 6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3F201F" w:rsidR="00084730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19.470,82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4730" w:rsidP="00621CA7" w:rsidR="0008473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Izvod iz poslovnih knjiga </w:t>
            </w:r>
          </w:p>
          <w:p w:rsidRDefault="00084730" w:rsidP="00621CA7" w:rsidR="0008473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(ovršne isprave: 19.470,82kn)</w:t>
            </w:r>
          </w:p>
        </w:tc>
      </w:tr>
      <w:tr w:rsidTr="00E96C68" w:rsidR="00084730" w:rsidRPr="00410887">
        <w:trPr>
          <w:trHeight w:val="113"/>
        </w:trPr>
        <w:tc>
          <w:tcPr>
            <w:tcW w:type="pct" w:w="28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gridSpan w:val="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35"/>
            <w:gridSpan w:val="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084730" w:rsidP="00410887" w:rsidR="00084730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</w:tr>
      <w:tr w:rsidTr="00E96C68" w:rsidR="00084730" w:rsidRPr="006C74D4">
        <w:trPr>
          <w:trHeight w:val="283"/>
        </w:trPr>
        <w:tc>
          <w:tcPr>
            <w:tcW w:type="pct" w:w="2288"/>
            <w:gridSpan w:val="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84730" w:rsidP="00490C05" w:rsidR="00084730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II. VIŠI SPLATNI RED UKUPNO:</w:t>
            </w:r>
          </w:p>
        </w:tc>
        <w:tc>
          <w:tcPr>
            <w:tcW w:type="pct" w:w="505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84730" w:rsidP="00256972" w:rsidR="00084730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6.320.163</w:t>
            </w:r>
            <w:r w:rsidRPr="006C74D4">
              <w:rPr>
                <w:rFonts w:cs="Arial" w:eastAsia="Times New Roman" w:hAnsi="Arial" w:ascii="Arial"/>
                <w:b/>
                <w:bCs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83</w:t>
            </w:r>
          </w:p>
        </w:tc>
        <w:tc>
          <w:tcPr>
            <w:tcW w:type="pct" w:w="87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84730" w:rsidP="00490C05" w:rsidR="00084730" w:rsidRPr="006C74D4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658C" w:rsidP="00A42DEF" w:rsidR="00084730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6.320.</w:t>
            </w:r>
            <w:r w:rsidR="00A42DEF">
              <w:rPr>
                <w:rFonts w:cs="Arial" w:eastAsia="Times New Roman" w:hAnsi="Arial" w:ascii="Arial"/>
                <w:b/>
                <w:bCs/>
                <w:lang w:eastAsia="hr-HR"/>
              </w:rPr>
              <w:t>163</w:t>
            </w:r>
            <w:r w:rsidR="00084730" w:rsidRPr="006C74D4">
              <w:rPr>
                <w:rFonts w:cs="Arial" w:eastAsia="Times New Roman" w:hAnsi="Arial" w:ascii="Arial"/>
                <w:b/>
                <w:bCs/>
                <w:lang w:eastAsia="hr-HR"/>
              </w:rPr>
              <w:t>,</w:t>
            </w:r>
            <w:r w:rsidR="00A42DEF">
              <w:rPr>
                <w:rFonts w:cs="Arial" w:eastAsia="Times New Roman" w:hAnsi="Arial" w:ascii="Arial"/>
                <w:b/>
                <w:bCs/>
                <w:lang w:eastAsia="hr-HR"/>
              </w:rPr>
              <w:t>83</w:t>
            </w:r>
          </w:p>
        </w:tc>
        <w:tc>
          <w:tcPr>
            <w:tcW w:type="pct" w:w="82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84730" w:rsidP="00490C05" w:rsidR="00084730" w:rsidRPr="006C74D4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</w:tr>
    </w:tbl>
    <w:p w:rsidRDefault="00297D09" w:rsidP="00644685" w:rsidR="00297D09" w:rsidRPr="00644685">
      <w:pPr>
        <w:spacing w:after="0"/>
        <w:rPr>
          <w:sz w:val="20"/>
          <w:szCs w:val="20"/>
        </w:rPr>
      </w:pPr>
    </w:p>
    <w:p w:rsidRDefault="0024654B" w:rsidR="0024654B">
      <w:pPr>
        <w:spacing w:lineRule="auto" w:line="276" w:after="20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  <w:r>
        <w:rPr>
          <w:rFonts w:cs="Arial" w:eastAsia="Times New Roman" w:hAnsi="Arial" w:ascii="Arial"/>
          <w:color w:val="000000"/>
          <w:sz w:val="20"/>
          <w:szCs w:val="20"/>
          <w:lang w:eastAsia="hr-HR"/>
        </w:rPr>
        <w:br w:type="page"/>
      </w:r>
    </w:p>
    <w:p w:rsidRDefault="00644685" w:rsidP="00644685" w:rsidR="00644685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24654B" w:rsidP="00644685" w:rsidR="0024654B" w:rsidRPr="00644685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750"/>
        <w:gridCol w:w="2810"/>
        <w:gridCol w:w="1545"/>
        <w:gridCol w:w="1902"/>
        <w:gridCol w:w="1514"/>
        <w:gridCol w:w="2693"/>
        <w:gridCol w:w="1559"/>
        <w:gridCol w:w="254"/>
        <w:gridCol w:w="2232"/>
      </w:tblGrid>
      <w:tr w:rsidTr="00D667E6" w:rsidR="002264A2" w:rsidRPr="00D91332">
        <w:trPr>
          <w:trHeight w:val="255"/>
        </w:trPr>
        <w:tc>
          <w:tcPr>
            <w:tcW w:type="dxa" w:w="15259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NIŽI ISPLATNI RED</w:t>
            </w:r>
          </w:p>
        </w:tc>
      </w:tr>
      <w:tr w:rsidTr="00D667E6" w:rsidR="002264A2" w:rsidRPr="00D91332">
        <w:trPr>
          <w:trHeight w:val="13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8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4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D667E6" w:rsidR="00D667E6" w:rsidRPr="00D667E6">
        <w:trPr>
          <w:trHeight w:val="225"/>
        </w:trPr>
        <w:tc>
          <w:tcPr>
            <w:tcW w:type="dxa" w:w="7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7A4035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R.br.</w:t>
            </w: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pr. tražbine</w:t>
            </w:r>
          </w:p>
        </w:tc>
        <w:tc>
          <w:tcPr>
            <w:tcW w:type="dxa" w:w="28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dxa" w:w="154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dxa" w:w="190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5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dxa" w:w="26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dxa" w:w="248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D667E6" w:rsidR="002264A2" w:rsidRPr="00D91332">
        <w:trPr>
          <w:trHeight w:val="225"/>
        </w:trPr>
        <w:tc>
          <w:tcPr>
            <w:tcW w:type="dxa" w:w="7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48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C133D" w:rsidR="001C133D" w:rsidRPr="00D91332">
        <w:trPr>
          <w:trHeight w:val="135"/>
        </w:trPr>
        <w:tc>
          <w:tcPr>
            <w:tcW w:type="dxa" w:w="7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28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248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1C133D" w:rsidR="001C133D" w:rsidRPr="001C133D">
        <w:trPr>
          <w:trHeight w:val="283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48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24654B" w:rsidR="001C133D" w:rsidRPr="00490C05">
        <w:trPr>
          <w:trHeight w:val="113"/>
        </w:trPr>
        <w:tc>
          <w:tcPr>
            <w:tcW w:type="dxa" w:w="75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486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24654B" w:rsidR="00490C05" w:rsidRPr="006C74D4">
        <w:trPr>
          <w:trHeight w:val="283"/>
        </w:trPr>
        <w:tc>
          <w:tcPr>
            <w:tcW w:type="dxa" w:w="700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II. NIŽI SPLATNI RED UKUPNO:</w:t>
            </w:r>
          </w:p>
        </w:tc>
        <w:tc>
          <w:tcPr>
            <w:tcW w:type="dxa" w:w="15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0,00</w:t>
            </w: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A42DEF" w:rsidP="00A42DEF" w:rsidR="00490C05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0,00</w:t>
            </w:r>
          </w:p>
        </w:tc>
        <w:tc>
          <w:tcPr>
            <w:tcW w:type="dxa" w:w="248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24654B" w:rsidR="0024654B" w:rsidRPr="00D667E6">
        <w:trPr>
          <w:trHeight w:val="227"/>
        </w:trPr>
        <w:tc>
          <w:tcPr>
            <w:tcW w:type="dxa" w:w="75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045"/>
            <w:gridSpan w:val="3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E96C68" w:rsidR="002264A2" w:rsidRPr="00D667E6">
        <w:trPr>
          <w:trHeight w:val="227"/>
        </w:trPr>
        <w:tc>
          <w:tcPr>
            <w:tcW w:type="dxa" w:w="7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045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E96C68" w:rsidR="003E1C67" w:rsidRPr="006C74D4">
        <w:trPr>
          <w:trHeight w:val="283"/>
        </w:trPr>
        <w:tc>
          <w:tcPr>
            <w:tcW w:type="dxa" w:w="700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1C67" w:rsidP="00490C05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PRIJAVLJENE TRAŽBINE UKUPNO:</w:t>
            </w:r>
          </w:p>
        </w:tc>
        <w:tc>
          <w:tcPr>
            <w:tcW w:type="dxa" w:w="15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1C67" w:rsidP="00E6353C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6.32</w:t>
            </w:r>
            <w:r w:rsidR="00E6353C">
              <w:rPr>
                <w:rFonts w:cs="Arial" w:eastAsia="Times New Roman" w:hAnsi="Arial" w:ascii="Arial"/>
                <w:b/>
                <w:bCs/>
                <w:lang w:eastAsia="hr-HR"/>
              </w:rPr>
              <w:t>4</w:t>
            </w: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.</w:t>
            </w:r>
            <w:r w:rsidR="00E6353C">
              <w:rPr>
                <w:rFonts w:cs="Arial" w:eastAsia="Times New Roman" w:hAnsi="Arial" w:ascii="Arial"/>
                <w:b/>
                <w:bCs/>
                <w:lang w:eastAsia="hr-HR"/>
              </w:rPr>
              <w:t>814</w:t>
            </w:r>
            <w:r w:rsidRPr="006C74D4">
              <w:rPr>
                <w:rFonts w:cs="Arial" w:eastAsia="Times New Roman" w:hAnsi="Arial" w:ascii="Arial"/>
                <w:b/>
                <w:bCs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8</w:t>
            </w:r>
            <w:r w:rsidR="00E6353C">
              <w:rPr>
                <w:rFonts w:cs="Arial" w:eastAsia="Times New Roman" w:hAnsi="Arial" w:ascii="Arial"/>
                <w:b/>
                <w:bCs/>
                <w:lang w:eastAsia="hr-HR"/>
              </w:rPr>
              <w:t>3</w:t>
            </w: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1C67" w:rsidP="00490C05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dxa" w:w="181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658C" w:rsidP="00E6353C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6.32</w:t>
            </w:r>
            <w:r w:rsidR="00E6353C">
              <w:rPr>
                <w:rFonts w:cs="Arial" w:eastAsia="Times New Roman" w:hAnsi="Arial" w:ascii="Arial"/>
                <w:b/>
                <w:bCs/>
                <w:lang w:eastAsia="hr-HR"/>
              </w:rPr>
              <w:t>4</w:t>
            </w: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.</w:t>
            </w:r>
            <w:r w:rsidR="00E6353C">
              <w:rPr>
                <w:rFonts w:cs="Arial" w:eastAsia="Times New Roman" w:hAnsi="Arial" w:ascii="Arial"/>
                <w:b/>
                <w:bCs/>
                <w:lang w:eastAsia="hr-HR"/>
              </w:rPr>
              <w:t>814</w:t>
            </w:r>
            <w:r w:rsidR="003E1C67" w:rsidRPr="006C74D4">
              <w:rPr>
                <w:rFonts w:cs="Arial" w:eastAsia="Times New Roman" w:hAnsi="Arial" w:ascii="Arial"/>
                <w:b/>
                <w:bCs/>
                <w:lang w:eastAsia="hr-HR"/>
              </w:rPr>
              <w:t>,</w:t>
            </w:r>
            <w:r w:rsidR="003E1C67">
              <w:rPr>
                <w:rFonts w:cs="Arial" w:eastAsia="Times New Roman" w:hAnsi="Arial" w:ascii="Arial"/>
                <w:b/>
                <w:bCs/>
                <w:lang w:eastAsia="hr-HR"/>
              </w:rPr>
              <w:t>8</w:t>
            </w:r>
            <w:r w:rsidR="00E6353C">
              <w:rPr>
                <w:rFonts w:cs="Arial" w:eastAsia="Times New Roman" w:hAnsi="Arial" w:ascii="Arial"/>
                <w:b/>
                <w:bCs/>
                <w:lang w:eastAsia="hr-HR"/>
              </w:rPr>
              <w:t>3</w:t>
            </w:r>
          </w:p>
        </w:tc>
        <w:tc>
          <w:tcPr>
            <w:tcW w:type="dxa" w:w="223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E1C67" w:rsidP="00490C05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D667E6" w:rsidR="00AA4C66" w:rsidRPr="00D91332">
        <w:trPr>
          <w:trHeight w:val="255"/>
        </w:trPr>
        <w:tc>
          <w:tcPr>
            <w:tcW w:type="dxa" w:w="75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A4C66" w:rsidP="002264A2" w:rsidR="00AA4C66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045"/>
            <w:gridSpan w:val="3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C7A19" w:rsidR="00A85BE4" w:rsidRPr="00D91332">
        <w:trPr>
          <w:trHeight w:val="1184"/>
        </w:trPr>
        <w:tc>
          <w:tcPr>
            <w:tcW w:type="dxa" w:w="75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81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45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85BE4" w:rsidP="002264A2" w:rsidR="00A85BE4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14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693"/>
            <w:tcBorders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045"/>
            <w:gridSpan w:val="3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A85BE4" w:rsidP="002264A2" w:rsidR="00A85BE4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644685" w:rsidP="002264A2" w:rsidR="00644685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644685" w:rsidP="002264A2" w:rsidR="00644685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667E6" w:rsidR="002264A2" w:rsidRPr="00D91332">
        <w:trPr>
          <w:trHeight w:val="300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3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1332" w:rsidP="0025697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r w:rsidR="000B3280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</w:t>
            </w:r>
            <w:r w:rsidR="0025697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="000B3280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 ožujak 2</w:t>
            </w:r>
            <w:r w:rsidR="002264A2"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01</w:t>
            </w:r>
            <w:r w:rsidR="000B3280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9.</w:t>
            </w:r>
            <w:r w:rsidR="002264A2"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404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Frleta, stečajni upravitelj</w:t>
            </w:r>
          </w:p>
        </w:tc>
      </w:tr>
    </w:tbl>
    <w:p w:rsidRDefault="003F7018" w:rsidP="00730B3C" w:rsidR="003F7018" w:rsidRPr="001C133D">
      <w:pPr>
        <w:spacing w:after="0"/>
        <w:rPr>
          <w:rFonts w:cs="Arial" w:eastAsia="Times New Roman" w:hAnsi="Arial" w:ascii="Arial"/>
          <w:bCs/>
          <w:color w:val="000000"/>
          <w:sz w:val="8"/>
          <w:szCs w:val="8"/>
          <w:lang w:eastAsia="hr-HR"/>
        </w:rPr>
      </w:pPr>
      <w:r w:rsidRPr="001C133D">
        <w:rPr>
          <w:rFonts w:cs="Arial" w:eastAsia="Times New Roman" w:hAnsi="Arial" w:ascii="Arial"/>
          <w:bCs/>
          <w:color w:val="000000"/>
          <w:sz w:val="8"/>
          <w:szCs w:val="8"/>
          <w:lang w:eastAsia="hr-HR"/>
        </w:rPr>
        <w:br w:type="page"/>
      </w:r>
    </w:p>
    <w:p w:rsidRDefault="007622BD" w:rsidP="003F7018" w:rsidR="007622BD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83412" w:rsidP="003F7018" w:rsidR="00783412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F7018" w:rsidP="003F7018" w:rsidR="003F7018" w:rsidRPr="007622BD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tbl>
      <w:tblPr>
        <w:tblpPr w:tblpY="-81" w:horzAnchor="margin" w:vertAnchor="text" w:rightFromText="180" w:leftFromText="180"/>
        <w:tblW w:type="dxa" w:w="14845"/>
        <w:tblLook w:val="04A0" w:noVBand="1" w:noHBand="0" w:lastColumn="0" w:firstColumn="1" w:lastRow="0" w:firstRow="1"/>
      </w:tblPr>
      <w:tblGrid>
        <w:gridCol w:w="847"/>
        <w:gridCol w:w="1318"/>
        <w:gridCol w:w="7500"/>
        <w:gridCol w:w="5180"/>
      </w:tblGrid>
      <w:tr w:rsidTr="00783412" w:rsidR="00783412" w:rsidRPr="00D91332">
        <w:trPr>
          <w:trHeight w:val="397"/>
        </w:trPr>
        <w:tc>
          <w:tcPr>
            <w:tcW w:type="dxa" w:w="148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TABLICA PRIJAVLJENIH TRAŽBINA, RAZLUČNIH I IZLUČNIH PRAVA</w:t>
            </w:r>
          </w:p>
        </w:tc>
      </w:tr>
      <w:tr w:rsidTr="00783412" w:rsidR="00783412" w:rsidRPr="007622BD">
        <w:trPr>
          <w:trHeight w:val="283"/>
        </w:trPr>
        <w:tc>
          <w:tcPr>
            <w:tcW w:type="dxa" w:w="148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783412" w:rsidP="00783412" w:rsidR="00783412" w:rsidRPr="007622B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783412" w:rsidR="00783412" w:rsidRPr="00D91332">
        <w:trPr>
          <w:trHeight w:val="300"/>
        </w:trPr>
        <w:tc>
          <w:tcPr>
            <w:tcW w:type="dxa" w:w="148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VIŠI ISPLATNI RED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– OSPORENE TRAŽBINE</w:t>
            </w:r>
          </w:p>
        </w:tc>
      </w:tr>
      <w:tr w:rsidTr="00783412" w:rsidR="00783412" w:rsidRPr="00D91332">
        <w:trPr>
          <w:trHeight w:val="135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783412" w:rsidR="00783412" w:rsidRPr="00B769BE">
        <w:trPr>
          <w:trHeight w:val="625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type="dxa" w:w="13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Iznos osporene tražbine</w:t>
            </w:r>
          </w:p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 xml:space="preserve"> (kn)</w:t>
            </w:r>
          </w:p>
        </w:tc>
        <w:tc>
          <w:tcPr>
            <w:tcW w:type="dxa" w:w="7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783412" w:rsidR="00783412" w:rsidRPr="00D91332">
        <w:trPr>
          <w:trHeight w:val="113"/>
        </w:trPr>
        <w:tc>
          <w:tcPr>
            <w:tcW w:type="dxa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783412" w:rsidR="00783412" w:rsidRPr="003F7018">
        <w:trPr>
          <w:trHeight w:val="510"/>
        </w:trPr>
        <w:tc>
          <w:tcPr>
            <w:tcW w:type="dxa" w:w="8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</w:tcPr>
          <w:p w:rsidRDefault="00783412" w:rsidP="00783412" w:rsidR="00783412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783412" w:rsidR="00783412" w:rsidRPr="003F7018">
        <w:trPr>
          <w:trHeight w:val="570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7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5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783412" w:rsidR="00783412" w:rsidRPr="00D91332">
        <w:trPr>
          <w:trHeight w:val="135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783412" w:rsidR="00783412" w:rsidRPr="00490C05">
        <w:trPr>
          <w:trHeight w:val="300"/>
        </w:trPr>
        <w:tc>
          <w:tcPr>
            <w:tcW w:type="dxa" w:w="84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  <w:tc>
          <w:tcPr>
            <w:tcW w:type="dxa" w:w="13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0</w:t>
            </w:r>
            <w:r w:rsidRPr="00490C05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00</w:t>
            </w:r>
          </w:p>
        </w:tc>
        <w:tc>
          <w:tcPr>
            <w:tcW w:type="dxa" w:w="75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UKUPNI IZNOS OSPORENIH TRAŽBINA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</w:tr>
      <w:tr w:rsidTr="00783412" w:rsidR="003C7A19" w:rsidRPr="00D91332">
        <w:trPr>
          <w:trHeight w:val="300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5180"/>
            <w:vMerge w:val="restart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783412" w:rsidR="003C7A19" w:rsidRPr="00D91332">
        <w:trPr>
          <w:trHeight w:val="300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5180"/>
            <w:vMerge/>
            <w:shd w:fill="auto" w:color="auto" w:val="clear"/>
            <w:noWrap/>
            <w:vAlign w:val="bottom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C7A19" w:rsidR="003C7A19" w:rsidRPr="00D91332">
        <w:trPr>
          <w:trHeight w:val="643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8818"/>
            <w:gridSpan w:val="2"/>
            <w:tcBorders>
              <w:top w:val="nil"/>
              <w:left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5180"/>
            <w:vMerge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4301B7" w:rsidR="003C7A19" w:rsidRPr="00D91332">
        <w:trPr>
          <w:trHeight w:val="315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88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2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ožujak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</w:tr>
      <w:tr w:rsidTr="00783412" w:rsidR="00783412" w:rsidRPr="00D91332">
        <w:trPr>
          <w:trHeight w:val="300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</w:tr>
    </w:tbl>
    <w:p w:rsidRDefault="00550E6A" w:rsidP="007622BD" w:rsidR="00550E6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166FAB" w:rsidR="00166FAB">
      <w:r>
        <w:br w:type="page"/>
      </w:r>
    </w:p>
    <w:p w:rsidRDefault="007622BD" w:rsidP="00016DB0" w:rsidR="007622BD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622BD" w:rsidP="00016DB0" w:rsidR="007622BD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622BD" w:rsidP="00016DB0" w:rsidR="007622BD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622BD" w:rsidP="007622BD" w:rsidR="007622BD" w:rsidRPr="007622BD">
      <w:pPr>
        <w:spacing w:after="0"/>
        <w:ind w:left="93"/>
        <w:jc w:val="center"/>
        <w:rPr>
          <w:rFonts w:cs="Arial" w:eastAsia="Times New Roman" w:hAnsi="Arial" w:ascii="Arial"/>
          <w:b/>
          <w:bCs/>
          <w:color w:val="000000"/>
          <w:lang w:eastAsia="hr-HR"/>
        </w:rPr>
      </w:pPr>
      <w:r w:rsidRPr="007622BD">
        <w:rPr>
          <w:rFonts w:cs="Arial" w:eastAsia="Times New Roman" w:hAnsi="Arial" w:ascii="Arial"/>
          <w:b/>
          <w:bCs/>
          <w:color w:val="000000"/>
          <w:lang w:eastAsia="hr-HR"/>
        </w:rPr>
        <w:t>TABLICA PRIJAVLJENIH TRAŽBINA, RAZLUČNIH I IZLUČNIH PRAVA</w:t>
      </w:r>
    </w:p>
    <w:tbl>
      <w:tblPr>
        <w:tblW w:type="dxa" w:w="15156"/>
        <w:tblInd w:type="dxa" w:w="93"/>
        <w:tblLook w:val="04A0" w:noVBand="1" w:noHBand="0" w:lastColumn="0" w:firstColumn="1" w:lastRow="0" w:firstRow="1"/>
      </w:tblPr>
      <w:tblGrid>
        <w:gridCol w:w="840"/>
        <w:gridCol w:w="2010"/>
        <w:gridCol w:w="350"/>
        <w:gridCol w:w="1210"/>
        <w:gridCol w:w="290"/>
        <w:gridCol w:w="1552"/>
        <w:gridCol w:w="228"/>
        <w:gridCol w:w="1757"/>
        <w:gridCol w:w="63"/>
        <w:gridCol w:w="1496"/>
        <w:gridCol w:w="264"/>
        <w:gridCol w:w="2004"/>
        <w:gridCol w:w="796"/>
        <w:gridCol w:w="2296"/>
      </w:tblGrid>
      <w:tr w:rsidTr="008B64B4" w:rsidR="00016DB0" w:rsidRPr="007622BD">
        <w:trPr>
          <w:trHeight w:val="17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BD7EDF" w:rsidR="00016DB0" w:rsidRPr="00D91332">
        <w:trPr>
          <w:trHeight w:val="255"/>
        </w:trPr>
        <w:tc>
          <w:tcPr>
            <w:tcW w:type="dxa" w:w="151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II. TABLICA RAZLUČNIH PRAVA</w:t>
            </w:r>
          </w:p>
        </w:tc>
      </w:tr>
      <w:tr w:rsidTr="003F7018" w:rsidR="00BD7EDF" w:rsidRPr="00D91332">
        <w:trPr>
          <w:trHeight w:val="135"/>
        </w:trPr>
        <w:tc>
          <w:tcPr>
            <w:tcW w:type="dxa" w:w="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0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84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8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F7018" w:rsidR="00BD7EDF" w:rsidRPr="00B769BE">
        <w:trPr>
          <w:trHeight w:val="690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EB70AC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type="dxa" w:w="2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 tvrtka ili naziv razlučnog vjerovnika</w:t>
            </w:r>
          </w:p>
        </w:tc>
        <w:tc>
          <w:tcPr>
            <w:tcW w:type="dxa" w:w="15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razlučnog vjerovnika </w:t>
            </w:r>
          </w:p>
        </w:tc>
        <w:tc>
          <w:tcPr>
            <w:tcW w:type="dxa" w:w="184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razlučnog vjerovnika</w:t>
            </w:r>
          </w:p>
        </w:tc>
        <w:tc>
          <w:tcPr>
            <w:tcW w:type="dxa" w:w="198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Javna knjiga u koju je razlučno pravo upisano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tražbine osigurane razlučnim pravom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Pravni osnov tražbine osigurane razlučnim pravom</w:t>
            </w:r>
          </w:p>
        </w:tc>
        <w:tc>
          <w:tcPr>
            <w:tcW w:type="dxa" w:w="30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Dio imovine na koji se odnosi razlučno pravo</w:t>
            </w:r>
          </w:p>
        </w:tc>
      </w:tr>
      <w:tr w:rsidTr="003F7018" w:rsidR="003F7018" w:rsidRPr="003F7018">
        <w:trPr>
          <w:trHeight w:val="113"/>
        </w:trPr>
        <w:tc>
          <w:tcPr>
            <w:tcW w:type="dxa" w:w="84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0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6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84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85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BC0279" w:rsidR="00BC0279" w:rsidRPr="00FC5838">
        <w:trPr>
          <w:trHeight w:val="1506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A4035" w:rsidP="00BC0279" w:rsidR="00BC0279" w:rsidRPr="00535EA6">
            <w:pPr>
              <w:spacing w:after="6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</w:t>
            </w:r>
            <w:r w:rsidR="00BC0279"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 w:rsidRPr="00535EA6">
            <w:pPr>
              <w:spacing w:after="6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H-ABDUCO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d.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o.o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5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 w:rsidRPr="00535EA6">
            <w:pPr>
              <w:spacing w:after="6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13667298928</w:t>
            </w:r>
          </w:p>
        </w:tc>
        <w:tc>
          <w:tcPr>
            <w:tcW w:type="dxa" w:w="18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 w:rsidRPr="00535EA6">
            <w:pPr>
              <w:spacing w:after="6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HR-10000 Zagreb, 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Slavonska avenija 6A</w:t>
            </w:r>
          </w:p>
        </w:tc>
        <w:tc>
          <w:tcPr>
            <w:tcW w:type="dxa" w:w="198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 w:rsidRPr="00535EA6">
            <w:pPr>
              <w:spacing w:after="6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Općinski građanski sud u Zagrebu, Zemljišnoknjižni odjel Zagreb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 w:rsidRPr="00535EA6">
            <w:pPr>
              <w:spacing w:after="6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6.193.664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>
            <w:pPr>
              <w:spacing w:after="6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 o ustupanju tražbine OV-1445/14-2 od 29.05.2014.</w:t>
            </w:r>
          </w:p>
          <w:p w:rsidRDefault="00BC0279" w:rsidP="00BC0279" w:rsidR="00BC0279">
            <w:pPr>
              <w:spacing w:after="6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Ugovor o kreditu br. 011-15/2006 </w:t>
            </w:r>
            <w:r w:rsidR="008B64B4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sa Sporazumom o osiguranju od 22.03.2006. (OU-470/2006) sa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Anex</w:t>
            </w:r>
            <w:r w:rsidR="008B64B4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-I OV-8321/2008 i Anex-II OV-7577/2009</w:t>
            </w:r>
          </w:p>
          <w:p w:rsidRDefault="00BC0279" w:rsidP="00BC0279" w:rsidR="00BC0279" w:rsidRPr="00535EA6">
            <w:pPr>
              <w:spacing w:after="6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C0279" w:rsidP="00BC0279" w:rsidR="00BC0279" w:rsidRPr="008B64B4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Etažno vlasništvo: (E-1) spremište oznake Spr. 1. površine 11,81 m2; (E-2) spremište oznake Spr. 2. površine 7,74 m2; (E-12) četverosobni stan oznake S8 površine 91,90 m2 povezano sa suvlasničkim dijelovima u zgradi u Zagreb, Ulica Karismani 3/A upisano u Zemljišno knjižni odjel u Zagrebu, zk.ul.br.8554 k.o. Gornje Vrapče, zk.č.br. 2390/1</w:t>
            </w:r>
          </w:p>
          <w:p w:rsidRDefault="00BC0279" w:rsidP="00BC0279" w:rsidR="00BC0279" w:rsidRPr="008B64B4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Etažno vlasništvo (E-10) dvosobni stan oznake S2 sa spremištem oznake Spr. 2 površine 51,93 m2 povezano sa suvlasničkim dijelovima u zgradi u Zagreb, Ulica Majdakova 14/A upisano u Zemljišno knjižni odjel u Zagrebu, zk.ul.br. 8175 k.o. Gornje Vrapče, zk.č.br. 2396/4</w:t>
            </w:r>
          </w:p>
        </w:tc>
      </w:tr>
      <w:tr w:rsidTr="00490C05" w:rsidR="00BC0279" w:rsidRPr="006D14E9">
        <w:trPr>
          <w:trHeight w:val="170"/>
        </w:trPr>
        <w:tc>
          <w:tcPr>
            <w:tcW w:type="dxa" w:w="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0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4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8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490C05" w:rsidR="00BC0279" w:rsidRPr="006C74D4">
        <w:trPr>
          <w:trHeight w:val="300"/>
        </w:trPr>
        <w:tc>
          <w:tcPr>
            <w:tcW w:type="dxa" w:w="8237"/>
            <w:gridSpan w:val="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0279" w:rsidP="006D14E9" w:rsidR="00BC0279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RAZLUČNI VJEROVNICI UKUPNO: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0279" w:rsidP="00BC0279" w:rsidR="00BC0279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6.193.664,66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0279" w:rsidP="006D14E9" w:rsidR="00BC0279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0279" w:rsidP="006D14E9" w:rsidR="00BC0279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490C05" w:rsidR="00BC0279" w:rsidRPr="00D91332">
        <w:trPr>
          <w:trHeight w:val="300"/>
        </w:trPr>
        <w:tc>
          <w:tcPr>
            <w:tcW w:type="dxa" w:w="84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B3E33" w:rsidR="00BC0279" w:rsidRPr="00D9133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B3E33" w:rsidR="00BC0279" w:rsidRPr="00D91332">
        <w:trPr>
          <w:trHeight w:val="25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0279" w:rsidP="00016DB0" w:rsidR="00BC027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0279" w:rsidP="00016DB0" w:rsidR="00BC0279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C0279" w:rsidP="00016DB0" w:rsidR="00BC0279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C0279" w:rsidP="00016DB0" w:rsidR="00BC0279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7622BD" w:rsidR="00BC0279" w:rsidRPr="00D9133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256972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2</w:t>
            </w:r>
            <w:r w:rsidR="0025697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ožujak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7622BD" w:rsidR="00BC027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7622BD" w:rsidR="00BC0279" w:rsidRPr="00D91332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C0279" w:rsidP="007622BD" w:rsidR="00BC027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0279" w:rsidP="00016DB0" w:rsidR="00BC027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</w:tbl>
    <w:p w:rsidRDefault="00016DB0" w:rsidP="007622BD" w:rsidR="00016DB0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016DB0" w:rsidP="007622BD" w:rsidR="00016DB0" w:rsidRPr="007622BD">
      <w:pPr>
        <w:spacing w:lineRule="auto" w:line="276" w:after="0"/>
        <w:rPr>
          <w:rFonts w:cs="Arial" w:hAnsi="Arial" w:ascii="Arial"/>
          <w:sz w:val="20"/>
          <w:szCs w:val="20"/>
          <w:lang w:val="pl-PL"/>
        </w:rPr>
      </w:pPr>
      <w:r w:rsidRPr="007622BD">
        <w:rPr>
          <w:rFonts w:cs="Arial" w:hAnsi="Arial" w:ascii="Arial"/>
          <w:sz w:val="20"/>
          <w:szCs w:val="20"/>
          <w:lang w:val="pl-PL"/>
        </w:rPr>
        <w:br w:type="page"/>
      </w:r>
    </w:p>
    <w:tbl>
      <w:tblPr>
        <w:tblpPr w:tblpY="1078" w:horzAnchor="margin" w:vertAnchor="text" w:rightFromText="180" w:leftFromText="180"/>
        <w:tblW w:type="dxa" w:w="14540"/>
        <w:tblLook w:val="04A0" w:noVBand="1" w:noHBand="0" w:lastColumn="0" w:firstColumn="1" w:lastRow="0" w:firstRow="1"/>
      </w:tblPr>
      <w:tblGrid>
        <w:gridCol w:w="820"/>
        <w:gridCol w:w="3280"/>
        <w:gridCol w:w="1920"/>
        <w:gridCol w:w="2740"/>
        <w:gridCol w:w="3060"/>
        <w:gridCol w:w="2720"/>
      </w:tblGrid>
      <w:tr w:rsidTr="00345C0F" w:rsidR="00345C0F" w:rsidRPr="00D91332">
        <w:trPr>
          <w:trHeight w:val="315"/>
        </w:trPr>
        <w:tc>
          <w:tcPr>
            <w:tcW w:type="dxa" w:w="145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7622BD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lastRenderedPageBreak/>
              <w:t>TABLICA PRIJAVLJENIH TRAŽBINA, RAZLUČNIH I IZLUČNIH PRAVA</w:t>
            </w:r>
          </w:p>
        </w:tc>
      </w:tr>
      <w:tr w:rsidTr="00345C0F" w:rsidR="00345C0F" w:rsidRPr="007622BD">
        <w:trPr>
          <w:trHeight w:val="283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345C0F" w:rsidR="00345C0F" w:rsidRPr="00D91332">
        <w:trPr>
          <w:trHeight w:val="255"/>
        </w:trPr>
        <w:tc>
          <w:tcPr>
            <w:tcW w:type="dxa" w:w="145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III. TABLICA IZLUČNIH PRAVA</w:t>
            </w:r>
          </w:p>
        </w:tc>
      </w:tr>
      <w:tr w:rsidTr="00345C0F" w:rsidR="00345C0F" w:rsidRPr="00D91332">
        <w:trPr>
          <w:trHeight w:val="13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45C0F" w:rsidR="00345C0F" w:rsidRPr="00B769BE">
        <w:trPr>
          <w:trHeight w:val="255"/>
        </w:trPr>
        <w:tc>
          <w:tcPr>
            <w:tcW w:type="dxa" w:w="8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type="dxa" w:w="328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Ime i prezime /  tvrtka ili naziv razlučnog vjerovnika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OIB razlučnog vjerovnika </w:t>
            </w:r>
          </w:p>
        </w:tc>
        <w:tc>
          <w:tcPr>
            <w:tcW w:type="dxa" w:w="274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Adresa / sjedište razlučnog vjerovnika</w:t>
            </w:r>
          </w:p>
        </w:tc>
        <w:tc>
          <w:tcPr>
            <w:tcW w:type="dxa" w:w="306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Pravna osnova izlučnog prava</w:t>
            </w:r>
          </w:p>
        </w:tc>
        <w:tc>
          <w:tcPr>
            <w:tcW w:type="dxa" w:w="27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Predmet izlučnog prava</w:t>
            </w:r>
          </w:p>
        </w:tc>
      </w:tr>
      <w:tr w:rsidTr="00345C0F" w:rsidR="00345C0F" w:rsidRPr="00D91332">
        <w:trPr>
          <w:trHeight w:val="270"/>
        </w:trPr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3F7018">
        <w:trPr>
          <w:trHeight w:val="113"/>
        </w:trPr>
        <w:tc>
          <w:tcPr>
            <w:tcW w:type="dxa" w:w="8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45C0F" w:rsidP="00345C0F" w:rsidR="00345C0F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28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45C0F" w:rsidP="00345C0F" w:rsidR="00345C0F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45C0F" w:rsidP="00345C0F" w:rsidR="00345C0F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45C0F" w:rsidP="00345C0F" w:rsidR="00345C0F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6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45C0F" w:rsidP="00345C0F" w:rsidR="00345C0F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45C0F" w:rsidP="00345C0F" w:rsidR="00345C0F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45C0F" w:rsidR="00345C0F" w:rsidRPr="00D91332">
        <w:trPr>
          <w:trHeight w:val="270"/>
        </w:trPr>
        <w:tc>
          <w:tcPr>
            <w:tcW w:type="dxa" w:w="8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nema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0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345C0F" w:rsidR="00345C0F" w:rsidRPr="00D91332">
        <w:trPr>
          <w:trHeight w:val="255"/>
        </w:trPr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255"/>
        </w:trPr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0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345C0F" w:rsidR="00345C0F" w:rsidRPr="00D91332">
        <w:trPr>
          <w:trHeight w:val="255"/>
        </w:trPr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227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227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227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1496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45C0F" w:rsidR="00345C0F" w:rsidRPr="00D91332">
        <w:trPr>
          <w:trHeight w:val="339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300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2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ožujak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30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80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45C0F" w:rsidP="00345C0F" w:rsidR="00345C0F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45C0F" w:rsidR="00345C0F" w:rsidRPr="00D91332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5C0F" w:rsidP="00345C0F" w:rsidR="00345C0F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016DB0" w:rsidP="007622BD" w:rsidR="00016DB0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7622BD" w:rsidP="007622BD" w:rsid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7622BD" w:rsidP="007622BD" w:rsidR="007622BD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7622BD" w:rsidP="007622BD" w:rsidR="007622BD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016DB0" w:rsidP="007622BD" w:rsidR="00016DB0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sectPr w:rsidSect="00B302F8" w:rsidR="00016DB0" w:rsidRPr="007622BD">
      <w:headerReference w:type="default" r:id="rId9"/>
      <w:footerReference w:type="default" r:id="rId10"/>
      <w:headerReference w:type="first" r:id="rId11"/>
      <w:footerReference w:type="first" r:id="rId12"/>
      <w:pgSz w:code="9" w:orient="landscape" w:h="11906" w:w="16838"/>
      <w:pgMar w:gutter="0" w:footer="294" w:header="567" w:left="851" w:bottom="709" w:right="851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6A8" w:rsidP="00702487" w:rsidR="000026A8">
      <w:pPr>
        <w:spacing w:after="0"/>
      </w:pPr>
      <w:r>
        <w:separator/>
      </w:r>
    </w:p>
  </w:endnote>
  <w:endnote w:id="0" w:type="continuationSeparator">
    <w:p w:rsidRDefault="000026A8" w:rsidP="00702487" w:rsidR="000026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4350989"/>
      <w:docPartObj>
        <w:docPartGallery w:val="Page Numbers (Top of Page)"/>
        <w:docPartUnique/>
      </w:docPartObj>
    </w:sdtPr>
    <w:sdtEndPr/>
    <w:sdtContent>
      <w:p w:rsidRDefault="004301B7" w:rsidP="007A0DD6" w:rsidR="004301B7">
        <w:pPr>
          <w:jc w:val="right"/>
        </w:pPr>
      </w:p>
      <w:p w:rsidRDefault="004301B7" w:rsidP="007A0DD6" w:rsidR="004301B7">
        <w:pPr>
          <w:jc w:val="right"/>
        </w:pPr>
        <w:r w:rsidRPr="007A0DD6">
          <w:rPr>
            <w:i/>
            <w:sz w:val="20"/>
            <w:szCs w:val="20"/>
          </w:rPr>
          <w:t xml:space="preserve"> </w:t>
        </w:r>
        <w:r w:rsidRPr="007A0DD6">
          <w:rPr>
            <w:i/>
            <w:sz w:val="20"/>
            <w:szCs w:val="20"/>
          </w:rPr>
          <w:fldChar w:fldCharType="begin"/>
        </w:r>
        <w:r w:rsidRPr="007A0DD6">
          <w:rPr>
            <w:i/>
            <w:sz w:val="20"/>
            <w:szCs w:val="20"/>
          </w:rPr>
          <w:instrText xml:space="preserve"> PAGE </w:instrText>
        </w:r>
        <w:r w:rsidRPr="007A0DD6">
          <w:rPr>
            <w:i/>
            <w:sz w:val="20"/>
            <w:szCs w:val="20"/>
          </w:rPr>
          <w:fldChar w:fldCharType="separate"/>
        </w:r>
        <w:r w:rsidR="006C6D16">
          <w:rPr>
            <w:i/>
            <w:noProof/>
            <w:sz w:val="20"/>
            <w:szCs w:val="20"/>
          </w:rPr>
          <w:t>8</w:t>
        </w:r>
        <w:r w:rsidRPr="007A0DD6">
          <w:rPr>
            <w:i/>
            <w:sz w:val="20"/>
            <w:szCs w:val="20"/>
          </w:rPr>
          <w:fldChar w:fldCharType="end"/>
        </w:r>
        <w:r w:rsidRPr="007A0DD6">
          <w:rPr>
            <w:i/>
            <w:sz w:val="20"/>
            <w:szCs w:val="20"/>
          </w:rPr>
          <w:t xml:space="preserve"> / </w:t>
        </w:r>
        <w:r w:rsidRPr="007A0DD6">
          <w:rPr>
            <w:i/>
            <w:sz w:val="20"/>
            <w:szCs w:val="20"/>
          </w:rPr>
          <w:fldChar w:fldCharType="begin"/>
        </w:r>
        <w:r w:rsidRPr="007A0DD6">
          <w:rPr>
            <w:i/>
            <w:sz w:val="20"/>
            <w:szCs w:val="20"/>
          </w:rPr>
          <w:instrText xml:space="preserve"> NUMPAGES  </w:instrText>
        </w:r>
        <w:r w:rsidRPr="007A0DD6">
          <w:rPr>
            <w:i/>
            <w:sz w:val="20"/>
            <w:szCs w:val="20"/>
          </w:rPr>
          <w:fldChar w:fldCharType="separate"/>
        </w:r>
        <w:r w:rsidR="006C6D16">
          <w:rPr>
            <w:i/>
            <w:noProof/>
            <w:sz w:val="20"/>
            <w:szCs w:val="20"/>
          </w:rPr>
          <w:t>8</w:t>
        </w:r>
        <w:r w:rsidRPr="007A0DD6">
          <w:rPr>
            <w:i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20"/>
        <w:szCs w:val="20"/>
      </w:rPr>
      <w:id w:val="84542175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Default="004301B7" w:rsidR="004301B7" w:rsidRPr="00882DDC">
            <w:pPr>
              <w:pStyle w:val="Podnoje"/>
              <w:jc w:val="right"/>
              <w:rPr>
                <w:i/>
                <w:sz w:val="20"/>
                <w:szCs w:val="20"/>
              </w:rPr>
            </w:pPr>
            <w:r w:rsidRPr="00882DDC">
              <w:rPr>
                <w:i/>
                <w:sz w:val="20"/>
                <w:szCs w:val="20"/>
              </w:rPr>
              <w:t xml:space="preserve"> </w:t>
            </w:r>
            <w:r w:rsidRPr="00882DDC">
              <w:rPr>
                <w:i/>
                <w:sz w:val="20"/>
                <w:szCs w:val="20"/>
              </w:rPr>
              <w:fldChar w:fldCharType="begin"/>
            </w:r>
            <w:r w:rsidRPr="00882DDC">
              <w:rPr>
                <w:i/>
                <w:sz w:val="20"/>
                <w:szCs w:val="20"/>
              </w:rPr>
              <w:instrText xml:space="preserve"> PAGE </w:instrText>
            </w:r>
            <w:r w:rsidRPr="00882DDC">
              <w:rPr>
                <w:i/>
                <w:sz w:val="20"/>
                <w:szCs w:val="20"/>
              </w:rPr>
              <w:fldChar w:fldCharType="separate"/>
            </w:r>
            <w:r w:rsidR="006C6D16">
              <w:rPr>
                <w:i/>
                <w:noProof/>
                <w:sz w:val="20"/>
                <w:szCs w:val="20"/>
              </w:rPr>
              <w:t>1</w:t>
            </w:r>
            <w:r w:rsidRPr="00882DDC">
              <w:rPr>
                <w:i/>
                <w:sz w:val="20"/>
                <w:szCs w:val="20"/>
              </w:rPr>
              <w:fldChar w:fldCharType="end"/>
            </w:r>
            <w:r w:rsidRPr="00882DDC">
              <w:rPr>
                <w:i/>
                <w:sz w:val="20"/>
                <w:szCs w:val="20"/>
              </w:rPr>
              <w:t xml:space="preserve"> / </w:t>
            </w:r>
            <w:r w:rsidRPr="00882DDC">
              <w:rPr>
                <w:i/>
                <w:sz w:val="20"/>
                <w:szCs w:val="20"/>
              </w:rPr>
              <w:fldChar w:fldCharType="begin"/>
            </w:r>
            <w:r w:rsidRPr="00882DDC">
              <w:rPr>
                <w:i/>
                <w:sz w:val="20"/>
                <w:szCs w:val="20"/>
              </w:rPr>
              <w:instrText xml:space="preserve"> NUMPAGES  </w:instrText>
            </w:r>
            <w:r w:rsidRPr="00882DDC">
              <w:rPr>
                <w:i/>
                <w:sz w:val="20"/>
                <w:szCs w:val="20"/>
              </w:rPr>
              <w:fldChar w:fldCharType="separate"/>
            </w:r>
            <w:r w:rsidR="006C6D16">
              <w:rPr>
                <w:i/>
                <w:noProof/>
                <w:sz w:val="20"/>
                <w:szCs w:val="20"/>
              </w:rPr>
              <w:t>8</w:t>
            </w:r>
            <w:r w:rsidRPr="00882DDC">
              <w:rPr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:rsidRDefault="004301B7" w:rsidR="004301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6A8" w:rsidP="00702487" w:rsidR="000026A8">
      <w:pPr>
        <w:spacing w:after="0"/>
      </w:pPr>
      <w:r>
        <w:separator/>
      </w:r>
    </w:p>
  </w:footnote>
  <w:footnote w:id="0" w:type="continuationSeparator">
    <w:p w:rsidRDefault="000026A8" w:rsidP="00702487" w:rsidR="000026A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1B7" w:rsidP="00297D09" w:rsidR="004301B7" w:rsidRPr="00297D09">
    <w:pPr>
      <w:spacing w:after="0"/>
      <w:jc w:val="right"/>
      <w:rPr>
        <w:rFonts w:cs="Arial" w:hAnsi="Arial" w:ascii="Arial"/>
        <w:i/>
      </w:rPr>
    </w:pPr>
    <w:r w:rsidRPr="00297D09">
      <w:rPr>
        <w:rFonts w:cs="Arial" w:hAnsi="Arial" w:ascii="Arial"/>
        <w:i/>
      </w:rPr>
      <w:t>Obrazac 19.</w:t>
    </w:r>
  </w:p>
  <w:p w:rsidRDefault="004301B7" w:rsidP="00256972" w:rsidR="004301B7" w:rsidRPr="007F60AD">
    <w:pPr>
      <w:spacing w:after="0"/>
      <w:jc w:val="both"/>
      <w:rPr>
        <w:rFonts w:cs="Arial" w:hAnsi="Arial" w:ascii="Arial"/>
        <w:b/>
      </w:rPr>
    </w:pPr>
    <w:r w:rsidRPr="007F60AD">
      <w:rPr>
        <w:rFonts w:cs="Arial" w:hAnsi="Arial" w:ascii="Arial"/>
        <w:b/>
        <w:lang w:val="pl-PL"/>
      </w:rPr>
      <w:t>TRGOVAČKI SUD U ZAGREBU</w:t>
    </w:r>
  </w:p>
  <w:p w:rsidRDefault="004301B7" w:rsidP="00256972" w:rsidR="004301B7" w:rsidRPr="007F60AD">
    <w:pPr>
      <w:spacing w:after="0"/>
      <w:jc w:val="both"/>
      <w:rPr>
        <w:rFonts w:cs="Arial" w:hAnsi="Arial" w:ascii="Arial"/>
        <w:b/>
        <w:lang w:val="pl-PL"/>
      </w:rPr>
    </w:pPr>
    <w:r w:rsidRPr="007F60AD">
      <w:rPr>
        <w:rFonts w:cs="Arial" w:hAnsi="Arial" w:ascii="Arial"/>
        <w:lang w:val="pl-PL"/>
      </w:rPr>
      <w:t>Poslovni broj spisa:</w:t>
    </w:r>
    <w:r w:rsidRPr="007F60AD">
      <w:rPr>
        <w:rFonts w:cs="Arial" w:hAnsi="Arial" w:ascii="Arial"/>
        <w:b/>
        <w:lang w:val="pl-PL"/>
      </w:rPr>
      <w:t xml:space="preserve"> </w:t>
    </w:r>
    <w:r>
      <w:rPr>
        <w:rFonts w:cs="Arial" w:hAnsi="Arial" w:ascii="Arial"/>
        <w:b/>
        <w:lang w:val="pl-PL"/>
      </w:rPr>
      <w:t>20.St-2594</w:t>
    </w:r>
    <w:r w:rsidRPr="007F60AD">
      <w:rPr>
        <w:rFonts w:cs="Arial" w:hAnsi="Arial" w:ascii="Arial"/>
        <w:b/>
        <w:lang w:val="pl-PL"/>
      </w:rPr>
      <w:t>/201</w:t>
    </w:r>
    <w:r>
      <w:rPr>
        <w:rFonts w:cs="Arial" w:hAnsi="Arial" w:ascii="Arial"/>
        <w:b/>
        <w:lang w:val="pl-PL"/>
      </w:rPr>
      <w:t>8</w:t>
    </w:r>
  </w:p>
  <w:p w:rsidRDefault="004301B7" w:rsidP="00256972" w:rsidR="004301B7" w:rsidRPr="00453301">
    <w:pPr>
      <w:spacing w:after="0"/>
      <w:rPr>
        <w:rFonts w:cs="Arial" w:hAnsi="Arial" w:ascii="Arial"/>
        <w:lang w:val="pl-PL"/>
      </w:rPr>
    </w:pPr>
    <w:r w:rsidRPr="007F60AD">
      <w:rPr>
        <w:rFonts w:cs="Arial" w:hAnsi="Arial" w:ascii="Arial"/>
        <w:lang w:val="pl-PL"/>
      </w:rPr>
      <w:t xml:space="preserve">Dužnik: </w:t>
    </w:r>
    <w:r>
      <w:rPr>
        <w:rFonts w:cs="Arial" w:hAnsi="Arial" w:ascii="Arial"/>
        <w:lang w:val="pl-PL"/>
      </w:rPr>
      <w:t xml:space="preserve">MALIGEC GRADNJA </w:t>
    </w:r>
    <w:r w:rsidRPr="007F60AD">
      <w:rPr>
        <w:rFonts w:cs="Arial" w:hAnsi="Arial" w:ascii="Arial"/>
        <w:lang w:val="pl-PL"/>
      </w:rPr>
      <w:t>d.o.o.</w:t>
    </w:r>
    <w:r>
      <w:rPr>
        <w:rFonts w:cs="Arial" w:hAnsi="Arial" w:ascii="Arial"/>
        <w:lang w:val="pl-PL"/>
      </w:rPr>
      <w:t xml:space="preserve"> u stečaju</w:t>
    </w:r>
    <w:r w:rsidRPr="007F60AD">
      <w:rPr>
        <w:rFonts w:cs="Arial" w:hAnsi="Arial" w:ascii="Arial"/>
        <w:lang w:val="pl-PL"/>
      </w:rPr>
      <w:t xml:space="preserve">, OIB: </w:t>
    </w:r>
    <w:r>
      <w:rPr>
        <w:rFonts w:cs="Arial" w:hAnsi="Arial" w:ascii="Arial"/>
        <w:lang w:val="pl-PL"/>
      </w:rPr>
      <w:t>70425383170</w:t>
    </w:r>
    <w:r w:rsidRPr="007F60AD">
      <w:rPr>
        <w:rFonts w:cs="Arial" w:hAnsi="Arial" w:ascii="Arial"/>
        <w:lang w:val="pl-PL"/>
      </w:rPr>
      <w:t xml:space="preserve">, </w:t>
    </w:r>
    <w:r>
      <w:rPr>
        <w:rFonts w:cs="Arial" w:hAnsi="Arial" w:ascii="Arial"/>
        <w:lang w:val="pl-PL"/>
      </w:rPr>
      <w:t>Zagreb, Vida Došena 29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1B7" w:rsidP="007F60AD" w:rsidR="004301B7" w:rsidRPr="007F60AD">
    <w:pPr>
      <w:spacing w:after="0"/>
      <w:jc w:val="right"/>
      <w:rPr>
        <w:rFonts w:cs="Arial" w:hAnsi="Arial" w:ascii="Arial"/>
        <w:i/>
      </w:rPr>
    </w:pPr>
    <w:r w:rsidRPr="007F60AD">
      <w:rPr>
        <w:rFonts w:cs="Arial" w:hAnsi="Arial" w:ascii="Arial"/>
        <w:i/>
      </w:rPr>
      <w:t>Obrazac 19.</w:t>
    </w:r>
  </w:p>
  <w:p w:rsidRDefault="004301B7" w:rsidP="007F60AD" w:rsidR="004301B7" w:rsidRPr="007F60AD">
    <w:pPr>
      <w:spacing w:after="0"/>
      <w:jc w:val="both"/>
      <w:rPr>
        <w:rFonts w:cs="Arial" w:hAnsi="Arial" w:ascii="Arial"/>
        <w:b/>
      </w:rPr>
    </w:pPr>
    <w:r w:rsidRPr="007F60AD">
      <w:rPr>
        <w:rFonts w:cs="Arial" w:hAnsi="Arial" w:ascii="Arial"/>
        <w:b/>
        <w:lang w:val="pl-PL"/>
      </w:rPr>
      <w:t>TRGOVAČKI SUD U ZAGREBU</w:t>
    </w:r>
  </w:p>
  <w:p w:rsidRDefault="004301B7" w:rsidP="007F60AD" w:rsidR="004301B7" w:rsidRPr="007F60AD">
    <w:pPr>
      <w:spacing w:after="0"/>
      <w:jc w:val="both"/>
      <w:rPr>
        <w:rFonts w:cs="Arial" w:hAnsi="Arial" w:ascii="Arial"/>
        <w:b/>
        <w:lang w:val="pl-PL"/>
      </w:rPr>
    </w:pPr>
    <w:r w:rsidRPr="007F60AD">
      <w:rPr>
        <w:rFonts w:cs="Arial" w:hAnsi="Arial" w:ascii="Arial"/>
        <w:lang w:val="pl-PL"/>
      </w:rPr>
      <w:t>Poslovni broj spisa:</w:t>
    </w:r>
    <w:r w:rsidRPr="007F60AD">
      <w:rPr>
        <w:rFonts w:cs="Arial" w:hAnsi="Arial" w:ascii="Arial"/>
        <w:b/>
        <w:lang w:val="pl-PL"/>
      </w:rPr>
      <w:t xml:space="preserve"> </w:t>
    </w:r>
    <w:r>
      <w:rPr>
        <w:rFonts w:cs="Arial" w:hAnsi="Arial" w:ascii="Arial"/>
        <w:b/>
        <w:lang w:val="pl-PL"/>
      </w:rPr>
      <w:t>20.St-2594</w:t>
    </w:r>
    <w:r w:rsidRPr="007F60AD">
      <w:rPr>
        <w:rFonts w:cs="Arial" w:hAnsi="Arial" w:ascii="Arial"/>
        <w:b/>
        <w:lang w:val="pl-PL"/>
      </w:rPr>
      <w:t>/201</w:t>
    </w:r>
    <w:r>
      <w:rPr>
        <w:rFonts w:cs="Arial" w:hAnsi="Arial" w:ascii="Arial"/>
        <w:b/>
        <w:lang w:val="pl-PL"/>
      </w:rPr>
      <w:t>8</w:t>
    </w:r>
  </w:p>
  <w:p w:rsidRDefault="004301B7" w:rsidP="007F60AD" w:rsidR="004301B7" w:rsidRPr="007F60AD">
    <w:pPr>
      <w:spacing w:after="0"/>
      <w:rPr>
        <w:rFonts w:cs="Arial" w:hAnsi="Arial" w:ascii="Arial"/>
        <w:lang w:val="pl-PL"/>
      </w:rPr>
    </w:pPr>
    <w:r w:rsidRPr="007F60AD">
      <w:rPr>
        <w:rFonts w:cs="Arial" w:hAnsi="Arial" w:ascii="Arial"/>
        <w:lang w:val="pl-PL"/>
      </w:rPr>
      <w:t xml:space="preserve">Dužnik: </w:t>
    </w:r>
    <w:r>
      <w:rPr>
        <w:rFonts w:cs="Arial" w:hAnsi="Arial" w:ascii="Arial"/>
        <w:lang w:val="pl-PL"/>
      </w:rPr>
      <w:t xml:space="preserve">MALIGEC GRADNJA </w:t>
    </w:r>
    <w:r w:rsidRPr="007F60AD">
      <w:rPr>
        <w:rFonts w:cs="Arial" w:hAnsi="Arial" w:ascii="Arial"/>
        <w:lang w:val="pl-PL"/>
      </w:rPr>
      <w:t>d.o.o.</w:t>
    </w:r>
    <w:r>
      <w:rPr>
        <w:rFonts w:cs="Arial" w:hAnsi="Arial" w:ascii="Arial"/>
        <w:lang w:val="pl-PL"/>
      </w:rPr>
      <w:t xml:space="preserve"> u stečaju</w:t>
    </w:r>
    <w:r w:rsidRPr="007F60AD">
      <w:rPr>
        <w:rFonts w:cs="Arial" w:hAnsi="Arial" w:ascii="Arial"/>
        <w:lang w:val="pl-PL"/>
      </w:rPr>
      <w:t xml:space="preserve">, OIB: </w:t>
    </w:r>
    <w:r>
      <w:rPr>
        <w:rFonts w:cs="Arial" w:hAnsi="Arial" w:ascii="Arial"/>
        <w:lang w:val="pl-PL"/>
      </w:rPr>
      <w:t>70425383170</w:t>
    </w:r>
    <w:r w:rsidRPr="007F60AD">
      <w:rPr>
        <w:rFonts w:cs="Arial" w:hAnsi="Arial" w:ascii="Arial"/>
        <w:lang w:val="pl-PL"/>
      </w:rPr>
      <w:t xml:space="preserve">, </w:t>
    </w:r>
    <w:r>
      <w:rPr>
        <w:rFonts w:cs="Arial" w:hAnsi="Arial" w:ascii="Arial"/>
        <w:lang w:val="pl-PL"/>
      </w:rPr>
      <w:t>Zagreb, Vida Došena 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26A8"/>
    <w:rsid w:val="0000436D"/>
    <w:rsid w:val="00016DB0"/>
    <w:rsid w:val="00034564"/>
    <w:rsid w:val="00040ECB"/>
    <w:rsid w:val="000427E2"/>
    <w:rsid w:val="00054262"/>
    <w:rsid w:val="0005794A"/>
    <w:rsid w:val="0006716B"/>
    <w:rsid w:val="000816E1"/>
    <w:rsid w:val="00084730"/>
    <w:rsid w:val="00085D38"/>
    <w:rsid w:val="000A1E9C"/>
    <w:rsid w:val="000B3280"/>
    <w:rsid w:val="000B6190"/>
    <w:rsid w:val="000D44C6"/>
    <w:rsid w:val="000D70A5"/>
    <w:rsid w:val="000E07DE"/>
    <w:rsid w:val="000E5CE1"/>
    <w:rsid w:val="000F7C63"/>
    <w:rsid w:val="00105F04"/>
    <w:rsid w:val="00121793"/>
    <w:rsid w:val="0016017E"/>
    <w:rsid w:val="00161398"/>
    <w:rsid w:val="00166FAB"/>
    <w:rsid w:val="001B7A36"/>
    <w:rsid w:val="001C133D"/>
    <w:rsid w:val="001C7275"/>
    <w:rsid w:val="001D37BF"/>
    <w:rsid w:val="001D65EF"/>
    <w:rsid w:val="001E4DD9"/>
    <w:rsid w:val="001E6CC9"/>
    <w:rsid w:val="001F66C7"/>
    <w:rsid w:val="002005DB"/>
    <w:rsid w:val="00206620"/>
    <w:rsid w:val="002103FE"/>
    <w:rsid w:val="0021152E"/>
    <w:rsid w:val="00214E67"/>
    <w:rsid w:val="002264A2"/>
    <w:rsid w:val="00232540"/>
    <w:rsid w:val="00242DE5"/>
    <w:rsid w:val="00244BBC"/>
    <w:rsid w:val="0024654B"/>
    <w:rsid w:val="00256972"/>
    <w:rsid w:val="00263E25"/>
    <w:rsid w:val="00280553"/>
    <w:rsid w:val="0029402C"/>
    <w:rsid w:val="00297D09"/>
    <w:rsid w:val="002A290F"/>
    <w:rsid w:val="002B781E"/>
    <w:rsid w:val="002C0802"/>
    <w:rsid w:val="002C5039"/>
    <w:rsid w:val="002D393F"/>
    <w:rsid w:val="002E668A"/>
    <w:rsid w:val="002F5002"/>
    <w:rsid w:val="00300A51"/>
    <w:rsid w:val="003104F1"/>
    <w:rsid w:val="00315F46"/>
    <w:rsid w:val="0032218A"/>
    <w:rsid w:val="0032440B"/>
    <w:rsid w:val="0032518C"/>
    <w:rsid w:val="00341AC9"/>
    <w:rsid w:val="00341ECF"/>
    <w:rsid w:val="0034272F"/>
    <w:rsid w:val="0034554D"/>
    <w:rsid w:val="00345C0F"/>
    <w:rsid w:val="00347B1D"/>
    <w:rsid w:val="003542CC"/>
    <w:rsid w:val="003637FE"/>
    <w:rsid w:val="00367F15"/>
    <w:rsid w:val="003B3A0A"/>
    <w:rsid w:val="003B3E33"/>
    <w:rsid w:val="003B63ED"/>
    <w:rsid w:val="003C7A19"/>
    <w:rsid w:val="003E1C67"/>
    <w:rsid w:val="003F14E3"/>
    <w:rsid w:val="003F201F"/>
    <w:rsid w:val="003F7018"/>
    <w:rsid w:val="003F75F4"/>
    <w:rsid w:val="00400AF5"/>
    <w:rsid w:val="004036B5"/>
    <w:rsid w:val="00404F7D"/>
    <w:rsid w:val="00410887"/>
    <w:rsid w:val="00413FEB"/>
    <w:rsid w:val="004301B7"/>
    <w:rsid w:val="00445B64"/>
    <w:rsid w:val="00446CA5"/>
    <w:rsid w:val="00452A53"/>
    <w:rsid w:val="00453301"/>
    <w:rsid w:val="00456382"/>
    <w:rsid w:val="00472DD7"/>
    <w:rsid w:val="00484363"/>
    <w:rsid w:val="00490C05"/>
    <w:rsid w:val="004A1F18"/>
    <w:rsid w:val="004A43AD"/>
    <w:rsid w:val="004B2957"/>
    <w:rsid w:val="004D4998"/>
    <w:rsid w:val="004D6810"/>
    <w:rsid w:val="004E215D"/>
    <w:rsid w:val="004E44AD"/>
    <w:rsid w:val="004E654C"/>
    <w:rsid w:val="004F3EA0"/>
    <w:rsid w:val="004F6583"/>
    <w:rsid w:val="00510F02"/>
    <w:rsid w:val="0053221D"/>
    <w:rsid w:val="00535EA6"/>
    <w:rsid w:val="00545BE6"/>
    <w:rsid w:val="00550E6A"/>
    <w:rsid w:val="00562EFF"/>
    <w:rsid w:val="00565AB3"/>
    <w:rsid w:val="0057641C"/>
    <w:rsid w:val="00585648"/>
    <w:rsid w:val="00585C8D"/>
    <w:rsid w:val="005A77CC"/>
    <w:rsid w:val="005E0199"/>
    <w:rsid w:val="005F1E0D"/>
    <w:rsid w:val="005F79D2"/>
    <w:rsid w:val="006107C0"/>
    <w:rsid w:val="00613744"/>
    <w:rsid w:val="00620EE2"/>
    <w:rsid w:val="00621CA7"/>
    <w:rsid w:val="00624D94"/>
    <w:rsid w:val="0063089A"/>
    <w:rsid w:val="00634205"/>
    <w:rsid w:val="00642809"/>
    <w:rsid w:val="00644685"/>
    <w:rsid w:val="0066445F"/>
    <w:rsid w:val="006713CD"/>
    <w:rsid w:val="00674730"/>
    <w:rsid w:val="006A5CD5"/>
    <w:rsid w:val="006B1107"/>
    <w:rsid w:val="006B77D7"/>
    <w:rsid w:val="006C6798"/>
    <w:rsid w:val="006C6D16"/>
    <w:rsid w:val="006C74D4"/>
    <w:rsid w:val="006D14E9"/>
    <w:rsid w:val="006E49AD"/>
    <w:rsid w:val="006F53A6"/>
    <w:rsid w:val="00702487"/>
    <w:rsid w:val="007116BA"/>
    <w:rsid w:val="007135AA"/>
    <w:rsid w:val="00730B3C"/>
    <w:rsid w:val="00747E71"/>
    <w:rsid w:val="007548EC"/>
    <w:rsid w:val="007622BD"/>
    <w:rsid w:val="00783412"/>
    <w:rsid w:val="007A0DD6"/>
    <w:rsid w:val="007A4035"/>
    <w:rsid w:val="007B333E"/>
    <w:rsid w:val="007B6E2B"/>
    <w:rsid w:val="007F515B"/>
    <w:rsid w:val="007F60AD"/>
    <w:rsid w:val="007F7532"/>
    <w:rsid w:val="00802B2B"/>
    <w:rsid w:val="008075F8"/>
    <w:rsid w:val="00840AF8"/>
    <w:rsid w:val="00843427"/>
    <w:rsid w:val="00844150"/>
    <w:rsid w:val="00844E65"/>
    <w:rsid w:val="008512FB"/>
    <w:rsid w:val="00852A9E"/>
    <w:rsid w:val="008627CE"/>
    <w:rsid w:val="00882DDC"/>
    <w:rsid w:val="008929D9"/>
    <w:rsid w:val="008A67E0"/>
    <w:rsid w:val="008B64B4"/>
    <w:rsid w:val="009018DE"/>
    <w:rsid w:val="00912C20"/>
    <w:rsid w:val="00923E36"/>
    <w:rsid w:val="009263B3"/>
    <w:rsid w:val="00926C0E"/>
    <w:rsid w:val="00930D3F"/>
    <w:rsid w:val="009310B6"/>
    <w:rsid w:val="009342D6"/>
    <w:rsid w:val="00960E5E"/>
    <w:rsid w:val="00985424"/>
    <w:rsid w:val="00996E44"/>
    <w:rsid w:val="00997570"/>
    <w:rsid w:val="009A3F5F"/>
    <w:rsid w:val="009A65E8"/>
    <w:rsid w:val="009A6E0C"/>
    <w:rsid w:val="009E67A3"/>
    <w:rsid w:val="009F6910"/>
    <w:rsid w:val="009F74A7"/>
    <w:rsid w:val="00A15056"/>
    <w:rsid w:val="00A3322E"/>
    <w:rsid w:val="00A42DEF"/>
    <w:rsid w:val="00A445BB"/>
    <w:rsid w:val="00A57772"/>
    <w:rsid w:val="00A65CA8"/>
    <w:rsid w:val="00A677A8"/>
    <w:rsid w:val="00A840B1"/>
    <w:rsid w:val="00A85BE4"/>
    <w:rsid w:val="00A943CE"/>
    <w:rsid w:val="00AA4C66"/>
    <w:rsid w:val="00AC3957"/>
    <w:rsid w:val="00AE1B8E"/>
    <w:rsid w:val="00AF1776"/>
    <w:rsid w:val="00AF78C1"/>
    <w:rsid w:val="00B259E5"/>
    <w:rsid w:val="00B302F8"/>
    <w:rsid w:val="00B3319D"/>
    <w:rsid w:val="00B353DD"/>
    <w:rsid w:val="00B4305C"/>
    <w:rsid w:val="00B51D2D"/>
    <w:rsid w:val="00B60B4C"/>
    <w:rsid w:val="00B769BE"/>
    <w:rsid w:val="00B83CFE"/>
    <w:rsid w:val="00B87996"/>
    <w:rsid w:val="00BA5D21"/>
    <w:rsid w:val="00BC0279"/>
    <w:rsid w:val="00BD7EDF"/>
    <w:rsid w:val="00C00F2D"/>
    <w:rsid w:val="00C02364"/>
    <w:rsid w:val="00C04FC4"/>
    <w:rsid w:val="00C0568F"/>
    <w:rsid w:val="00C103AB"/>
    <w:rsid w:val="00C30219"/>
    <w:rsid w:val="00C443DA"/>
    <w:rsid w:val="00C47A08"/>
    <w:rsid w:val="00C5118E"/>
    <w:rsid w:val="00C61F72"/>
    <w:rsid w:val="00C7173D"/>
    <w:rsid w:val="00C771DC"/>
    <w:rsid w:val="00CD4257"/>
    <w:rsid w:val="00CD5CCC"/>
    <w:rsid w:val="00CD78ED"/>
    <w:rsid w:val="00CE20BA"/>
    <w:rsid w:val="00CE25EB"/>
    <w:rsid w:val="00CF23DB"/>
    <w:rsid w:val="00D045A5"/>
    <w:rsid w:val="00D108EF"/>
    <w:rsid w:val="00D122FF"/>
    <w:rsid w:val="00D13800"/>
    <w:rsid w:val="00D27F0C"/>
    <w:rsid w:val="00D3719E"/>
    <w:rsid w:val="00D4096E"/>
    <w:rsid w:val="00D471AC"/>
    <w:rsid w:val="00D604F8"/>
    <w:rsid w:val="00D667E6"/>
    <w:rsid w:val="00D67BDF"/>
    <w:rsid w:val="00D91332"/>
    <w:rsid w:val="00D93837"/>
    <w:rsid w:val="00D9693C"/>
    <w:rsid w:val="00DB2CCB"/>
    <w:rsid w:val="00DB5F1D"/>
    <w:rsid w:val="00DC1BD3"/>
    <w:rsid w:val="00DC3D08"/>
    <w:rsid w:val="00DE2297"/>
    <w:rsid w:val="00DF631A"/>
    <w:rsid w:val="00E07CBC"/>
    <w:rsid w:val="00E13004"/>
    <w:rsid w:val="00E20225"/>
    <w:rsid w:val="00E21D77"/>
    <w:rsid w:val="00E22294"/>
    <w:rsid w:val="00E22651"/>
    <w:rsid w:val="00E30791"/>
    <w:rsid w:val="00E3253A"/>
    <w:rsid w:val="00E53E43"/>
    <w:rsid w:val="00E578B9"/>
    <w:rsid w:val="00E6353C"/>
    <w:rsid w:val="00E65D7A"/>
    <w:rsid w:val="00E90FF9"/>
    <w:rsid w:val="00E945E0"/>
    <w:rsid w:val="00E96C68"/>
    <w:rsid w:val="00EB70AC"/>
    <w:rsid w:val="00ED4027"/>
    <w:rsid w:val="00EE62B8"/>
    <w:rsid w:val="00EF640C"/>
    <w:rsid w:val="00F11DE6"/>
    <w:rsid w:val="00F13BD9"/>
    <w:rsid w:val="00F213A3"/>
    <w:rsid w:val="00F34C0A"/>
    <w:rsid w:val="00F56949"/>
    <w:rsid w:val="00F720DA"/>
    <w:rsid w:val="00F728EB"/>
    <w:rsid w:val="00F82424"/>
    <w:rsid w:val="00F82878"/>
    <w:rsid w:val="00FA2F2C"/>
    <w:rsid w:val="00FA6E93"/>
    <w:rsid w:val="00FB5F27"/>
    <w:rsid w:val="00FC19AA"/>
    <w:rsid w:val="00FC5838"/>
    <w:rsid w:val="00FD50D2"/>
    <w:rsid w:val="00FE658C"/>
    <w:rsid w:val="00FF5121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5CCC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23254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254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3254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540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16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16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16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9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20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76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2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662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047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1277</properties:Words>
  <properties:Characters>7778</properties:Characters>
  <properties:Lines>1255</properties:Lines>
  <properties:Paragraphs>295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2019-03-31T14:22:00Z</dcterms:created>
  <dc:creator>ADMINIBM</dc:creator>
  <cp:lastModifiedBy>Monika Grbac</cp:lastModifiedBy>
  <cp:lastPrinted>2019-04-05T12:03:00Z</cp:lastPrinted>
  <dcterms:modified xmlns:xsi="http://www.w3.org/2001/XMLSchema-instance" xsi:type="dcterms:W3CDTF">2019-04-05T12:37:00Z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St-2594/2018-34 / Podnesak - Podnesak (ISPRAVLJENE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