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7777" w14:paraId="2027777" w:rsidRDefault="001D1962" w:rsidP="001D1962" w:rsidR="001D1962" w:rsidRPr="001D196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1D1962">
        <w:rPr>
          <w:bCs/>
          <w:sz w:val="20"/>
          <w:lang w:val="hr-HR"/>
        </w:rPr>
        <w:t xml:space="preserve">  </w:t>
      </w:r>
      <w:r w:rsidRPr="001D1962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1962" w:rsidP="001D1962" w:rsidR="001D1962" w:rsidRPr="001D1962">
      <w:pPr>
        <w:overflowPunct/>
        <w:autoSpaceDE/>
        <w:autoSpaceDN/>
        <w:adjustRightInd/>
        <w:textAlignment w:val="auto"/>
        <w:rPr>
          <w:bCs/>
          <w:sz w:val="20"/>
          <w:lang w:val="hr-HR"/>
        </w:rPr>
      </w:pPr>
      <w:r w:rsidRPr="001D1962">
        <w:rPr>
          <w:rFonts w:eastAsia="MS Mincho"/>
          <w:bCs/>
          <w:szCs w:val="24"/>
          <w:lang w:val="hr-HR"/>
        </w:rPr>
        <w:t xml:space="preserve">      Republika Hrvatska</w:t>
      </w:r>
    </w:p>
    <w:p w:rsidRDefault="001D1962" w:rsidP="001D1962" w:rsidR="001D1962" w:rsidRPr="001D1962">
      <w:pPr>
        <w:overflowPunct/>
        <w:autoSpaceDE/>
        <w:autoSpaceDN/>
        <w:adjustRightInd/>
        <w:textAlignment w:val="auto"/>
        <w:rPr>
          <w:bCs/>
          <w:sz w:val="20"/>
          <w:lang w:val="hr-HR"/>
        </w:rPr>
      </w:pPr>
      <w:r w:rsidRPr="001D1962">
        <w:rPr>
          <w:rFonts w:eastAsia="MS Mincho"/>
          <w:bCs/>
          <w:szCs w:val="24"/>
          <w:lang w:val="hr-HR"/>
        </w:rPr>
        <w:t xml:space="preserve">   Trgovački sud u Rijeci</w:t>
      </w:r>
    </w:p>
    <w:p w:rsidRDefault="001D1962" w:rsidP="001D1962" w:rsidR="001D1962" w:rsidRPr="001D1962">
      <w:pPr>
        <w:overflowPunct/>
        <w:autoSpaceDE/>
        <w:autoSpaceDN/>
        <w:adjustRightInd/>
        <w:textAlignment w:val="auto"/>
        <w:rPr>
          <w:rFonts w:eastAsia="MS Mincho"/>
          <w:bCs/>
          <w:szCs w:val="24"/>
          <w:lang w:val="hr-HR"/>
        </w:rPr>
      </w:pPr>
      <w:r w:rsidRPr="001D1962">
        <w:rPr>
          <w:rFonts w:eastAsia="MS Mincho"/>
          <w:bCs/>
          <w:szCs w:val="24"/>
          <w:lang w:val="hr-HR"/>
        </w:rPr>
        <w:t xml:space="preserve">    Rijeka, Zadarska 1 i 3</w:t>
      </w:r>
    </w:p>
    <w:p w:rsidRDefault="008F6855" w:rsidP="00F57E27" w:rsidR="008F6855" w:rsidRPr="002D73AD">
      <w:pPr>
        <w:jc w:val="center"/>
        <w:rPr>
          <w:bCs/>
          <w:szCs w:val="24"/>
          <w:lang w:val="de-DE"/>
        </w:rPr>
      </w:pPr>
    </w:p>
    <w:p w:rsidRDefault="008F6855" w:rsidP="00F57E27" w:rsidR="008F6855" w:rsidRPr="002D73AD">
      <w:pPr>
        <w:jc w:val="center"/>
        <w:rPr>
          <w:bCs/>
          <w:szCs w:val="24"/>
          <w:lang w:val="de-DE"/>
        </w:rPr>
      </w:pPr>
    </w:p>
    <w:p w:rsidRDefault="007950D9" w:rsidP="00F57E27" w:rsidR="007950D9" w:rsidRPr="002D73AD">
      <w:pPr>
        <w:jc w:val="center"/>
        <w:rPr>
          <w:bCs/>
          <w:szCs w:val="24"/>
          <w:lang w:val="de-DE"/>
        </w:rPr>
      </w:pPr>
    </w:p>
    <w:p w:rsidRDefault="008F6855" w:rsidP="00923293" w:rsidR="008F6855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8A0459" w:rsidP="0093212F" w:rsidR="008A0459">
      <w:pPr>
        <w:jc w:val="center"/>
        <w:rPr>
          <w:szCs w:val="24"/>
          <w:lang w:val="de-DE"/>
        </w:rPr>
      </w:pPr>
    </w:p>
    <w:p w:rsidRDefault="001D1962" w:rsidP="0093212F" w:rsidR="001D1962" w:rsidRPr="002D73AD">
      <w:pPr>
        <w:jc w:val="center"/>
        <w:rPr>
          <w:szCs w:val="24"/>
          <w:lang w:val="de-DE"/>
        </w:rPr>
      </w:pPr>
    </w:p>
    <w:p w:rsidRDefault="00AC08FE" w:rsidP="0093212F" w:rsidR="00AC08FE" w:rsidRPr="002D73AD">
      <w:pPr>
        <w:jc w:val="center"/>
        <w:rPr>
          <w:szCs w:val="24"/>
          <w:lang w:val="de-DE"/>
        </w:rPr>
      </w:pPr>
    </w:p>
    <w:p w:rsidRDefault="002B5130" w:rsidP="006C0005" w:rsidR="00AC08FE" w:rsidRPr="009630F0">
      <w:pPr>
        <w:ind w:firstLine="720"/>
        <w:jc w:val="both"/>
      </w:pPr>
      <w:r w:rsidRPr="002B5130">
        <w:rPr>
          <w:bCs/>
        </w:rPr>
        <w:t xml:space="preserve">Trgovački sud u Rijeci, po sucu Liljani Ugrin, kao stečajnom sucu, odlučujući </w:t>
      </w:r>
      <w:r>
        <w:rPr>
          <w:bCs/>
        </w:rPr>
        <w:t>p</w:t>
      </w:r>
      <w:r w:rsidRPr="002B5130">
        <w:rPr>
          <w:bCs/>
        </w:rPr>
        <w:t>o prijedlogu vjerovnika ELVISA CELIJE iz Pule, Borik 66  radi otvaranja stečajnog postupka nad dužnikom NIT - MARKETING d.o.o. za promidžbu, poslovno savjetovanje i upravljanje  Pazin, Trg Pod Lipom 1  ( MBS 130003584 – OIB 16004536584 )</w:t>
      </w:r>
      <w:r w:rsidR="008F6855" w:rsidRPr="009630F0">
        <w:t xml:space="preserve"> </w:t>
      </w:r>
      <w:r w:rsidR="00A90A90" w:rsidRPr="009630F0">
        <w:rPr>
          <w:szCs w:val="24"/>
        </w:rPr>
        <w:t>d</w:t>
      </w:r>
      <w:r w:rsidR="00A90A90" w:rsidRPr="009630F0">
        <w:rPr>
          <w:szCs w:val="24"/>
          <w:lang w:val="de-DE"/>
        </w:rPr>
        <w:t xml:space="preserve">ana </w:t>
      </w:r>
      <w:r>
        <w:rPr>
          <w:szCs w:val="24"/>
          <w:lang w:val="de-DE"/>
        </w:rPr>
        <w:t>1</w:t>
      </w:r>
      <w:r w:rsidR="00332584">
        <w:rPr>
          <w:szCs w:val="24"/>
          <w:lang w:val="de-DE"/>
        </w:rPr>
        <w:t xml:space="preserve">. </w:t>
      </w:r>
      <w:r>
        <w:rPr>
          <w:szCs w:val="24"/>
          <w:lang w:val="de-DE"/>
        </w:rPr>
        <w:t xml:space="preserve">srpnja </w:t>
      </w:r>
      <w:r w:rsidR="00332584">
        <w:rPr>
          <w:szCs w:val="24"/>
          <w:lang w:val="de-DE"/>
        </w:rPr>
        <w:t>2016</w:t>
      </w:r>
      <w:r w:rsidR="00AC08FE" w:rsidRPr="009630F0">
        <w:t xml:space="preserve">. </w:t>
      </w:r>
    </w:p>
    <w:p w:rsidRDefault="000F1062" w:rsidP="001D1962" w:rsidR="000F1062" w:rsidRPr="002D73AD">
      <w:pPr>
        <w:jc w:val="both"/>
      </w:pPr>
    </w:p>
    <w:p w:rsidRDefault="00732535" w:rsidP="00732535" w:rsidR="00732535" w:rsidRPr="002D73AD">
      <w:pPr>
        <w:jc w:val="both"/>
        <w:rPr>
          <w:lang w:val="hr-HR"/>
        </w:rPr>
      </w:pPr>
    </w:p>
    <w:p w:rsidRDefault="00826CBE" w:rsidP="00AF5E6A" w:rsidR="00826CBE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</w:t>
      </w:r>
      <w:r w:rsidR="004C7FE7"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 xml:space="preserve">  j e</w:t>
      </w:r>
    </w:p>
    <w:p w:rsidRDefault="00144DAB" w:rsidP="008A0459" w:rsidR="00144DAB" w:rsidRPr="002D73AD">
      <w:pPr>
        <w:jc w:val="both"/>
        <w:rPr>
          <w:rFonts w:eastAsia="MS Mincho"/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</w:p>
    <w:p w:rsidRDefault="00826CBE" w:rsidP="006C0005" w:rsidR="002867C1" w:rsidRPr="00494FB9">
      <w:pPr>
        <w:jc w:val="both"/>
      </w:pPr>
      <w:r w:rsidRPr="00494FB9">
        <w:rPr>
          <w:rFonts w:eastAsia="MS Mincho"/>
        </w:rPr>
        <w:t xml:space="preserve">I. </w:t>
      </w:r>
      <w:r w:rsidRPr="00494FB9">
        <w:rPr>
          <w:rFonts w:eastAsia="MS Mincho"/>
        </w:rPr>
        <w:tab/>
      </w:r>
      <w:r w:rsidRPr="00494FB9">
        <w:t xml:space="preserve">O t v a r a   s e  stečajni postupak nad </w:t>
      </w:r>
      <w:r w:rsidR="002E4310" w:rsidRPr="00494FB9">
        <w:t xml:space="preserve">dužnikom </w:t>
      </w:r>
      <w:r w:rsidR="00963287" w:rsidRPr="00494FB9">
        <w:t xml:space="preserve"> </w:t>
      </w:r>
      <w:r w:rsidR="002B5130" w:rsidRPr="002B5130">
        <w:rPr>
          <w:bCs/>
        </w:rPr>
        <w:t>NIT - MARKETING d.o.o. za promidžbu, poslovno savjetovanje i upravljanje  Pazin, Trg Pod Lipom 1  ( MBS 130003584 – OIB 16004536584 )</w:t>
      </w:r>
      <w:r w:rsidR="008E11DA" w:rsidRPr="00494FB9">
        <w:rPr>
          <w:szCs w:val="24"/>
        </w:rPr>
        <w:t>.</w:t>
      </w:r>
    </w:p>
    <w:p w:rsidRDefault="008E11DA" w:rsidP="000F1062" w:rsidR="008E11DA" w:rsidRPr="00494FB9">
      <w:pPr>
        <w:jc w:val="both"/>
        <w:rPr>
          <w:rFonts w:eastAsia="MS Mincho"/>
        </w:rPr>
      </w:pPr>
    </w:p>
    <w:p w:rsidRDefault="00315D7F" w:rsidP="00116C59" w:rsidR="00D7739C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="009A2AC8" w:rsidRPr="00D11C6B">
        <w:rPr>
          <w:color w:val="000000"/>
        </w:rPr>
        <w:t>Frane Dobrović</w:t>
      </w:r>
      <w:r w:rsidR="009A2AC8">
        <w:rPr>
          <w:color w:val="000000"/>
        </w:rPr>
        <w:t xml:space="preserve"> ( OIB </w:t>
      </w:r>
      <w:r w:rsidR="009A2AC8">
        <w:t xml:space="preserve">93520121237 ) iz </w:t>
      </w:r>
      <w:r w:rsidR="009A2AC8" w:rsidRPr="00D11C6B">
        <w:rPr>
          <w:color w:val="000000"/>
        </w:rPr>
        <w:t>Rijek</w:t>
      </w:r>
      <w:r w:rsidR="009A2AC8">
        <w:rPr>
          <w:color w:val="000000"/>
        </w:rPr>
        <w:t>e</w:t>
      </w:r>
      <w:r w:rsidR="009A2AC8" w:rsidRPr="00D11C6B">
        <w:rPr>
          <w:color w:val="000000"/>
        </w:rPr>
        <w:t>, Ivana Grohovca 2</w:t>
      </w:r>
      <w:r w:rsidR="00966BAE" w:rsidRPr="00494FB9">
        <w:rPr>
          <w:color w:val="000000"/>
        </w:rPr>
        <w:t>.</w:t>
      </w:r>
    </w:p>
    <w:p w:rsidRDefault="00D7739C" w:rsidP="00D7739C" w:rsidR="00D7739C" w:rsidRPr="00494FB9">
      <w:pPr>
        <w:jc w:val="both"/>
        <w:rPr>
          <w:szCs w:val="24"/>
        </w:rPr>
      </w:pPr>
    </w:p>
    <w:p w:rsidRDefault="00315D7F" w:rsidP="00D7739C" w:rsidR="00826CBE" w:rsidRPr="00494FB9">
      <w:pPr>
        <w:jc w:val="both"/>
        <w:rPr>
          <w:szCs w:val="24"/>
        </w:rPr>
      </w:pPr>
      <w:r w:rsidRPr="00494FB9">
        <w:rPr>
          <w:szCs w:val="24"/>
        </w:rPr>
        <w:t>I</w:t>
      </w:r>
      <w:r w:rsidR="00826CBE" w:rsidRPr="00494FB9">
        <w:rPr>
          <w:szCs w:val="24"/>
        </w:rPr>
        <w:t xml:space="preserve">II. </w:t>
      </w:r>
      <w:r w:rsidR="00826CBE" w:rsidRPr="00494FB9">
        <w:rPr>
          <w:szCs w:val="24"/>
        </w:rPr>
        <w:tab/>
        <w:t xml:space="preserve">Utvrđuje se da </w:t>
      </w:r>
      <w:r w:rsidR="00826CBE" w:rsidRPr="00494FB9">
        <w:rPr>
          <w:szCs w:val="24"/>
          <w:lang w:val="de-DE"/>
        </w:rPr>
        <w:t>imovina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du</w:t>
      </w:r>
      <w:r w:rsidR="00826CBE" w:rsidRPr="00494FB9">
        <w:rPr>
          <w:szCs w:val="24"/>
        </w:rPr>
        <w:t>ž</w:t>
      </w:r>
      <w:r w:rsidR="00826CBE" w:rsidRPr="00494FB9">
        <w:rPr>
          <w:szCs w:val="24"/>
          <w:lang w:val="de-DE"/>
        </w:rPr>
        <w:t>nika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koja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bi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la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ste</w:t>
      </w:r>
      <w:r w:rsidR="00826CBE" w:rsidRPr="00494FB9">
        <w:rPr>
          <w:szCs w:val="24"/>
        </w:rPr>
        <w:t>č</w:t>
      </w:r>
      <w:r w:rsidR="00826CBE" w:rsidRPr="00494FB9">
        <w:rPr>
          <w:szCs w:val="24"/>
          <w:lang w:val="de-DE"/>
        </w:rPr>
        <w:t>ajnu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masu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nije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dovoljna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za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namirenje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tro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kova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toga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postupka</w:t>
      </w:r>
      <w:r w:rsidR="00826CBE" w:rsidRPr="00494FB9">
        <w:rPr>
          <w:szCs w:val="24"/>
        </w:rPr>
        <w:t>.</w:t>
      </w:r>
    </w:p>
    <w:p w:rsidRDefault="00826CBE" w:rsidP="008A0459" w:rsidR="00826CBE" w:rsidRPr="00494FB9">
      <w:pPr>
        <w:jc w:val="both"/>
        <w:rPr>
          <w:szCs w:val="24"/>
        </w:rPr>
      </w:pPr>
    </w:p>
    <w:p w:rsidRDefault="00826CBE" w:rsidP="006C0005" w:rsidR="002867C1" w:rsidRPr="00494FB9">
      <w:pPr>
        <w:jc w:val="both"/>
      </w:pPr>
      <w:r w:rsidRPr="00494FB9">
        <w:t>I</w:t>
      </w:r>
      <w:r w:rsidR="00315D7F" w:rsidRPr="00494FB9">
        <w:t>V</w:t>
      </w:r>
      <w:r w:rsidRPr="00494FB9">
        <w:t>.</w:t>
      </w:r>
      <w:r w:rsidRPr="00494FB9">
        <w:tab/>
        <w:t xml:space="preserve">Z a k l j u č u j e   s e stečajni postupak nad </w:t>
      </w:r>
      <w:r w:rsidR="00DF388C" w:rsidRPr="00494FB9">
        <w:t xml:space="preserve">dužnikom </w:t>
      </w:r>
      <w:r w:rsidR="002B5130" w:rsidRPr="002B5130">
        <w:rPr>
          <w:bCs/>
        </w:rPr>
        <w:t>NIT - MARKETING d.o.o. za promidžbu, poslovno savjetovanje i upravljanje  Pazin, Trg Pod Lipom 1  ( MBS 130003584 – OIB 16004536584 )</w:t>
      </w:r>
      <w:r w:rsidR="008E11DA" w:rsidRPr="00494FB9">
        <w:rPr>
          <w:szCs w:val="24"/>
        </w:rPr>
        <w:t>.</w:t>
      </w:r>
    </w:p>
    <w:p w:rsidRDefault="002867C1" w:rsidP="00966BAE" w:rsidR="002867C1" w:rsidRPr="00494FB9">
      <w:pPr>
        <w:jc w:val="both"/>
      </w:pPr>
    </w:p>
    <w:p w:rsidRDefault="00826CBE" w:rsidP="006C3DE1" w:rsidR="009630F0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="00494FB9" w:rsidRPr="00211B6A">
        <w:t>na mrežnoj stranici e-oglasn</w:t>
      </w:r>
      <w:r w:rsidR="00494FB9">
        <w:t>e</w:t>
      </w:r>
      <w:r w:rsidR="00494FB9" w:rsidRPr="00211B6A">
        <w:t xml:space="preserve"> ploč</w:t>
      </w:r>
      <w:r w:rsidR="00494FB9">
        <w:t>e suda</w:t>
      </w:r>
      <w:r w:rsidR="009630F0">
        <w:t>.</w:t>
      </w:r>
    </w:p>
    <w:p w:rsidRDefault="009630F0" w:rsidP="006C3DE1" w:rsidR="009630F0">
      <w:pPr>
        <w:jc w:val="both"/>
      </w:pPr>
    </w:p>
    <w:p w:rsidRDefault="009630F0" w:rsidP="006C3DE1" w:rsidR="00826CBE" w:rsidRPr="002D73AD">
      <w:pPr>
        <w:jc w:val="both"/>
        <w:rPr>
          <w:szCs w:val="24"/>
        </w:rPr>
      </w:pPr>
      <w:r>
        <w:t>VI.</w:t>
      </w:r>
      <w:r>
        <w:tab/>
        <w:t xml:space="preserve">Po </w:t>
      </w:r>
      <w:r w:rsidR="002A6F16"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="00826CBE" w:rsidRPr="002D73AD">
        <w:rPr>
          <w:szCs w:val="24"/>
        </w:rPr>
        <w:t>dostav</w:t>
      </w:r>
      <w:r w:rsidR="006C3DE1" w:rsidRPr="002D73AD">
        <w:rPr>
          <w:szCs w:val="24"/>
        </w:rPr>
        <w:t>i</w:t>
      </w:r>
      <w:r w:rsidR="002A6F16" w:rsidRPr="002D73AD">
        <w:rPr>
          <w:szCs w:val="24"/>
        </w:rPr>
        <w:t xml:space="preserve">ti </w:t>
      </w:r>
      <w:r w:rsidR="00826CBE" w:rsidRPr="002D73AD">
        <w:rPr>
          <w:szCs w:val="24"/>
        </w:rPr>
        <w:t>registru ovog suda radi brisanja dužnika</w:t>
      </w:r>
      <w:r w:rsidR="006C3DE1" w:rsidRPr="002D73AD">
        <w:rPr>
          <w:szCs w:val="24"/>
        </w:rPr>
        <w:t xml:space="preserve"> iz registra. </w:t>
      </w:r>
      <w:r w:rsidR="00826CBE" w:rsidRPr="002D73AD">
        <w:rPr>
          <w:szCs w:val="24"/>
        </w:rPr>
        <w:t xml:space="preserve"> </w:t>
      </w:r>
    </w:p>
    <w:p w:rsidRDefault="00AF5E6A" w:rsidP="008A0459" w:rsidR="00AF5E6A">
      <w:pPr>
        <w:jc w:val="center"/>
        <w:rPr>
          <w:szCs w:val="24"/>
        </w:rPr>
      </w:pPr>
    </w:p>
    <w:p w:rsidRDefault="001D1962" w:rsidP="008A0459" w:rsidR="001D1962" w:rsidRPr="002D73AD">
      <w:pPr>
        <w:jc w:val="center"/>
        <w:rPr>
          <w:szCs w:val="24"/>
        </w:rPr>
      </w:pPr>
    </w:p>
    <w:p w:rsidRDefault="00826CBE" w:rsidP="008A0459" w:rsidR="00826CBE" w:rsidRPr="002D73AD">
      <w:pPr>
        <w:jc w:val="center"/>
        <w:rPr>
          <w:szCs w:val="24"/>
        </w:rPr>
      </w:pPr>
      <w:r w:rsidRPr="002D73AD">
        <w:rPr>
          <w:szCs w:val="24"/>
        </w:rPr>
        <w:lastRenderedPageBreak/>
        <w:t>Obrazloženje</w:t>
      </w:r>
    </w:p>
    <w:p w:rsidRDefault="00A12ABE" w:rsidP="008A0459" w:rsidR="00A12ABE" w:rsidRPr="002D73AD">
      <w:pPr>
        <w:jc w:val="center"/>
        <w:rPr>
          <w:szCs w:val="24"/>
        </w:rPr>
      </w:pPr>
    </w:p>
    <w:p w:rsidRDefault="00952624" w:rsidP="008A0459" w:rsidR="00952624">
      <w:pPr>
        <w:jc w:val="both"/>
        <w:rPr>
          <w:szCs w:val="24"/>
        </w:rPr>
      </w:pPr>
    </w:p>
    <w:p w:rsidRDefault="001D1962" w:rsidP="008A0459" w:rsidR="001D1962" w:rsidRPr="002D73AD">
      <w:pPr>
        <w:jc w:val="both"/>
        <w:rPr>
          <w:szCs w:val="24"/>
        </w:rPr>
      </w:pPr>
    </w:p>
    <w:p w:rsidRDefault="002B5130" w:rsidP="002B5130" w:rsidR="002B5130" w:rsidRPr="002B5130">
      <w:pPr>
        <w:ind w:firstLine="720"/>
        <w:jc w:val="both"/>
        <w:rPr>
          <w:szCs w:val="24"/>
          <w:lang w:val="de-DE"/>
        </w:rPr>
      </w:pPr>
      <w:r w:rsidRPr="002B5130">
        <w:rPr>
          <w:szCs w:val="24"/>
          <w:lang w:val="de-DE"/>
        </w:rPr>
        <w:t xml:space="preserve">Prijedlog za otvaranje stečaja nad dužnikom NIT - MARKETING d.o.o. Pazin, Trg Pod lipom 1  podnio je radnik dužnika ELVIS CELIJA iz Pule, Borik 66   uz obrazloženje da mu je dužnik u obvezi podmiriti tražbinu u iznosu od 28.043,08 kn na ime neisplaćenih plaća, a da je dužnik nesposoban za plaćanje.  </w:t>
      </w:r>
    </w:p>
    <w:p w:rsidRDefault="002B5130" w:rsidP="002B5130" w:rsidR="002B5130" w:rsidRPr="002B5130">
      <w:pPr>
        <w:ind w:firstLine="720"/>
        <w:jc w:val="both"/>
        <w:rPr>
          <w:szCs w:val="24"/>
          <w:lang w:val="de-DE"/>
        </w:rPr>
      </w:pPr>
      <w:r w:rsidRPr="002B5130">
        <w:rPr>
          <w:szCs w:val="24"/>
          <w:lang w:val="de-DE"/>
        </w:rPr>
        <w:t>Odredbom članka 42. stavak 1. Stečajnog zakona ( „Narodne novine“ broj 44/96, 29/99, 129/00, 123/03, 82/06,  116/10, 25/12 i 133/12, u daljnjem tekstu SZ),  propisano je da na temelju prijedloga 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2B5130" w:rsidP="002B5130" w:rsidR="00A77792" w:rsidRPr="002D73AD">
      <w:pPr>
        <w:ind w:firstLine="720"/>
        <w:jc w:val="both"/>
      </w:pPr>
      <w:r w:rsidRPr="002B5130">
        <w:rPr>
          <w:szCs w:val="24"/>
          <w:lang w:val="de-DE"/>
        </w:rPr>
        <w:t xml:space="preserve">Kako je predlagatelj </w:t>
      </w:r>
      <w:r>
        <w:rPr>
          <w:szCs w:val="24"/>
          <w:lang w:val="de-DE"/>
        </w:rPr>
        <w:t xml:space="preserve">zu prijedlog </w:t>
      </w:r>
      <w:r w:rsidRPr="002B5130">
        <w:rPr>
          <w:szCs w:val="24"/>
          <w:lang w:val="de-DE"/>
        </w:rPr>
        <w:t>dostavio isprave kojim je učinio vjerojatnim svoju tražbinu ( list 4 do 14 spisa ), te kako je iz potvrde Financijsle agencije utvrđeno da je dužnikov račun u blokadi ( list 15 spisa )</w:t>
      </w:r>
      <w:r>
        <w:rPr>
          <w:szCs w:val="24"/>
          <w:lang w:val="de-DE"/>
        </w:rPr>
        <w:t xml:space="preserve"> </w:t>
      </w:r>
      <w:r w:rsidRPr="002D73AD">
        <w:rPr>
          <w:szCs w:val="24"/>
          <w:lang w:val="de-DE"/>
        </w:rPr>
        <w:t xml:space="preserve">utvrđeno </w:t>
      </w:r>
      <w:r>
        <w:rPr>
          <w:szCs w:val="24"/>
          <w:lang w:val="de-DE"/>
        </w:rPr>
        <w:t xml:space="preserve">je </w:t>
      </w:r>
      <w:r w:rsidRPr="002D73AD">
        <w:rPr>
          <w:szCs w:val="24"/>
          <w:lang w:val="de-DE"/>
        </w:rPr>
        <w:t>da su ispunjeni uvjeti za otvaranje prethodnog postupka,</w:t>
      </w:r>
      <w:r>
        <w:rPr>
          <w:szCs w:val="24"/>
          <w:lang w:val="de-DE"/>
        </w:rPr>
        <w:t xml:space="preserve"> pa je </w:t>
      </w:r>
      <w:r w:rsidRPr="002B5130">
        <w:rPr>
          <w:szCs w:val="24"/>
          <w:lang w:val="de-DE"/>
        </w:rPr>
        <w:t>na osnovu naprijed navedene odredbe članka 42. stavak 1. SZ</w:t>
      </w:r>
      <w:r>
        <w:rPr>
          <w:szCs w:val="24"/>
          <w:lang w:val="de-DE"/>
        </w:rPr>
        <w:t xml:space="preserve"> </w:t>
      </w:r>
      <w:r w:rsidR="006C0005" w:rsidRPr="002D73AD">
        <w:rPr>
          <w:szCs w:val="24"/>
          <w:lang w:val="de-DE"/>
        </w:rPr>
        <w:t>ovosu</w:t>
      </w:r>
      <w:r w:rsidR="002D73AD">
        <w:rPr>
          <w:szCs w:val="24"/>
          <w:lang w:val="de-DE"/>
        </w:rPr>
        <w:t>d</w:t>
      </w:r>
      <w:r w:rsidR="008F6855" w:rsidRPr="002D73AD">
        <w:rPr>
          <w:szCs w:val="24"/>
          <w:lang w:val="de-DE"/>
        </w:rPr>
        <w:t>nim rješenjem posl. br. 7 St-</w:t>
      </w:r>
      <w:r>
        <w:rPr>
          <w:szCs w:val="24"/>
          <w:lang w:val="de-DE"/>
        </w:rPr>
        <w:t>66</w:t>
      </w:r>
      <w:r w:rsidR="006C0005" w:rsidRPr="002D73AD">
        <w:rPr>
          <w:szCs w:val="24"/>
          <w:lang w:val="de-DE"/>
        </w:rPr>
        <w:t>/1</w:t>
      </w:r>
      <w:r>
        <w:rPr>
          <w:szCs w:val="24"/>
          <w:lang w:val="de-DE"/>
        </w:rPr>
        <w:t>4</w:t>
      </w:r>
      <w:r w:rsidR="008F6855" w:rsidRPr="002D73AD">
        <w:rPr>
          <w:szCs w:val="24"/>
          <w:lang w:val="de-DE"/>
        </w:rPr>
        <w:t>-</w:t>
      </w:r>
      <w:r>
        <w:rPr>
          <w:szCs w:val="24"/>
          <w:lang w:val="de-DE"/>
        </w:rPr>
        <w:t>2</w:t>
      </w:r>
      <w:r w:rsidR="006C0005" w:rsidRPr="002D73AD">
        <w:rPr>
          <w:szCs w:val="24"/>
          <w:lang w:val="de-DE"/>
        </w:rPr>
        <w:t xml:space="preserve"> od </w:t>
      </w:r>
      <w:r>
        <w:rPr>
          <w:szCs w:val="24"/>
          <w:lang w:val="de-DE"/>
        </w:rPr>
        <w:t>4</w:t>
      </w:r>
      <w:r w:rsidR="006D2AF9">
        <w:rPr>
          <w:szCs w:val="24"/>
          <w:lang w:val="de-DE"/>
        </w:rPr>
        <w:t xml:space="preserve">. </w:t>
      </w:r>
      <w:r>
        <w:rPr>
          <w:szCs w:val="24"/>
          <w:lang w:val="de-DE"/>
        </w:rPr>
        <w:t>kolovoza 20</w:t>
      </w:r>
      <w:r w:rsidR="006C0005" w:rsidRPr="002D73AD">
        <w:rPr>
          <w:szCs w:val="24"/>
        </w:rPr>
        <w:t>1</w:t>
      </w:r>
      <w:r>
        <w:rPr>
          <w:szCs w:val="24"/>
        </w:rPr>
        <w:t>4</w:t>
      </w:r>
      <w:r w:rsidR="006C0005" w:rsidRPr="002D73AD">
        <w:rPr>
          <w:szCs w:val="24"/>
        </w:rPr>
        <w:t>.</w:t>
      </w:r>
      <w:r w:rsidR="00B147FD" w:rsidRPr="002D73AD">
        <w:t xml:space="preserve"> </w:t>
      </w:r>
      <w:r w:rsidR="00A77792" w:rsidRPr="002D73AD">
        <w:t xml:space="preserve">pokrenut </w:t>
      </w:r>
      <w:r w:rsidR="001C7070" w:rsidRPr="002D73AD">
        <w:t xml:space="preserve">je </w:t>
      </w:r>
      <w:r w:rsidR="00A77792" w:rsidRPr="002D73AD">
        <w:t>postupak radi utvrđivanja uvjeta za otvaranje stečajnoga postupka</w:t>
      </w:r>
      <w:r w:rsidR="00D018AC">
        <w:t>.</w:t>
      </w:r>
    </w:p>
    <w:p w:rsidRDefault="00893E61" w:rsidP="00596AEB" w:rsidR="00596AEB">
      <w:pPr>
        <w:ind w:firstLine="720"/>
        <w:jc w:val="both"/>
        <w:rPr>
          <w:lang w:val="de-DE"/>
        </w:rPr>
      </w:pPr>
      <w:r w:rsidRPr="002D73AD">
        <w:t xml:space="preserve">Istim </w:t>
      </w:r>
      <w:r w:rsidR="003D0477" w:rsidRPr="002D73AD">
        <w:t xml:space="preserve">rješenjem </w:t>
      </w:r>
      <w:r w:rsidR="00596AEB">
        <w:t xml:space="preserve">sukladno odredbi članka </w:t>
      </w:r>
      <w:r w:rsidR="00596AEB" w:rsidRPr="00596AEB">
        <w:t xml:space="preserve">49. stavak 1. SZ </w:t>
      </w:r>
      <w:r w:rsidR="00596AEB">
        <w:t xml:space="preserve">idređeno je </w:t>
      </w:r>
      <w:r w:rsidR="00826CBE" w:rsidRPr="002D73AD">
        <w:rPr>
          <w:szCs w:val="24"/>
          <w:lang w:val="de-DE"/>
        </w:rPr>
        <w:t>ro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i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te</w:t>
      </w:r>
      <w:r w:rsidR="008A0459" w:rsidRPr="002D73AD">
        <w:rPr>
          <w:szCs w:val="24"/>
          <w:lang w:val="de-DE"/>
        </w:rPr>
        <w:t xml:space="preserve"> </w:t>
      </w:r>
      <w:r w:rsidR="00826CBE" w:rsidRPr="002D73AD">
        <w:rPr>
          <w:szCs w:val="24"/>
          <w:lang w:val="de-DE"/>
        </w:rPr>
        <w:t>radi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izja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njenja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o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prijedlogu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za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otvaranje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ste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ajnog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postupka</w:t>
      </w:r>
      <w:r w:rsidR="00826CBE" w:rsidRPr="002D73AD">
        <w:rPr>
          <w:szCs w:val="24"/>
        </w:rPr>
        <w:t xml:space="preserve"> </w:t>
      </w:r>
      <w:r w:rsidR="00596AEB">
        <w:rPr>
          <w:szCs w:val="24"/>
          <w:lang w:val="de-DE"/>
        </w:rPr>
        <w:t xml:space="preserve">za dan </w:t>
      </w:r>
      <w:r w:rsidR="002B5130" w:rsidRPr="002B5130">
        <w:rPr>
          <w:bCs/>
          <w:szCs w:val="24"/>
        </w:rPr>
        <w:t>14. listopada 2014.</w:t>
      </w:r>
      <w:r w:rsidR="00A77792" w:rsidRPr="006D2AF9">
        <w:rPr>
          <w:lang w:val="de-DE"/>
        </w:rPr>
        <w:t xml:space="preserve"> </w:t>
      </w:r>
    </w:p>
    <w:p w:rsidRDefault="00596AEB" w:rsidP="00596AEB" w:rsidR="006D2AF9">
      <w:pPr>
        <w:ind w:firstLine="708"/>
        <w:jc w:val="both"/>
        <w:rPr>
          <w:lang w:val="de-DE"/>
        </w:rPr>
      </w:pPr>
      <w:r>
        <w:rPr>
          <w:lang w:val="de-DE"/>
        </w:rPr>
        <w:t xml:space="preserve">Na ročištu je zastupnik po zakonu dužnika naveo </w:t>
      </w:r>
      <w:r w:rsidR="006D2AF9">
        <w:rPr>
          <w:lang w:val="de-DE"/>
        </w:rPr>
        <w:t>da su navodi iz prijedloga osnovani.</w:t>
      </w:r>
    </w:p>
    <w:p w:rsidRDefault="006D2AF9" w:rsidP="006D2AF9" w:rsidR="006D2AF9" w:rsidRPr="00A31856">
      <w:pPr>
        <w:ind w:firstLine="708"/>
        <w:jc w:val="both"/>
        <w:rPr>
          <w:lang w:val="hr-HR"/>
        </w:rPr>
      </w:pPr>
      <w:r>
        <w:rPr>
          <w:lang w:val="hr-HR"/>
        </w:rPr>
        <w:t>Stoga je o</w:t>
      </w:r>
      <w:r w:rsidRPr="00A31856">
        <w:rPr>
          <w:lang w:val="hr-HR"/>
        </w:rPr>
        <w:t>dlučeno da se neće ispitivati gospodarsko-financijsko stanje dužnika, jer se nesposobnost dužnika za plaćanje može nedvojbeno utvrditi na temelju potvrde  Financijske agencije.</w:t>
      </w:r>
    </w:p>
    <w:p w:rsidRDefault="006D2AF9" w:rsidP="006D2AF9" w:rsidR="006D2AF9" w:rsidRPr="00A31856">
      <w:pPr>
        <w:ind w:firstLine="708"/>
        <w:jc w:val="both"/>
        <w:rPr>
          <w:lang w:val="hr-HR"/>
        </w:rPr>
      </w:pPr>
      <w:r w:rsidRPr="00A31856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9C4732" w:rsidP="00116C59" w:rsidR="009C4732">
      <w:pPr>
        <w:ind w:firstLine="720"/>
        <w:jc w:val="both"/>
      </w:pPr>
      <w:r>
        <w:t>Z</w:t>
      </w:r>
      <w:r w:rsidR="00494FB9" w:rsidRPr="002D73AD">
        <w:t>astupnik dužnika po zakonu</w:t>
      </w:r>
      <w:r w:rsidR="00494FB9">
        <w:t xml:space="preserve"> </w:t>
      </w:r>
      <w:r>
        <w:t>je predao u spis popis imovine dužnika.</w:t>
      </w:r>
    </w:p>
    <w:p w:rsidRDefault="009C4732" w:rsidP="009C4732" w:rsidR="009C4732">
      <w:pPr>
        <w:ind w:firstLine="720"/>
        <w:jc w:val="both"/>
      </w:pPr>
      <w:r>
        <w:t xml:space="preserve">Uvidom u navedeni popis imovine  utvrđeno je da je </w:t>
      </w:r>
      <w:r w:rsidR="000A3DAD">
        <w:t>imovina dužnika neznatne vrijednosti</w:t>
      </w:r>
      <w:r>
        <w:t>.</w:t>
      </w:r>
    </w:p>
    <w:p w:rsidRDefault="00893E61" w:rsidP="00925726" w:rsidR="003E11E4" w:rsidRPr="002D73AD">
      <w:pPr>
        <w:ind w:firstLine="720"/>
        <w:jc w:val="both"/>
      </w:pPr>
      <w:r w:rsidRPr="002D73AD">
        <w:t>O</w:t>
      </w:r>
      <w:r w:rsidR="003E11E4" w:rsidRPr="002D73AD">
        <w:t xml:space="preserve">dredbom članka 63. stavak 1. </w:t>
      </w:r>
      <w:r w:rsidR="00925726" w:rsidRPr="002D73AD">
        <w:t>SZ</w:t>
      </w:r>
      <w:r w:rsidRPr="002D73AD">
        <w:rPr>
          <w:lang w:val="hr-HR"/>
        </w:rPr>
        <w:t xml:space="preserve"> </w:t>
      </w:r>
      <w:r w:rsidR="003E11E4" w:rsidRPr="002D73AD">
        <w:t xml:space="preserve">propisano </w:t>
      </w:r>
      <w:r w:rsidRPr="002D73AD">
        <w:t xml:space="preserve">je </w:t>
      </w:r>
      <w:r w:rsidR="003E11E4" w:rsidRPr="002D73AD">
        <w:t xml:space="preserve">da ako se tijekom prethodnoga postupka utvrdi da imovina dužnika koja bi ušla u stečajnu masu nije dovoljna ni za namirenje troškova toga postupka ili je neznatne vrijednosti, </w:t>
      </w:r>
      <w:r w:rsidR="00BA2947" w:rsidRPr="002D73AD">
        <w:t xml:space="preserve">da će </w:t>
      </w:r>
      <w:r w:rsidR="003E11E4" w:rsidRPr="002D73AD"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1E26B8" w:rsidP="006C0005" w:rsidR="0012311E" w:rsidRPr="002D73AD">
      <w:pPr>
        <w:ind w:firstLine="720"/>
        <w:jc w:val="both"/>
      </w:pPr>
      <w:r w:rsidRPr="002D73AD">
        <w:rPr>
          <w:szCs w:val="24"/>
        </w:rPr>
        <w:t>Stoga</w:t>
      </w:r>
      <w:r w:rsidR="009630F0">
        <w:rPr>
          <w:szCs w:val="24"/>
        </w:rPr>
        <w:t xml:space="preserve">, kako </w:t>
      </w:r>
      <w:r w:rsidR="009630F0" w:rsidRPr="00211B6A">
        <w:t xml:space="preserve">tijekom prethodnog postupka nije utvrđeno </w:t>
      </w:r>
      <w:r w:rsidR="009630F0">
        <w:t xml:space="preserve">da bi </w:t>
      </w:r>
      <w:r w:rsidR="009630F0" w:rsidRPr="00211B6A">
        <w:t>imovina dužnika koja bi ušla u stečajnu masu dovoljna za namirenje troškova stečajnog postupka</w:t>
      </w:r>
      <w:r w:rsidR="009630F0" w:rsidRPr="002D73AD">
        <w:rPr>
          <w:szCs w:val="24"/>
        </w:rPr>
        <w:t xml:space="preserve"> </w:t>
      </w:r>
      <w:r w:rsidRPr="002D73AD">
        <w:rPr>
          <w:szCs w:val="24"/>
        </w:rPr>
        <w:t>o</w:t>
      </w:r>
      <w:r w:rsidR="00893E61" w:rsidRPr="002D73AD">
        <w:rPr>
          <w:szCs w:val="24"/>
        </w:rPr>
        <w:t>vosudnim r</w:t>
      </w:r>
      <w:r w:rsidR="003E11E4" w:rsidRPr="002D73AD">
        <w:t xml:space="preserve">ješenjem poslovni broj </w:t>
      </w:r>
      <w:r w:rsidR="00A12828" w:rsidRPr="002D73AD">
        <w:t xml:space="preserve">7 </w:t>
      </w:r>
      <w:r w:rsidR="003E11E4" w:rsidRPr="002D73AD">
        <w:t>St</w:t>
      </w:r>
      <w:r w:rsidR="00C7696A" w:rsidRPr="002D73AD">
        <w:t>-</w:t>
      </w:r>
      <w:r w:rsidR="009C4732">
        <w:t>66</w:t>
      </w:r>
      <w:r w:rsidR="005E3A2F">
        <w:t>/</w:t>
      </w:r>
      <w:r w:rsidR="005B183B" w:rsidRPr="002D73AD">
        <w:t>1</w:t>
      </w:r>
      <w:r w:rsidR="009C4732">
        <w:t>4</w:t>
      </w:r>
      <w:r w:rsidR="00680D48" w:rsidRPr="002D73AD">
        <w:t>-</w:t>
      </w:r>
      <w:r w:rsidR="009C4732">
        <w:t>5</w:t>
      </w:r>
      <w:r w:rsidR="00680D48" w:rsidRPr="002D73AD">
        <w:t xml:space="preserve"> </w:t>
      </w:r>
      <w:r w:rsidR="003E11E4" w:rsidRPr="002D73AD">
        <w:t xml:space="preserve">od </w:t>
      </w:r>
      <w:r w:rsidR="009C4732">
        <w:t>14</w:t>
      </w:r>
      <w:r w:rsidR="000A3DAD">
        <w:t xml:space="preserve">. </w:t>
      </w:r>
      <w:r w:rsidR="009C4732">
        <w:t xml:space="preserve">listopada </w:t>
      </w:r>
      <w:r w:rsidR="000A3DAD">
        <w:t xml:space="preserve"> </w:t>
      </w:r>
      <w:r w:rsidR="008D066D">
        <w:t>201</w:t>
      </w:r>
      <w:r w:rsidR="009C4732">
        <w:t>4</w:t>
      </w:r>
      <w:r w:rsidR="008D066D">
        <w:t xml:space="preserve">. </w:t>
      </w:r>
      <w:r w:rsidR="002B5DA1" w:rsidRPr="002D73AD">
        <w:t>pozvan</w:t>
      </w:r>
      <w:r w:rsidR="00680D48" w:rsidRPr="002D73AD">
        <w:t xml:space="preserve">e </w:t>
      </w:r>
      <w:r w:rsidR="009630F0">
        <w:t xml:space="preserve">su </w:t>
      </w:r>
      <w:r w:rsidR="00680D48" w:rsidRPr="002D73AD">
        <w:t>osob</w:t>
      </w:r>
      <w:r w:rsidR="00DD6C41" w:rsidRPr="002D73AD">
        <w:t>e</w:t>
      </w:r>
      <w:r w:rsidR="00680D48" w:rsidRPr="002D73AD">
        <w:t xml:space="preserve"> koje imaju pravni interes da se </w:t>
      </w:r>
      <w:r w:rsidRPr="002D73AD">
        <w:t xml:space="preserve">nad dužnikom </w:t>
      </w:r>
      <w:r w:rsidR="00680D48" w:rsidRPr="002D73AD">
        <w:t>provede stečajni postupak</w:t>
      </w:r>
      <w:r w:rsidR="00BA2947" w:rsidRPr="002D73AD">
        <w:t>,</w:t>
      </w:r>
      <w:r w:rsidR="00680D48" w:rsidRPr="002D73AD">
        <w:t xml:space="preserve"> da </w:t>
      </w:r>
      <w:r w:rsidR="002B5DA1" w:rsidRPr="002D73AD">
        <w:t xml:space="preserve">u roku od 15 dana od dana objave </w:t>
      </w:r>
      <w:r w:rsidR="003E11E4" w:rsidRPr="002D73AD">
        <w:t xml:space="preserve">tog rješenja </w:t>
      </w:r>
      <w:r w:rsidRPr="002D73AD">
        <w:t xml:space="preserve">u “Narodnim novinama” </w:t>
      </w:r>
      <w:r w:rsidR="002B5DA1" w:rsidRPr="002D73AD">
        <w:t>predujme</w:t>
      </w:r>
      <w:r w:rsidR="00DD6C41" w:rsidRPr="002D73AD">
        <w:t>,</w:t>
      </w:r>
      <w:r w:rsidR="002B5DA1" w:rsidRPr="002D73AD">
        <w:t xml:space="preserve"> </w:t>
      </w:r>
      <w:r w:rsidR="002B5DA1" w:rsidRPr="002D73AD">
        <w:rPr>
          <w:lang w:val="de-DE"/>
        </w:rPr>
        <w:t>za pokriće troškova stečajnog postupka</w:t>
      </w:r>
      <w:r w:rsidR="00DD6C41" w:rsidRPr="002D73AD">
        <w:rPr>
          <w:lang w:val="de-DE"/>
        </w:rPr>
        <w:t>,</w:t>
      </w:r>
      <w:r w:rsidR="003E11E4" w:rsidRPr="002D73AD">
        <w:t xml:space="preserve"> </w:t>
      </w:r>
      <w:r w:rsidR="002B5DA1" w:rsidRPr="002D73AD">
        <w:t xml:space="preserve">iznos od </w:t>
      </w:r>
      <w:r w:rsidR="009C4732">
        <w:t>2</w:t>
      </w:r>
      <w:r w:rsidR="005E3A2F">
        <w:t>0</w:t>
      </w:r>
      <w:r w:rsidR="00AF5E6A" w:rsidRPr="002D73AD">
        <w:t>.</w:t>
      </w:r>
      <w:r w:rsidR="002131DE" w:rsidRPr="002D73AD">
        <w:t>0</w:t>
      </w:r>
      <w:r w:rsidR="00AF5E6A" w:rsidRPr="002D73AD">
        <w:t>00,</w:t>
      </w:r>
      <w:r w:rsidR="002B5DA1" w:rsidRPr="002D73AD">
        <w:t>00 kn na prolazni depozit ovog suda</w:t>
      </w:r>
      <w:r w:rsidR="003E11E4" w:rsidRPr="002D73AD">
        <w:t>, uz upozorenje da u</w:t>
      </w:r>
      <w:r w:rsidR="002B5DA1" w:rsidRPr="002D73AD">
        <w:rPr>
          <w:lang w:val="de-DE"/>
        </w:rPr>
        <w:t xml:space="preserve">koliko </w:t>
      </w:r>
      <w:r w:rsidR="002B5DA1" w:rsidRPr="002D73AD">
        <w:rPr>
          <w:lang w:val="de-DE"/>
        </w:rPr>
        <w:lastRenderedPageBreak/>
        <w:t>vjerovnici ne postupe po tom rješenju</w:t>
      </w:r>
      <w:r w:rsidR="00BA2947" w:rsidRPr="002D73AD">
        <w:rPr>
          <w:lang w:val="de-DE"/>
        </w:rPr>
        <w:t>,</w:t>
      </w:r>
      <w:r w:rsidR="002B5DA1" w:rsidRPr="002D73AD">
        <w:rPr>
          <w:lang w:val="de-DE"/>
        </w:rPr>
        <w:t xml:space="preserve"> </w:t>
      </w:r>
      <w:r w:rsidR="003E11E4" w:rsidRPr="002D73AD">
        <w:rPr>
          <w:lang w:val="de-DE"/>
        </w:rPr>
        <w:t xml:space="preserve">da će </w:t>
      </w:r>
      <w:r w:rsidR="002B5DA1" w:rsidRPr="002D73AD">
        <w:t>stečajni sudac</w:t>
      </w:r>
      <w:r w:rsidR="008D066D">
        <w:t>,</w:t>
      </w:r>
      <w:r w:rsidR="002B5DA1" w:rsidRPr="002D73AD">
        <w:t xml:space="preserve"> </w:t>
      </w:r>
      <w:r w:rsidR="008D066D">
        <w:t xml:space="preserve">sukladno odredbi članka </w:t>
      </w:r>
      <w:r w:rsidR="008D066D" w:rsidRPr="002D73AD">
        <w:t>članka 63. stavak 1. SZ</w:t>
      </w:r>
      <w:r w:rsidR="008D066D">
        <w:t xml:space="preserve">, </w:t>
      </w:r>
      <w:r w:rsidR="008D066D" w:rsidRPr="002D73AD">
        <w:t>donijeti</w:t>
      </w:r>
      <w:r w:rsidR="008D066D" w:rsidRPr="002D73AD">
        <w:rPr>
          <w:lang w:val="hr-HR"/>
        </w:rPr>
        <w:t xml:space="preserve"> </w:t>
      </w:r>
      <w:r w:rsidR="002B5DA1" w:rsidRPr="002D73AD">
        <w:t>odluku o otvaranju i zaključenju</w:t>
      </w:r>
      <w:r w:rsidR="003E11E4" w:rsidRPr="002D73AD">
        <w:t xml:space="preserve"> postupka</w:t>
      </w:r>
      <w:r w:rsidR="0012311E" w:rsidRPr="002D73AD">
        <w:t>.</w:t>
      </w:r>
    </w:p>
    <w:p w:rsidRDefault="0012311E" w:rsidP="006C0005" w:rsidR="003E11E4" w:rsidRPr="002D73AD">
      <w:pPr>
        <w:ind w:firstLine="720"/>
        <w:jc w:val="both"/>
        <w:rPr>
          <w:szCs w:val="24"/>
        </w:rPr>
      </w:pPr>
      <w:r w:rsidRPr="002D73AD">
        <w:t xml:space="preserve">Navedeni </w:t>
      </w:r>
      <w:r w:rsidR="00001320" w:rsidRPr="002D73AD">
        <w:t xml:space="preserve">poziv je </w:t>
      </w:r>
      <w:r w:rsidR="003E11E4" w:rsidRPr="002D73AD">
        <w:rPr>
          <w:szCs w:val="24"/>
        </w:rPr>
        <w:t xml:space="preserve">objavljen na oglasnoj ploči suda </w:t>
      </w:r>
      <w:r w:rsidR="009C4732">
        <w:rPr>
          <w:szCs w:val="24"/>
        </w:rPr>
        <w:t>15. listopada 2</w:t>
      </w:r>
      <w:r w:rsidR="008D066D">
        <w:t>01</w:t>
      </w:r>
      <w:r w:rsidR="009C4732">
        <w:t>4</w:t>
      </w:r>
      <w:r w:rsidR="000E5DBC" w:rsidRPr="002D73AD">
        <w:t>.</w:t>
      </w:r>
      <w:r w:rsidR="00893E61" w:rsidRPr="002D73AD">
        <w:rPr>
          <w:szCs w:val="24"/>
        </w:rPr>
        <w:t xml:space="preserve">, </w:t>
      </w:r>
      <w:r w:rsidR="001D0ED6" w:rsidRPr="002D73AD">
        <w:rPr>
          <w:szCs w:val="24"/>
        </w:rPr>
        <w:t>te</w:t>
      </w:r>
      <w:r w:rsidR="002A6F16" w:rsidRPr="002D73AD">
        <w:rPr>
          <w:szCs w:val="24"/>
        </w:rPr>
        <w:t xml:space="preserve"> u </w:t>
      </w:r>
      <w:r w:rsidR="003E11E4" w:rsidRPr="002D73AD">
        <w:rPr>
          <w:szCs w:val="24"/>
        </w:rPr>
        <w:t>“Narodnim novin</w:t>
      </w:r>
      <w:r w:rsidR="002A6F16" w:rsidRPr="002D73AD">
        <w:rPr>
          <w:szCs w:val="24"/>
        </w:rPr>
        <w:t>a</w:t>
      </w:r>
      <w:r w:rsidR="003E11E4" w:rsidRPr="002D73AD">
        <w:rPr>
          <w:szCs w:val="24"/>
        </w:rPr>
        <w:t>ma” broj</w:t>
      </w:r>
      <w:r w:rsidR="008D4CC4" w:rsidRPr="002D73AD">
        <w:rPr>
          <w:szCs w:val="24"/>
        </w:rPr>
        <w:t xml:space="preserve"> </w:t>
      </w:r>
      <w:r w:rsidR="003E11E4" w:rsidRPr="002D73AD">
        <w:rPr>
          <w:szCs w:val="24"/>
        </w:rPr>
        <w:t xml:space="preserve"> </w:t>
      </w:r>
      <w:r w:rsidR="009C4732">
        <w:rPr>
          <w:szCs w:val="24"/>
        </w:rPr>
        <w:t>57</w:t>
      </w:r>
      <w:r w:rsidR="008D066D">
        <w:rPr>
          <w:szCs w:val="24"/>
        </w:rPr>
        <w:t xml:space="preserve"> </w:t>
      </w:r>
      <w:r w:rsidR="003E11E4" w:rsidRPr="002D73AD">
        <w:rPr>
          <w:szCs w:val="24"/>
        </w:rPr>
        <w:t xml:space="preserve">od </w:t>
      </w:r>
      <w:r w:rsidR="009C4732">
        <w:rPr>
          <w:szCs w:val="24"/>
        </w:rPr>
        <w:t xml:space="preserve">27. srpnja 2015. </w:t>
      </w:r>
      <w:r w:rsidR="003E11E4" w:rsidRPr="002D73AD">
        <w:rPr>
          <w:szCs w:val="24"/>
        </w:rPr>
        <w:t xml:space="preserve"> </w:t>
      </w:r>
    </w:p>
    <w:p w:rsidRDefault="003E11E4" w:rsidP="00AC02D2" w:rsidR="00AC02D2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</w:t>
      </w:r>
      <w:r w:rsidR="00680D48" w:rsidRPr="002D73AD">
        <w:rPr>
          <w:szCs w:val="24"/>
        </w:rPr>
        <w:t>i</w:t>
      </w:r>
      <w:r w:rsidRPr="002D73AD">
        <w:rPr>
          <w:szCs w:val="24"/>
        </w:rPr>
        <w:t xml:space="preserve"> računovodstvo </w:t>
      </w:r>
      <w:r w:rsidR="00001320" w:rsidRPr="002D73AD">
        <w:rPr>
          <w:szCs w:val="24"/>
        </w:rPr>
        <w:t xml:space="preserve">ovog </w:t>
      </w:r>
      <w:r w:rsidRPr="002D73AD">
        <w:rPr>
          <w:szCs w:val="24"/>
        </w:rPr>
        <w:t xml:space="preserve">suda utvrđeno je da </w:t>
      </w:r>
      <w:r w:rsidR="00DD6C41" w:rsidRPr="002D73AD">
        <w:t xml:space="preserve">osobe koje imaju pravni interes da se </w:t>
      </w:r>
      <w:r w:rsidR="001E26B8" w:rsidRPr="002D73AD">
        <w:t>nad dužnikom</w:t>
      </w:r>
      <w:r w:rsidR="001E26B8" w:rsidRPr="002D73AD">
        <w:rPr>
          <w:szCs w:val="24"/>
        </w:rPr>
        <w:t xml:space="preserve"> </w:t>
      </w:r>
      <w:r w:rsidR="00DD6C41" w:rsidRPr="002D73AD">
        <w:t xml:space="preserve">provede stečajni postupak </w:t>
      </w:r>
      <w:r w:rsidRPr="002D73AD">
        <w:rPr>
          <w:szCs w:val="24"/>
        </w:rPr>
        <w:t xml:space="preserve">nisu </w:t>
      </w:r>
      <w:r w:rsidR="00001320" w:rsidRPr="002D73AD">
        <w:rPr>
          <w:szCs w:val="24"/>
        </w:rPr>
        <w:t>predujmile</w:t>
      </w:r>
      <w:r w:rsidR="00DD6C41" w:rsidRPr="002D73AD">
        <w:rPr>
          <w:szCs w:val="24"/>
        </w:rPr>
        <w:t xml:space="preserve"> </w:t>
      </w:r>
      <w:r w:rsidR="00BA2947" w:rsidRPr="002D73AD">
        <w:rPr>
          <w:szCs w:val="24"/>
        </w:rPr>
        <w:t xml:space="preserve">označen </w:t>
      </w:r>
      <w:r w:rsidR="00DD6C41" w:rsidRPr="002D73AD">
        <w:rPr>
          <w:szCs w:val="24"/>
        </w:rPr>
        <w:t>iznos</w:t>
      </w:r>
      <w:r w:rsidR="00BA2947" w:rsidRPr="002D73AD">
        <w:rPr>
          <w:szCs w:val="24"/>
        </w:rPr>
        <w:t xml:space="preserve"> </w:t>
      </w:r>
      <w:r w:rsidR="00BA2947" w:rsidRPr="002D73AD">
        <w:t>novca za pokriće troškova kako prethodnog, tako i otvorenog stečajnog postupka</w:t>
      </w:r>
      <w:r w:rsidR="00DD6C41" w:rsidRPr="002D73AD">
        <w:t>,</w:t>
      </w:r>
      <w:r w:rsidRPr="002D73AD">
        <w:rPr>
          <w:szCs w:val="24"/>
        </w:rPr>
        <w:t xml:space="preserve"> </w:t>
      </w:r>
      <w:r w:rsidR="00680D48" w:rsidRPr="002D73AD">
        <w:rPr>
          <w:szCs w:val="24"/>
        </w:rPr>
        <w:t xml:space="preserve">pa je </w:t>
      </w:r>
      <w:r w:rsidRPr="002D73AD">
        <w:rPr>
          <w:szCs w:val="24"/>
        </w:rPr>
        <w:t xml:space="preserve">valjalo </w:t>
      </w:r>
      <w:r w:rsidR="001077AC" w:rsidRPr="002D73AD">
        <w:rPr>
          <w:szCs w:val="24"/>
        </w:rPr>
        <w:t xml:space="preserve">temeljem odredbe članka </w:t>
      </w:r>
      <w:r w:rsidR="00826CBE" w:rsidRPr="002D73AD">
        <w:rPr>
          <w:szCs w:val="24"/>
        </w:rPr>
        <w:t xml:space="preserve">63. </w:t>
      </w:r>
      <w:r w:rsidR="00B76F31" w:rsidRPr="002D73AD">
        <w:rPr>
          <w:szCs w:val="24"/>
        </w:rPr>
        <w:t xml:space="preserve">stavak 1. SZ </w:t>
      </w:r>
      <w:r w:rsidR="00826CBE" w:rsidRPr="002D73AD">
        <w:rPr>
          <w:szCs w:val="24"/>
          <w:lang w:val="de-DE"/>
        </w:rPr>
        <w:t>odlu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iti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kao</w:t>
      </w:r>
      <w:r w:rsidR="00826CBE" w:rsidRPr="002D73AD">
        <w:rPr>
          <w:szCs w:val="24"/>
        </w:rPr>
        <w:t xml:space="preserve"> </w:t>
      </w:r>
      <w:r w:rsidR="00AC02D2">
        <w:rPr>
          <w:szCs w:val="24"/>
        </w:rPr>
        <w:t>pod t</w:t>
      </w:r>
      <w:r w:rsidR="00B76F31" w:rsidRPr="002D73AD">
        <w:rPr>
          <w:szCs w:val="24"/>
        </w:rPr>
        <w:t>očk</w:t>
      </w:r>
      <w:r w:rsidR="00AC02D2">
        <w:rPr>
          <w:szCs w:val="24"/>
        </w:rPr>
        <w:t>om</w:t>
      </w:r>
      <w:r w:rsidR="00B76F31" w:rsidRPr="002D73AD">
        <w:rPr>
          <w:szCs w:val="24"/>
        </w:rPr>
        <w:t xml:space="preserve"> I. – I</w:t>
      </w:r>
      <w:r w:rsidR="005565FA" w:rsidRPr="002D73AD">
        <w:rPr>
          <w:szCs w:val="24"/>
        </w:rPr>
        <w:t>V</w:t>
      </w:r>
      <w:r w:rsidR="00B76F31" w:rsidRPr="002D73AD">
        <w:rPr>
          <w:szCs w:val="24"/>
        </w:rPr>
        <w:t xml:space="preserve">. </w:t>
      </w:r>
      <w:r w:rsidR="00B76F31" w:rsidRPr="002D73AD">
        <w:rPr>
          <w:szCs w:val="24"/>
          <w:lang w:val="de-DE"/>
        </w:rPr>
        <w:t>i</w:t>
      </w:r>
      <w:r w:rsidR="00826CBE" w:rsidRPr="002D73AD">
        <w:rPr>
          <w:szCs w:val="24"/>
          <w:lang w:val="de-DE"/>
        </w:rPr>
        <w:t>zre</w:t>
      </w:r>
      <w:r w:rsidR="00B76F31" w:rsidRPr="002D73AD">
        <w:rPr>
          <w:szCs w:val="24"/>
          <w:lang w:val="de-DE"/>
        </w:rPr>
        <w:t xml:space="preserve">ke </w:t>
      </w:r>
      <w:r w:rsidR="00826CBE" w:rsidRPr="002D73AD">
        <w:rPr>
          <w:szCs w:val="24"/>
          <w:lang w:val="de-DE"/>
        </w:rPr>
        <w:t>ovog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rje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enja</w:t>
      </w:r>
      <w:r w:rsidR="00826CBE" w:rsidRPr="002D73AD">
        <w:rPr>
          <w:szCs w:val="24"/>
        </w:rPr>
        <w:t>.</w:t>
      </w:r>
    </w:p>
    <w:p w:rsidRDefault="009630F0" w:rsidP="009630F0" w:rsidR="00AC02D2">
      <w:pPr>
        <w:ind w:firstLine="720"/>
        <w:jc w:val="both"/>
      </w:pPr>
      <w:r>
        <w:t xml:space="preserve">Odluka </w:t>
      </w:r>
      <w:r w:rsidR="00AC02D2">
        <w:t xml:space="preserve">pod </w:t>
      </w:r>
      <w:r>
        <w:t>točk</w:t>
      </w:r>
      <w:r w:rsidR="00AC02D2">
        <w:t xml:space="preserve">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 w:rsidR="00AC02D2">
        <w:t>.</w:t>
      </w:r>
    </w:p>
    <w:p w:rsidRDefault="00AC02D2" w:rsidP="009630F0" w:rsidR="009630F0" w:rsidRPr="00211B6A">
      <w:pPr>
        <w:ind w:firstLine="720"/>
        <w:jc w:val="both"/>
      </w:pPr>
      <w:r>
        <w:t>Od</w:t>
      </w:r>
      <w:r w:rsidR="009630F0" w:rsidRPr="00211B6A">
        <w:t xml:space="preserve">luka </w:t>
      </w:r>
      <w:r>
        <w:t xml:space="preserve">pod točkom </w:t>
      </w:r>
      <w:r w:rsidRPr="00211B6A">
        <w:t xml:space="preserve">V. </w:t>
      </w:r>
      <w:r w:rsidR="009630F0" w:rsidRPr="00211B6A">
        <w:t xml:space="preserve">izreke </w:t>
      </w:r>
      <w:r>
        <w:t xml:space="preserve">ovog </w:t>
      </w:r>
      <w:r w:rsidR="009630F0" w:rsidRPr="00211B6A">
        <w:t>rješenja don</w:t>
      </w:r>
      <w:r w:rsidR="009630F0">
        <w:t xml:space="preserve">ijeta </w:t>
      </w:r>
      <w:r w:rsidR="009630F0" w:rsidRPr="00211B6A">
        <w:t>je primjenom odredbe čl</w:t>
      </w:r>
      <w:r w:rsidR="009630F0">
        <w:t xml:space="preserve">anka </w:t>
      </w:r>
      <w:r w:rsidR="009630F0" w:rsidRPr="00211B6A">
        <w:t>196. st</w:t>
      </w:r>
      <w:r w:rsidR="009630F0">
        <w:t xml:space="preserve">avak </w:t>
      </w:r>
      <w:r w:rsidR="009630F0" w:rsidRPr="00211B6A">
        <w:t>3. SZ.</w:t>
      </w:r>
    </w:p>
    <w:p w:rsidRDefault="009630F0" w:rsidP="009630F0" w:rsidR="009630F0" w:rsidRPr="00211B6A">
      <w:pPr>
        <w:jc w:val="both"/>
      </w:pPr>
    </w:p>
    <w:p w:rsidRDefault="00826CBE" w:rsidP="006C0005" w:rsidR="002A6F16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2B5130">
        <w:rPr>
          <w:szCs w:val="24"/>
          <w:lang w:val="de-DE"/>
        </w:rPr>
        <w:t>1. srpnja 2016</w:t>
      </w:r>
      <w:r w:rsidR="002B5130" w:rsidRPr="009630F0">
        <w:t>.</w:t>
      </w:r>
    </w:p>
    <w:p w:rsidRDefault="00826CBE" w:rsidP="002A6F16" w:rsidR="00A44684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</w:t>
      </w:r>
    </w:p>
    <w:p w:rsidRDefault="00826CBE" w:rsidP="002A6F16" w:rsidR="00826CBE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1C7070" w:rsidP="008A0459" w:rsidR="001C7070">
      <w:pPr>
        <w:jc w:val="both"/>
        <w:rPr>
          <w:szCs w:val="24"/>
        </w:rPr>
      </w:pPr>
    </w:p>
    <w:p w:rsidRDefault="00A44684" w:rsidP="008A0459" w:rsidR="00A44684">
      <w:pPr>
        <w:jc w:val="both"/>
        <w:rPr>
          <w:szCs w:val="24"/>
        </w:rPr>
      </w:pPr>
    </w:p>
    <w:p w:rsidRDefault="00A44684" w:rsidP="008A0459" w:rsidR="00A44684" w:rsidRPr="002D73AD">
      <w:pPr>
        <w:jc w:val="both"/>
        <w:rPr>
          <w:szCs w:val="24"/>
        </w:rPr>
      </w:pPr>
    </w:p>
    <w:p w:rsidRDefault="00AC02D2" w:rsidP="008A0459" w:rsidR="00826CBE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>Protiv ovog rješenja žalbu može podnijeti osoba koja je bila zastupnik po zakonu dužnika do dana nastupanja pravnih posljedica otvaranja stečajnog postupka</w:t>
      </w:r>
      <w:r w:rsidR="002A6F16" w:rsidRPr="002D73AD">
        <w:rPr>
          <w:szCs w:val="24"/>
        </w:rPr>
        <w:t xml:space="preserve">, te </w:t>
      </w:r>
      <w:r w:rsidR="002A6F16"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A44684" w:rsidP="0083572A" w:rsidR="00A44684">
      <w:pPr>
        <w:jc w:val="both"/>
        <w:rPr>
          <w:szCs w:val="24"/>
        </w:rPr>
      </w:pPr>
    </w:p>
    <w:p w:rsidRDefault="00A44684" w:rsidP="0083572A" w:rsidR="00A44684">
      <w:pPr>
        <w:jc w:val="both"/>
        <w:rPr>
          <w:szCs w:val="24"/>
        </w:rPr>
      </w:pPr>
    </w:p>
    <w:p w:rsidRDefault="00A44684" w:rsidP="0083572A" w:rsidR="00A44684">
      <w:pPr>
        <w:jc w:val="both"/>
        <w:rPr>
          <w:szCs w:val="24"/>
        </w:rPr>
      </w:pPr>
    </w:p>
    <w:p w:rsidRDefault="0083572A" w:rsidP="0083572A" w:rsidR="0083572A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A90A90" w:rsidP="002131DE" w:rsidR="006E662C" w:rsidRPr="002D73AD">
      <w:pPr>
        <w:jc w:val="both"/>
        <w:rPr>
          <w:sz w:val="20"/>
        </w:rPr>
      </w:pPr>
      <w:r w:rsidRPr="002D73AD">
        <w:rPr>
          <w:sz w:val="20"/>
        </w:rPr>
        <w:t>R</w:t>
      </w:r>
      <w:r w:rsidR="0083572A" w:rsidRPr="002D73AD">
        <w:rPr>
          <w:sz w:val="20"/>
        </w:rPr>
        <w:t>ješenje dostaviti</w:t>
      </w:r>
      <w:r w:rsidR="00087F04" w:rsidRPr="002D73AD">
        <w:rPr>
          <w:sz w:val="20"/>
        </w:rPr>
        <w:t>:</w:t>
      </w:r>
      <w:r w:rsidR="0083572A" w:rsidRPr="002D73AD">
        <w:rPr>
          <w:sz w:val="20"/>
        </w:rPr>
        <w:t xml:space="preserve"> </w:t>
      </w:r>
      <w:r w:rsidR="00AF5E6A" w:rsidRPr="002D73AD">
        <w:rPr>
          <w:sz w:val="20"/>
        </w:rPr>
        <w:t>predlagatelju</w:t>
      </w:r>
      <w:r w:rsidR="002131DE" w:rsidRPr="002D73AD">
        <w:rPr>
          <w:sz w:val="20"/>
        </w:rPr>
        <w:t>,</w:t>
      </w:r>
      <w:r w:rsidRPr="002D73AD">
        <w:rPr>
          <w:sz w:val="20"/>
        </w:rPr>
        <w:t xml:space="preserve"> </w:t>
      </w:r>
      <w:r w:rsidR="002131DE" w:rsidRPr="002D73AD">
        <w:rPr>
          <w:sz w:val="20"/>
        </w:rPr>
        <w:t xml:space="preserve"> </w:t>
      </w:r>
    </w:p>
    <w:p w:rsidRDefault="006E662C" w:rsidP="0070467E" w:rsid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5402A">
        <w:rPr>
          <w:sz w:val="20"/>
        </w:rPr>
        <w:t xml:space="preserve">dužniku i </w:t>
      </w:r>
      <w:r w:rsidR="0083572A" w:rsidRPr="002D73AD">
        <w:rPr>
          <w:sz w:val="20"/>
        </w:rPr>
        <w:t>član</w:t>
      </w:r>
      <w:r w:rsidR="002A6F16" w:rsidRPr="002D73AD">
        <w:rPr>
          <w:sz w:val="20"/>
        </w:rPr>
        <w:t xml:space="preserve">u </w:t>
      </w:r>
      <w:r w:rsidR="0083572A" w:rsidRPr="002D73AD">
        <w:rPr>
          <w:sz w:val="20"/>
        </w:rPr>
        <w:t xml:space="preserve"> uprave</w:t>
      </w:r>
      <w:r w:rsidR="00A5402A">
        <w:rPr>
          <w:sz w:val="20"/>
        </w:rPr>
        <w:t xml:space="preserve">, </w:t>
      </w:r>
      <w:r w:rsidR="00962C63">
        <w:rPr>
          <w:sz w:val="20"/>
        </w:rPr>
        <w:t xml:space="preserve"> </w:t>
      </w:r>
    </w:p>
    <w:p w:rsidRDefault="00AF5E6A" w:rsidP="00A416F9" w:rsidR="00087F04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966BAE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966BA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966BAE" w:rsidRPr="002D73AD">
        <w:rPr>
          <w:sz w:val="20"/>
        </w:rPr>
        <w:t>s</w:t>
      </w:r>
      <w:r w:rsidR="00087F04" w:rsidRPr="002D73AD">
        <w:rPr>
          <w:sz w:val="20"/>
        </w:rPr>
        <w:t>tečajnom upravitelju</w:t>
      </w:r>
    </w:p>
    <w:p w:rsidRDefault="0083572A" w:rsidP="00A416F9" w:rsidR="00A07F4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087F04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6F64B2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A07F43" w:rsidRPr="002D73AD">
        <w:rPr>
          <w:sz w:val="20"/>
        </w:rPr>
        <w:t xml:space="preserve">ŽDO </w:t>
      </w:r>
    </w:p>
    <w:p w:rsidRDefault="001C5E42" w:rsidP="00A8137F" w:rsidR="00C32967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A90A90" w:rsidRPr="002D73AD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8137F" w:rsidRPr="002D73AD">
        <w:rPr>
          <w:sz w:val="20"/>
        </w:rPr>
        <w:t>ban</w:t>
      </w:r>
      <w:r w:rsidR="0070467E" w:rsidRPr="002D73AD">
        <w:rPr>
          <w:sz w:val="20"/>
        </w:rPr>
        <w:t xml:space="preserve">ci </w:t>
      </w:r>
      <w:r w:rsidR="00B24700" w:rsidRPr="002D73AD">
        <w:rPr>
          <w:sz w:val="20"/>
        </w:rPr>
        <w:t xml:space="preserve"> </w:t>
      </w:r>
    </w:p>
    <w:p w:rsidRDefault="002A6F16" w:rsidP="00A416F9" w:rsidR="0083572A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</w:t>
      </w:r>
      <w:r w:rsidR="0070467E" w:rsidRPr="002D73AD">
        <w:rPr>
          <w:sz w:val="20"/>
        </w:rPr>
        <w:t xml:space="preserve"> </w:t>
      </w:r>
      <w:r w:rsidRPr="002D73AD">
        <w:rPr>
          <w:sz w:val="20"/>
        </w:rPr>
        <w:t>P</w:t>
      </w:r>
      <w:r w:rsidR="0083572A" w:rsidRPr="002D73AD">
        <w:rPr>
          <w:sz w:val="20"/>
        </w:rPr>
        <w:t>orezn</w:t>
      </w:r>
      <w:r w:rsidR="0070467E" w:rsidRPr="002D73AD">
        <w:rPr>
          <w:sz w:val="20"/>
        </w:rPr>
        <w:t xml:space="preserve">oj </w:t>
      </w:r>
      <w:r w:rsidR="0083572A" w:rsidRPr="002D73AD">
        <w:rPr>
          <w:sz w:val="20"/>
        </w:rPr>
        <w:t>uprav</w:t>
      </w:r>
      <w:r w:rsidR="0070467E" w:rsidRPr="002D73AD">
        <w:rPr>
          <w:sz w:val="20"/>
        </w:rPr>
        <w:t>i</w:t>
      </w:r>
      <w:r w:rsidR="0083572A" w:rsidRPr="002D73AD">
        <w:rPr>
          <w:sz w:val="20"/>
        </w:rPr>
        <w:t xml:space="preserve"> </w:t>
      </w:r>
    </w:p>
    <w:p w:rsidRDefault="0083572A" w:rsidP="00925726" w:rsidR="0006103A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</w:t>
      </w:r>
      <w:r w:rsidR="0070467E" w:rsidRPr="002D73AD">
        <w:rPr>
          <w:sz w:val="20"/>
        </w:rPr>
        <w:t xml:space="preserve">              </w:t>
      </w:r>
      <w:r w:rsidRPr="002D73AD">
        <w:rPr>
          <w:sz w:val="20"/>
        </w:rPr>
        <w:t xml:space="preserve">  </w:t>
      </w:r>
      <w:r w:rsidR="00AC02D2">
        <w:rPr>
          <w:sz w:val="20"/>
        </w:rPr>
        <w:t xml:space="preserve"> </w:t>
      </w:r>
      <w:r w:rsidR="00A90A90" w:rsidRPr="002D73AD">
        <w:rPr>
          <w:sz w:val="20"/>
        </w:rPr>
        <w:t>objaviti</w:t>
      </w:r>
      <w:r w:rsidRPr="002D73AD">
        <w:rPr>
          <w:sz w:val="20"/>
        </w:rPr>
        <w:t xml:space="preserve">  </w:t>
      </w:r>
      <w:r w:rsidR="006F64B2" w:rsidRPr="002D73AD">
        <w:rPr>
          <w:sz w:val="20"/>
        </w:rPr>
        <w:t xml:space="preserve"> </w:t>
      </w:r>
      <w:r w:rsidR="00925726" w:rsidRPr="002D73AD">
        <w:rPr>
          <w:sz w:val="20"/>
        </w:rPr>
        <w:t>na</w:t>
      </w:r>
      <w:r w:rsidR="009630F0">
        <w:rPr>
          <w:sz w:val="20"/>
        </w:rPr>
        <w:t xml:space="preserve"> mrežnoj stranice e-Oglasne ploče suda</w:t>
      </w:r>
      <w:r w:rsidR="00A90A90" w:rsidRPr="002D73AD">
        <w:rPr>
          <w:sz w:val="20"/>
        </w:rPr>
        <w:t xml:space="preserve"> </w:t>
      </w:r>
    </w:p>
    <w:p w:rsidRDefault="009630F0" w:rsidP="00116C59" w:rsidR="009630F0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sudskom registru </w:t>
      </w:r>
      <w:r>
        <w:rPr>
          <w:sz w:val="20"/>
        </w:rPr>
        <w:t xml:space="preserve">po </w:t>
      </w:r>
      <w:r w:rsidRPr="002D73AD">
        <w:rPr>
          <w:sz w:val="20"/>
        </w:rPr>
        <w:t xml:space="preserve">pravomoćnosti </w:t>
      </w:r>
    </w:p>
    <w:p w:rsidRDefault="00A44684" w:rsidP="00116C59" w:rsidR="00A44684">
      <w:pPr>
        <w:jc w:val="both"/>
        <w:rPr>
          <w:sz w:val="20"/>
        </w:rPr>
      </w:pPr>
    </w:p>
    <w:p w:rsidRDefault="0083572A" w:rsidP="00116C59" w:rsidR="0083572A" w:rsidRPr="002B5130">
      <w:pPr>
        <w:jc w:val="both"/>
        <w:rPr>
          <w:sz w:val="20"/>
        </w:rPr>
      </w:pPr>
      <w:r w:rsidRPr="002B5130">
        <w:rPr>
          <w:sz w:val="20"/>
        </w:rPr>
        <w:t xml:space="preserve">U Rijeci, </w:t>
      </w:r>
      <w:r w:rsidR="002B5130" w:rsidRPr="002B5130">
        <w:rPr>
          <w:sz w:val="20"/>
          <w:lang w:val="de-DE"/>
        </w:rPr>
        <w:t>1. srpnja 2016</w:t>
      </w:r>
      <w:r w:rsidR="002B5130" w:rsidRPr="002B5130">
        <w:rPr>
          <w:sz w:val="20"/>
        </w:rPr>
        <w:t>.</w:t>
      </w:r>
    </w:p>
    <w:sectPr w:rsidR="0083572A" w:rsidRPr="002B513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878" w:rsidR="00D07878">
      <w:r>
        <w:separator/>
      </w:r>
    </w:p>
  </w:endnote>
  <w:endnote w:id="0" w:type="continuationSeparator">
    <w:p w:rsidRDefault="00D07878" w:rsidR="00D07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C045FA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878" w:rsidR="00D07878">
      <w:r>
        <w:separator/>
      </w:r>
    </w:p>
  </w:footnote>
  <w:footnote w:id="0" w:type="continuationSeparator">
    <w:p w:rsidRDefault="00D07878" w:rsidR="00D078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</w:t>
    </w:r>
    <w:r w:rsidR="001D1962">
      <w:t xml:space="preserve">ovni broj </w:t>
    </w:r>
    <w:r w:rsidRPr="00530777">
      <w:t>7 St-</w:t>
    </w:r>
    <w:r w:rsidR="007668C2">
      <w:t>66</w:t>
    </w:r>
    <w:r w:rsidRPr="00530777">
      <w:t>/</w:t>
    </w:r>
    <w:r w:rsidR="001D1962">
      <w:t>20</w:t>
    </w:r>
    <w:r w:rsidRPr="00530777">
      <w:t>1</w:t>
    </w:r>
    <w:r w:rsidR="007668C2">
      <w:t>4</w:t>
    </w:r>
    <w:r w:rsidRPr="00530777">
      <w:t>-</w:t>
    </w:r>
    <w:r w:rsidR="006D2AF9">
      <w:t>1</w:t>
    </w:r>
    <w:r w:rsidR="007668C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F04"/>
    <w:rsid w:val="00091001"/>
    <w:rsid w:val="000939AF"/>
    <w:rsid w:val="000941B9"/>
    <w:rsid w:val="000A13D8"/>
    <w:rsid w:val="000A3DAD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D1962"/>
    <w:rsid w:val="001E26B8"/>
    <w:rsid w:val="001E4907"/>
    <w:rsid w:val="001F77C0"/>
    <w:rsid w:val="002055B3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130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2287D"/>
    <w:rsid w:val="00332584"/>
    <w:rsid w:val="003618D3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96AEB"/>
    <w:rsid w:val="005A62CD"/>
    <w:rsid w:val="005B183B"/>
    <w:rsid w:val="005B7C43"/>
    <w:rsid w:val="005C345E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43478"/>
    <w:rsid w:val="00753E13"/>
    <w:rsid w:val="007668C2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A2AC8"/>
    <w:rsid w:val="009B4A72"/>
    <w:rsid w:val="009B5B80"/>
    <w:rsid w:val="009C001C"/>
    <w:rsid w:val="009C458C"/>
    <w:rsid w:val="009C4732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44684"/>
    <w:rsid w:val="00A5230F"/>
    <w:rsid w:val="00A5402A"/>
    <w:rsid w:val="00A72A7B"/>
    <w:rsid w:val="00A77792"/>
    <w:rsid w:val="00A8137F"/>
    <w:rsid w:val="00A90A90"/>
    <w:rsid w:val="00A94C7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2C5"/>
    <w:rsid w:val="00BD3CA8"/>
    <w:rsid w:val="00C045FA"/>
    <w:rsid w:val="00C17C73"/>
    <w:rsid w:val="00C32967"/>
    <w:rsid w:val="00C360E6"/>
    <w:rsid w:val="00C43376"/>
    <w:rsid w:val="00C6656F"/>
    <w:rsid w:val="00C7696A"/>
    <w:rsid w:val="00C8155C"/>
    <w:rsid w:val="00C96A0F"/>
    <w:rsid w:val="00CA00D3"/>
    <w:rsid w:val="00CA0741"/>
    <w:rsid w:val="00CC01F2"/>
    <w:rsid w:val="00CC23C8"/>
    <w:rsid w:val="00D018AC"/>
    <w:rsid w:val="00D07878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EE7F93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1D19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19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45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5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5FA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5FA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5FA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1D19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19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45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5F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5FA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5FA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5FA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 - MARKETING d.o.o.  Pazin</izvorni_sadrzaj>
    <derivirana_varijabla naziv="DomainObject.Predmet.ProtustrankaFormated_1">  NIT - MARKETING d.o.o.  Pazin</derivirana_varijabla>
  </DomainObject.Predmet.ProtustrankaFormated>
  <DomainObject.Predmet.ProtustrankaFormatedOIB>
    <izvorni_sadrzaj>  NIT - MARKETING d.o.o.  Pazin, OIB 16004536584</izvorni_sadrzaj>
    <derivirana_varijabla naziv="DomainObject.Predmet.ProtustrankaFormatedOIB_1">  NIT - MARKETING d.o.o.  Pazin, OIB 16004536584</derivirana_varijabla>
  </DomainObject.Predmet.ProtustrankaFormatedOIB>
  <DomainObject.Predmet.ProtustrankaFormatedWithAdress>
    <izvorni_sadrzaj> NIT - MARKETING d.o.o.  Pazin, Trg Pod lipom 1, 52 000 Pazin</izvorni_sadrzaj>
    <derivirana_varijabla naziv="DomainObject.Predmet.ProtustrankaFormatedWithAdress_1"> NIT - MARKETING d.o.o.  Pazin, Trg Pod lipom 1, 52 000 Pazin</derivirana_varijabla>
  </DomainObject.Predmet.ProtustrankaFormatedWithAdress>
  <DomainObject.Predmet.ProtustrankaFormatedWithAdressOIB>
    <izvorni_sadrzaj> NIT - MARKETING d.o.o.  Pazin, OIB 16004536584, Trg Pod lipom 1, 52 000 Pazin</izvorni_sadrzaj>
    <derivirana_varijabla naziv="DomainObject.Predmet.ProtustrankaFormatedWithAdressOIB_1"> NIT - MARKETING d.o.o.  Pazin, OIB 16004536584, Trg Pod lipom 1, 52 000 Pazin</derivirana_varijabla>
  </DomainObject.Predmet.ProtustrankaFormatedWithAdressOIB>
  <DomainObject.Predmet.ProtustrankaWithAdress>
    <izvorni_sadrzaj>NIT - MARKETING d.o.o.  Pazin Trg Pod lipom 1, 52 000 Pazin</izvorni_sadrzaj>
    <derivirana_varijabla naziv="DomainObject.Predmet.ProtustrankaWithAdress_1">NIT - MARKETING d.o.o.  Pazin Trg Pod lipom 1, 52 000 Pazin</derivirana_varijabla>
  </DomainObject.Predmet.ProtustrankaWithAdress>
  <DomainObject.Predmet.ProtustrankaWithAdressOIB>
    <izvorni_sadrzaj>NIT - MARKETING d.o.o.  Pazin, OIB 16004536584, Trg Pod lipom 1, 52 000 Pazin</izvorni_sadrzaj>
    <derivirana_varijabla naziv="DomainObject.Predmet.ProtustrankaWithAdressOIB_1">NIT - MARKETING d.o.o.  Pazin, OIB 16004536584, Trg Pod lipom 1, 52 000 Pazin</derivirana_varijabla>
  </DomainObject.Predmet.ProtustrankaWithAdressOIB>
  <DomainObject.Predmet.ProtustrankaNazivFormated>
    <izvorni_sadrzaj>NIT - MARKETING d.o.o.  Pazin</izvorni_sadrzaj>
    <derivirana_varijabla naziv="DomainObject.Predmet.ProtustrankaNazivFormated_1">NIT - MARKETING d.o.o.  Pazin</derivirana_varijabla>
  </DomainObject.Predmet.ProtustrankaNazivFormated>
  <DomainObject.Predmet.ProtustrankaNazivFormatedOIB>
    <izvorni_sadrzaj>NIT - MARKETING d.o.o.  Pazin, OIB 16004536584</izvorni_sadrzaj>
    <derivirana_varijabla naziv="DomainObject.Predmet.ProtustrankaNazivFormatedOIB_1">NIT - MARKETING d.o.o.  Pazin, OIB 16004536584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ELVIS CELIJA  Pula</izvorni_sadrzaj>
    <derivirana_varijabla naziv="DomainObject.Predmet.StrankaFormated_1">  ELVIS CELIJA  Pula</derivirana_varijabla>
  </DomainObject.Predmet.StrankaFormated>
  <DomainObject.Predmet.StrankaFormatedOIB>
    <izvorni_sadrzaj>  ELVIS CELIJA  Pula, OIB 62394807501</izvorni_sadrzaj>
    <derivirana_varijabla naziv="DomainObject.Predmet.StrankaFormatedOIB_1">  ELVIS CELIJA  Pula, OIB 62394807501</derivirana_varijabla>
  </DomainObject.Predmet.StrankaFormatedOIB>
  <DomainObject.Predmet.StrankaFormatedWithAdress>
    <izvorni_sadrzaj> ELVIS CELIJA  Pula, Borik 66, 52 100 Pula</izvorni_sadrzaj>
    <derivirana_varijabla naziv="DomainObject.Predmet.StrankaFormatedWithAdress_1"> ELVIS CELIJA  Pula, Borik 66, 52 100 Pula</derivirana_varijabla>
  </DomainObject.Predmet.StrankaFormatedWithAdress>
  <DomainObject.Predmet.StrankaFormatedWithAdressOIB>
    <izvorni_sadrzaj> ELVIS CELIJA  Pula, OIB 62394807501, Borik 66, 52 100 Pula</izvorni_sadrzaj>
    <derivirana_varijabla naziv="DomainObject.Predmet.StrankaFormatedWithAdressOIB_1"> ELVIS CELIJA  Pula, OIB 62394807501, Borik 66, 52 100 Pula</derivirana_varijabla>
  </DomainObject.Predmet.StrankaFormatedWithAdressOIB>
  <DomainObject.Predmet.StrankaWithAdress>
    <izvorni_sadrzaj>ELVIS CELIJA  Pula Borik 66,52 100 Pula</izvorni_sadrzaj>
    <derivirana_varijabla naziv="DomainObject.Predmet.StrankaWithAdress_1">ELVIS CELIJA  Pula Borik 66,52 100 Pula</derivirana_varijabla>
  </DomainObject.Predmet.StrankaWithAdress>
  <DomainObject.Predmet.StrankaWithAdressOIB>
    <izvorni_sadrzaj>ELVIS CELIJA  Pula, OIB 62394807501, Borik 66,52 100 Pula</izvorni_sadrzaj>
    <derivirana_varijabla naziv="DomainObject.Predmet.StrankaWithAdressOIB_1">ELVIS CELIJA  Pula, OIB 62394807501, Borik 66,52 100 Pula</derivirana_varijabla>
  </DomainObject.Predmet.StrankaWithAdressOIB>
  <DomainObject.Predmet.StrankaNazivFormated>
    <izvorni_sadrzaj>ELVIS CELIJA  Pula</izvorni_sadrzaj>
    <derivirana_varijabla naziv="DomainObject.Predmet.StrankaNazivFormated_1">ELVIS CELIJA  Pula</derivirana_varijabla>
  </DomainObject.Predmet.StrankaNazivFormated>
  <DomainObject.Predmet.StrankaNazivFormatedOIB>
    <izvorni_sadrzaj>ELVIS CELIJA  Pula, OIB 62394807501</izvorni_sadrzaj>
    <derivirana_varijabla naziv="DomainObject.Predmet.StrankaNazivFormatedOIB_1">ELVIS CELIJA  Pula, OIB 62394807501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ELVIS CELIJA  Pula</item>
    </izvorni_sadrzaj>
    <derivirana_varijabla naziv="DomainObject.Predmet.StrankaListFormated_1">
      <item>ELVIS CELIJA  Pula</item>
    </derivirana_varijabla>
  </DomainObject.Predmet.StrankaListFormated>
  <DomainObject.Predmet.StrankaListFormatedOIB>
    <izvorni_sadrzaj>
      <item>ELVIS CELIJA  Pula, OIB 62394807501</item>
    </izvorni_sadrzaj>
    <derivirana_varijabla naziv="DomainObject.Predmet.StrankaListFormatedOIB_1">
      <item>ELVIS CELIJA  Pula, OIB 62394807501</item>
    </derivirana_varijabla>
  </DomainObject.Predmet.StrankaListFormatedOIB>
  <DomainObject.Predmet.StrankaListFormatedWithAdress>
    <izvorni_sadrzaj>
      <item>ELVIS CELIJA  Pula, Borik 66, 52 100 Pula</item>
    </izvorni_sadrzaj>
    <derivirana_varijabla naziv="DomainObject.Predmet.StrankaListFormatedWithAdress_1">
      <item>ELVIS CELIJA  Pula, Borik 66, 52 100 Pula</item>
    </derivirana_varijabla>
  </DomainObject.Predmet.StrankaListFormatedWithAdress>
  <DomainObject.Predmet.StrankaListFormatedWithAdressOIB>
    <izvorni_sadrzaj>
      <item>ELVIS CELIJA  Pula, OIB 62394807501, Borik 66, 52 100 Pula</item>
    </izvorni_sadrzaj>
    <derivirana_varijabla naziv="DomainObject.Predmet.StrankaListFormatedWithAdressOIB_1">
      <item>ELVIS CELIJA  Pula, OIB 62394807501, Borik 66, 52 100 Pula</item>
    </derivirana_varijabla>
  </DomainObject.Predmet.StrankaListFormatedWithAdressOIB>
  <DomainObject.Predmet.StrankaListNazivFormated>
    <izvorni_sadrzaj>
      <item>ELVIS CELIJA  Pula</item>
    </izvorni_sadrzaj>
    <derivirana_varijabla naziv="DomainObject.Predmet.StrankaListNazivFormated_1">
      <item>ELVIS CELIJA  Pula</item>
    </derivirana_varijabla>
  </DomainObject.Predmet.StrankaListNazivFormated>
  <DomainObject.Predmet.StrankaListNazivFormatedOIB>
    <izvorni_sadrzaj>
      <item>ELVIS CELIJA  Pula, OIB 62394807501</item>
    </izvorni_sadrzaj>
    <derivirana_varijabla naziv="DomainObject.Predmet.StrankaListNazivFormatedOIB_1">
      <item>ELVIS CELIJA  Pula, OIB 62394807501</item>
    </derivirana_varijabla>
  </DomainObject.Predmet.StrankaListNazivFormatedOIB>
  <DomainObject.Predmet.ProtuStrankaListFormated>
    <izvorni_sadrzaj>
      <item>NIT - MARKETING d.o.o.  Pazin</item>
    </izvorni_sadrzaj>
    <derivirana_varijabla naziv="DomainObject.Predmet.ProtuStrankaListFormated_1">
      <item>NIT - MARKETING d.o.o.  Pazin</item>
    </derivirana_varijabla>
  </DomainObject.Predmet.ProtuStrankaListFormated>
  <DomainObject.Predmet.ProtuStrankaListFormatedOIB>
    <izvorni_sadrzaj>
      <item>NIT - MARKETING d.o.o.  Pazin, OIB 16004536584</item>
    </izvorni_sadrzaj>
    <derivirana_varijabla naziv="DomainObject.Predmet.ProtuStrankaListFormatedOIB_1">
      <item>NIT - MARKETING d.o.o.  Pazin, OIB 16004536584</item>
    </derivirana_varijabla>
  </DomainObject.Predmet.ProtuStrankaListFormatedOIB>
  <DomainObject.Predmet.ProtuStrankaListFormatedWithAdress>
    <izvorni_sadrzaj>
      <item>NIT - MARKETING d.o.o.  Pazin, Trg Pod lipom 1, 52 000 Pazin</item>
    </izvorni_sadrzaj>
    <derivirana_varijabla naziv="DomainObject.Predmet.ProtuStrankaListFormatedWithAdress_1">
      <item>NIT - MARKETING d.o.o.  Pazin, Trg Pod lipom 1, 52 000 Pazin</item>
    </derivirana_varijabla>
  </DomainObject.Predmet.ProtuStrankaListFormatedWithAdress>
  <DomainObject.Predmet.ProtuStrankaListFormatedWithAdressOIB>
    <izvorni_sadrzaj>
      <item>NIT - MARKETING d.o.o.  Pazin, OIB 16004536584, Trg Pod lipom 1, 52 000 Pazin</item>
    </izvorni_sadrzaj>
    <derivirana_varijabla naziv="DomainObject.Predmet.ProtuStrankaListFormatedWithAdressOIB_1">
      <item>NIT - MARKETING d.o.o.  Pazin, OIB 16004536584, Trg Pod lipom 1, 52 000 Pazin</item>
    </derivirana_varijabla>
  </DomainObject.Predmet.ProtuStrankaListFormatedWithAdressOIB>
  <DomainObject.Predmet.ProtuStrankaListNazivFormated>
    <izvorni_sadrzaj>
      <item>NIT - MARKETING d.o.o.  Pazin</item>
    </izvorni_sadrzaj>
    <derivirana_varijabla naziv="DomainObject.Predmet.ProtuStrankaListNazivFormated_1">
      <item>NIT - MARKETING d.o.o.  Pazin</item>
    </derivirana_varijabla>
  </DomainObject.Predmet.ProtuStrankaListNazivFormated>
  <DomainObject.Predmet.ProtuStrankaListNazivFormatedOIB>
    <izvorni_sadrzaj>
      <item>NIT - MARKETING d.o.o.  Pazin, OIB 16004536584</item>
    </izvorni_sadrzaj>
    <derivirana_varijabla naziv="DomainObject.Predmet.ProtuStrankaListNazivFormatedOIB_1">
      <item>NIT - MARKETING d.o.o.  Pazin, OIB 16004536584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ELVIS CELIJA  Pula</izvorni_sadrzaj>
    <derivirana_varijabla naziv="DomainObject.Predmet.StrankaIDrugi_1">ELVIS CELIJA  Pula</derivirana_varijabla>
  </DomainObject.Predmet.StrankaIDrugi>
  <DomainObject.Predmet.ProtustrankaIDrugi>
    <izvorni_sadrzaj>NIT - MARKETING d.o.o.  Pazin</izvorni_sadrzaj>
    <derivirana_varijabla naziv="DomainObject.Predmet.ProtustrankaIDrugi_1">NIT - MARKETING d.o.o.  Pazin</derivirana_varijabla>
  </DomainObject.Predmet.ProtustrankaIDrugi>
  <DomainObject.Predmet.StrankaIDrugiAdressOIB>
    <izvorni_sadrzaj>ELVIS CELIJA  Pula, OIB 62394807501, Borik 66, 52 100 Pula</izvorni_sadrzaj>
    <derivirana_varijabla naziv="DomainObject.Predmet.StrankaIDrugiAdressOIB_1">ELVIS CELIJA  Pula, OIB 62394807501, Borik 66, 52 100 Pula</derivirana_varijabla>
  </DomainObject.Predmet.StrankaIDrugiAdressOIB>
  <DomainObject.Predmet.ProtustrankaIDrugiAdressOIB>
    <izvorni_sadrzaj>NIT - MARKETING d.o.o.  Pazin, OIB 16004536584, Trg Pod lipom 1, 52 000 Pazin</izvorni_sadrzaj>
    <derivirana_varijabla naziv="DomainObject.Predmet.ProtustrankaIDrugiAdressOIB_1">NIT - MARKETING d.o.o.  Pazin, OIB 16004536584, Trg Pod lipom 1,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ELVIS CELIJA  Pula</item>
      <item>NIT - MARKETING d.o.o.  Pazin</item>
    </izvorni_sadrzaj>
    <derivirana_varijabla naziv="DomainObject.Predmet.SudioniciListNaziv_1">
      <item>ELVIS CELIJA  Pula</item>
      <item>NIT - MARKETING d.o.o.  Pazin</item>
    </derivirana_varijabla>
  </DomainObject.Predmet.SudioniciListNaziv>
  <DomainObject.Predmet.SudioniciListAdressOIB>
    <izvorni_sadrzaj>
      <item>ELVIS CELIJA  Pula, OIB 62394807501, Borik 66,52 100 Pula</item>
      <item>NIT - MARKETING d.o.o.  Pazin, OIB 16004536584, Trg Pod lipom 1,52 000 Pazin</item>
    </izvorni_sadrzaj>
    <derivirana_varijabla naziv="DomainObject.Predmet.SudioniciListAdressOIB_1">
      <item>ELVIS CELIJA  Pula, OIB 62394807501, Borik 66,52 100 Pula</item>
      <item>NIT - MARKETING d.o.o.  Pazin, OIB 16004536584, Trg Pod lipom 1,52 000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62394807501</item>
      <item>, OIB 16004536584</item>
    </izvorni_sadrzaj>
    <derivirana_varijabla naziv="DomainObject.Predmet.SudioniciListNazivOIB_1">
      <item>, OIB 62394807501</item>
      <item>, OIB 16004536584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981</properties:Words>
  <properties:Characters>5054</properties:Characters>
  <properties:Lines>132</properties:Lines>
  <properties:Paragraphs>44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2016-07-01T12:01:00Z</dcterms:created>
  <dc:creator>T SUD</dc:creator>
  <cp:lastModifiedBy>Tanja Fidel</cp:lastModifiedBy>
  <cp:lastPrinted>2016-07-01T12:16:00Z</cp:lastPrinted>
  <dcterms:modified xmlns:xsi="http://www.w3.org/2001/XMLSchema-instance" xsi:type="dcterms:W3CDTF">2016-07-01T12:33:00Z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