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b4a7" w14:paraId="940b4a7" w:rsidRDefault="00AB7880" w:rsidP="00AB7880" w:rsidR="00AB7880" w:rsidRPr="00497F12">
      <w:pPr>
        <w15:collapsed w:val="false"/>
        <w:rPr>
          <w:b/>
        </w:rPr>
      </w:pPr>
      <w:bookmarkStart w:name="_GoBack" w:id="0"/>
      <w:bookmarkEnd w:id="0"/>
    </w:p>
    <w:p w:rsidRDefault="00AB7880" w:rsidP="00AB7880" w:rsidR="00AB7880" w:rsidRPr="00497F12">
      <w:pPr>
        <w:rPr>
          <w:b/>
        </w:rPr>
      </w:pPr>
    </w:p>
    <w:p w:rsidRDefault="00AB7880" w:rsidP="00AB7880" w:rsidR="00AB7880" w:rsidRPr="00497F12">
      <w:pPr>
        <w:rPr>
          <w:b/>
        </w:rPr>
      </w:pPr>
    </w:p>
    <w:p w:rsidRDefault="00AB7880" w:rsidP="00AB7880" w:rsidR="00AB7880" w:rsidRPr="00497F12">
      <w:pPr>
        <w:rPr>
          <w:b/>
        </w:rPr>
      </w:pPr>
    </w:p>
    <w:p w:rsidRDefault="00EA0AA4" w:rsidP="00AB7880" w:rsidR="00EA0AA4" w:rsidRPr="00497F12">
      <w:pPr>
        <w:rPr>
          <w:b/>
        </w:rPr>
      </w:pPr>
    </w:p>
    <w:p w:rsidRDefault="001A2481" w:rsidP="00AB7880" w:rsidR="00AB7880" w:rsidRPr="00497F12">
      <w:r w:rsidRPr="00497F12">
        <w:t xml:space="preserve"> </w:t>
      </w:r>
      <w:r w:rsidR="00AB7880" w:rsidRPr="00497F12">
        <w:t>REPUBLIKA HRVATSKA</w:t>
      </w:r>
    </w:p>
    <w:p w:rsidRDefault="00AB7880" w:rsidP="00502C11" w:rsidR="00502C11" w:rsidRPr="00497F12">
      <w:r w:rsidRPr="00497F12">
        <w:t>TRGOVAČKI SUD U ZADRU</w:t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="00502C11" w:rsidRPr="00497F12">
        <w:t>1 St-</w:t>
      </w:r>
      <w:r w:rsidR="007954B1">
        <w:t>23</w:t>
      </w:r>
      <w:r w:rsidR="001A03A4">
        <w:t>/</w:t>
      </w:r>
      <w:r w:rsidR="007954B1">
        <w:t>201</w:t>
      </w:r>
      <w:r w:rsidR="00FB3E35">
        <w:t>5</w:t>
      </w:r>
    </w:p>
    <w:p w:rsidRDefault="00AB7880" w:rsidP="00AB7880" w:rsidR="00AB7880" w:rsidRPr="00497F12"/>
    <w:p w:rsidRDefault="00AB7880" w:rsidP="00AB7880" w:rsidR="00AB7880" w:rsidRPr="00497F12"/>
    <w:p w:rsidRDefault="007954B1" w:rsidP="00546865" w:rsidR="00AB7880" w:rsidRPr="00497F12">
      <w:pPr>
        <w:jc w:val="right"/>
      </w:pPr>
      <w:r>
        <w:t>SB</w:t>
      </w:r>
      <w:r w:rsidRPr="007954B1">
        <w:t>ERBANK d.d.</w:t>
      </w:r>
    </w:p>
    <w:p w:rsidRDefault="007954B1" w:rsidP="00546865" w:rsidR="00B25E8D">
      <w:pPr>
        <w:jc w:val="right"/>
      </w:pPr>
      <w:r w:rsidRPr="007954B1">
        <w:t>Varšavska 9</w:t>
      </w:r>
    </w:p>
    <w:p w:rsidRDefault="007954B1" w:rsidP="00546865" w:rsidR="007954B1" w:rsidRPr="00497F12">
      <w:pPr>
        <w:jc w:val="right"/>
      </w:pPr>
      <w:r>
        <w:t>Zagreb</w:t>
      </w:r>
    </w:p>
    <w:p w:rsidRDefault="003B5048" w:rsidP="001A2481" w:rsidR="003B5048" w:rsidRPr="00497F12">
      <w:pPr>
        <w:tabs>
          <w:tab w:pos="3555" w:val="left"/>
        </w:tabs>
        <w:jc w:val="right"/>
      </w:pPr>
    </w:p>
    <w:p w:rsidRDefault="00502C11" w:rsidP="001A2481" w:rsidR="00502C11" w:rsidRPr="00497F12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497F12">
      <w:pPr>
        <w:tabs>
          <w:tab w:pos="3555" w:val="left"/>
        </w:tabs>
        <w:jc w:val="right"/>
      </w:pPr>
    </w:p>
    <w:p w:rsidRDefault="00660C80" w:rsidP="00DF3513" w:rsidR="00660C80" w:rsidRPr="00497F12">
      <w:pPr>
        <w:jc w:val="center"/>
        <w:rPr>
          <w:b/>
        </w:rPr>
      </w:pPr>
    </w:p>
    <w:p w:rsidRDefault="00AC26FF" w:rsidP="00DF3513" w:rsidR="00AC26FF" w:rsidRPr="00497F12">
      <w:pPr>
        <w:jc w:val="center"/>
        <w:rPr>
          <w:b/>
        </w:rPr>
      </w:pPr>
    </w:p>
    <w:p w:rsidRDefault="00AC26FF" w:rsidP="00AC26FF" w:rsidR="00B25E8D" w:rsidRPr="00497F12">
      <w:r w:rsidRPr="00497F12">
        <w:t xml:space="preserve">Predmet: </w:t>
      </w:r>
      <w:r w:rsidR="007954B1">
        <w:t>FUZUL INTERNATIONAL d.o.o. u stečaju, Zadar</w:t>
      </w:r>
    </w:p>
    <w:p w:rsidRDefault="003B5048" w:rsidP="00AC26FF" w:rsidR="003B5048" w:rsidRPr="00497F12"/>
    <w:p w:rsidRDefault="003B5048" w:rsidP="00AC26FF" w:rsidR="003B5048" w:rsidRPr="00497F12"/>
    <w:p w:rsidRDefault="007954B1" w:rsidP="00347D94" w:rsidR="00B25E8D" w:rsidRPr="00497F12">
      <w:pPr>
        <w:jc w:val="both"/>
      </w:pPr>
      <w:r>
        <w:tab/>
        <w:t xml:space="preserve">Postupajući po Vašem podnesku od 6. listopada 2017. izvješćujem Vas da ovaj sud nije ovlašten odgoditi prodaju obzirom da pored Vas </w:t>
      </w:r>
      <w:proofErr w:type="spellStart"/>
      <w:r>
        <w:t>razlučno</w:t>
      </w:r>
      <w:proofErr w:type="spellEnd"/>
      <w:r>
        <w:t xml:space="preserve"> pravo ima i Republika Hrvatska, Ministarstvo financija koja nije tražila odgodu niti se sa Vašim zahtjevom suglasila.</w:t>
      </w:r>
    </w:p>
    <w:p w:rsidRDefault="00757DDD" w:rsidP="00347D94" w:rsidR="00752F91" w:rsidRPr="00497F12">
      <w:pPr>
        <w:jc w:val="both"/>
      </w:pPr>
      <w:r>
        <w:tab/>
      </w:r>
      <w:r w:rsidR="00DC57F5">
        <w:t xml:space="preserve"> </w:t>
      </w:r>
    </w:p>
    <w:p w:rsidRDefault="00DB704B" w:rsidP="008C388F" w:rsidR="00DB704B" w:rsidRPr="00497F12">
      <w:pPr>
        <w:jc w:val="both"/>
      </w:pPr>
      <w:r w:rsidRPr="00497F12">
        <w:tab/>
      </w:r>
      <w:r w:rsidR="00DF3513" w:rsidRPr="00497F12">
        <w:tab/>
      </w:r>
    </w:p>
    <w:p w:rsidRDefault="002745D4" w:rsidP="008C388F" w:rsidR="002745D4" w:rsidRPr="00497F12">
      <w:pPr>
        <w:jc w:val="both"/>
      </w:pPr>
    </w:p>
    <w:p w:rsidRDefault="00AB7880" w:rsidP="008C388F" w:rsidR="00AB7880" w:rsidRPr="00497F12">
      <w:pPr>
        <w:jc w:val="center"/>
      </w:pPr>
      <w:r w:rsidRPr="00497F12">
        <w:t xml:space="preserve">U Zadru, </w:t>
      </w:r>
      <w:r w:rsidR="007954B1">
        <w:t>19</w:t>
      </w:r>
      <w:r w:rsidR="00DC57F5">
        <w:t xml:space="preserve">. </w:t>
      </w:r>
      <w:r w:rsidR="00FB3E35">
        <w:t>listopada</w:t>
      </w:r>
      <w:r w:rsidR="001A03A4">
        <w:t xml:space="preserve"> 2017.</w:t>
      </w:r>
    </w:p>
    <w:p w:rsidRDefault="00502C11" w:rsidP="008C388F" w:rsidR="00502C11" w:rsidRPr="00497F12">
      <w:pPr>
        <w:jc w:val="center"/>
      </w:pPr>
    </w:p>
    <w:p w:rsidRDefault="00502C11" w:rsidP="008C388F" w:rsidR="00502C11" w:rsidRPr="00497F12">
      <w:pPr>
        <w:jc w:val="center"/>
      </w:pPr>
    </w:p>
    <w:p w:rsidRDefault="00AB7880" w:rsidP="00AB7880" w:rsidR="00AB7880" w:rsidRPr="00497F12">
      <w:pPr>
        <w:jc w:val="center"/>
      </w:pPr>
    </w:p>
    <w:p w:rsidRDefault="00AB7880" w:rsidP="00AB7880" w:rsidR="00AB7880" w:rsidRPr="00497F12"/>
    <w:p w:rsidRDefault="00656F76" w:rsidP="00FB3E35" w:rsidR="00497F12" w:rsidRPr="00497F12">
      <w:pPr>
        <w:jc w:val="right"/>
      </w:pPr>
      <w:r>
        <w:t>Sutkinja</w:t>
      </w:r>
    </w:p>
    <w:p w:rsidRDefault="00497F12" w:rsidP="00FB3E35" w:rsidR="00497F12" w:rsidRPr="00497F12">
      <w:pPr>
        <w:jc w:val="right"/>
      </w:pP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Pr="00497F12">
        <w:tab/>
      </w:r>
      <w:r w:rsidR="00EE5A5F">
        <w:t xml:space="preserve">            </w:t>
      </w:r>
      <w:r w:rsidR="00FB3E35">
        <w:t>Ardena Bajlo</w:t>
      </w:r>
    </w:p>
    <w:p w:rsidRDefault="00AB7880" w:rsidP="00502C11" w:rsidR="00AB7880" w:rsidRPr="00497F12">
      <w:pPr>
        <w:jc w:val="right"/>
      </w:pPr>
    </w:p>
    <w:p w:rsidRDefault="00EA0DD5" w:rsidP="00EA0DD5" w:rsidR="00EA0DD5">
      <w:pPr>
        <w:rPr>
          <w:b/>
        </w:rPr>
      </w:pPr>
    </w:p>
    <w:p w:rsidRDefault="00EA0DD5" w:rsidP="00EA0DD5" w:rsidR="00EA0DD5">
      <w:pPr>
        <w:rPr>
          <w:b/>
        </w:rPr>
      </w:pPr>
    </w:p>
    <w:p w:rsidRDefault="00EA0DD5" w:rsidP="00EA0DD5" w:rsidR="00EA0DD5">
      <w:pPr>
        <w:rPr>
          <w:b/>
        </w:rPr>
      </w:pPr>
    </w:p>
    <w:p w:rsidRDefault="007954B1" w:rsidP="007954B1" w:rsidR="00974B89">
      <w:pPr>
        <w:pStyle w:val="Odlomakpopisa"/>
      </w:pPr>
      <w:r>
        <w:t>DNA-a:</w:t>
      </w:r>
    </w:p>
    <w:p w:rsidRDefault="007954B1" w:rsidP="007954B1" w:rsidR="007954B1">
      <w:pPr>
        <w:pStyle w:val="Odlomakpopisa"/>
      </w:pPr>
      <w:r>
        <w:t>- SBERBANK d.d., Zagreb</w:t>
      </w:r>
    </w:p>
    <w:p w:rsidRDefault="007954B1" w:rsidP="007954B1" w:rsidR="007954B1">
      <w:pPr>
        <w:pStyle w:val="Odlomakpopisa"/>
      </w:pPr>
      <w:r>
        <w:t>- e-oglasna ploča</w:t>
      </w:r>
    </w:p>
    <w:p w:rsidRDefault="007954B1" w:rsidP="007954B1" w:rsidR="007954B1" w:rsidRPr="00EA0DD5">
      <w:pPr>
        <w:pStyle w:val="Odlomakpopisa"/>
      </w:pPr>
      <w:r>
        <w:t>- stečajni upravitelj</w:t>
      </w:r>
    </w:p>
    <w:sectPr w:rsidR="007954B1" w:rsidRPr="00EA0D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414A29"/>
    <w:multiLevelType w:val="hybridMultilevel"/>
    <w:tmpl w:val="6A20EE7C"/>
    <w:lvl w:tplc="17B013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03A4"/>
    <w:rsid w:val="001A2481"/>
    <w:rsid w:val="001A3034"/>
    <w:rsid w:val="001C3DA0"/>
    <w:rsid w:val="002043A2"/>
    <w:rsid w:val="00237CCD"/>
    <w:rsid w:val="0024291D"/>
    <w:rsid w:val="002570FB"/>
    <w:rsid w:val="002614D8"/>
    <w:rsid w:val="002658E8"/>
    <w:rsid w:val="002745D4"/>
    <w:rsid w:val="00316E90"/>
    <w:rsid w:val="0033573C"/>
    <w:rsid w:val="00347D94"/>
    <w:rsid w:val="0035386F"/>
    <w:rsid w:val="00381CA3"/>
    <w:rsid w:val="00395AF4"/>
    <w:rsid w:val="003A7BFD"/>
    <w:rsid w:val="003B143F"/>
    <w:rsid w:val="003B5048"/>
    <w:rsid w:val="003D3EA6"/>
    <w:rsid w:val="003D7E4F"/>
    <w:rsid w:val="00425067"/>
    <w:rsid w:val="00426FE6"/>
    <w:rsid w:val="00457440"/>
    <w:rsid w:val="00476CB1"/>
    <w:rsid w:val="004776D3"/>
    <w:rsid w:val="0049309B"/>
    <w:rsid w:val="00497F12"/>
    <w:rsid w:val="004B2F71"/>
    <w:rsid w:val="004C5586"/>
    <w:rsid w:val="004E784D"/>
    <w:rsid w:val="004F1F63"/>
    <w:rsid w:val="00502C11"/>
    <w:rsid w:val="00507B8D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0E11"/>
    <w:rsid w:val="00611B9E"/>
    <w:rsid w:val="006257EA"/>
    <w:rsid w:val="006329E4"/>
    <w:rsid w:val="00636C74"/>
    <w:rsid w:val="00656F76"/>
    <w:rsid w:val="00660C80"/>
    <w:rsid w:val="00670CB1"/>
    <w:rsid w:val="00680933"/>
    <w:rsid w:val="0068218C"/>
    <w:rsid w:val="006B350E"/>
    <w:rsid w:val="006B4A63"/>
    <w:rsid w:val="006C016A"/>
    <w:rsid w:val="006D1180"/>
    <w:rsid w:val="006E3257"/>
    <w:rsid w:val="007378D6"/>
    <w:rsid w:val="00745B5C"/>
    <w:rsid w:val="007505B7"/>
    <w:rsid w:val="00752F91"/>
    <w:rsid w:val="00756F19"/>
    <w:rsid w:val="00757DDD"/>
    <w:rsid w:val="00777A71"/>
    <w:rsid w:val="007954B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941DB"/>
    <w:rsid w:val="008A66B3"/>
    <w:rsid w:val="008B1F41"/>
    <w:rsid w:val="008B39C0"/>
    <w:rsid w:val="008C388F"/>
    <w:rsid w:val="008E37BF"/>
    <w:rsid w:val="008F1162"/>
    <w:rsid w:val="00943A9F"/>
    <w:rsid w:val="00956BF8"/>
    <w:rsid w:val="00972609"/>
    <w:rsid w:val="00972DB2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C26FF"/>
    <w:rsid w:val="00AF1854"/>
    <w:rsid w:val="00AF1B94"/>
    <w:rsid w:val="00B21176"/>
    <w:rsid w:val="00B25E8D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B1882"/>
    <w:rsid w:val="00CF2892"/>
    <w:rsid w:val="00CF76EE"/>
    <w:rsid w:val="00D2782E"/>
    <w:rsid w:val="00D3344E"/>
    <w:rsid w:val="00D33D82"/>
    <w:rsid w:val="00D37ABA"/>
    <w:rsid w:val="00D46FD8"/>
    <w:rsid w:val="00DA249B"/>
    <w:rsid w:val="00DB692C"/>
    <w:rsid w:val="00DB704B"/>
    <w:rsid w:val="00DC05F2"/>
    <w:rsid w:val="00DC23F5"/>
    <w:rsid w:val="00DC57F5"/>
    <w:rsid w:val="00DC5BAC"/>
    <w:rsid w:val="00DE78C2"/>
    <w:rsid w:val="00DF3513"/>
    <w:rsid w:val="00E040EE"/>
    <w:rsid w:val="00E301F8"/>
    <w:rsid w:val="00E42797"/>
    <w:rsid w:val="00E467B0"/>
    <w:rsid w:val="00E66682"/>
    <w:rsid w:val="00E8109E"/>
    <w:rsid w:val="00E86539"/>
    <w:rsid w:val="00E8758E"/>
    <w:rsid w:val="00EA0AA4"/>
    <w:rsid w:val="00EA0DD5"/>
    <w:rsid w:val="00EB5F26"/>
    <w:rsid w:val="00EC735E"/>
    <w:rsid w:val="00ED021C"/>
    <w:rsid w:val="00EE5A5F"/>
    <w:rsid w:val="00EE60B4"/>
    <w:rsid w:val="00EF1F3C"/>
    <w:rsid w:val="00F15A73"/>
    <w:rsid w:val="00F75AF5"/>
    <w:rsid w:val="00F818D8"/>
    <w:rsid w:val="00FA652A"/>
    <w:rsid w:val="00FB0C84"/>
    <w:rsid w:val="00FB3E35"/>
    <w:rsid w:val="00FC0857"/>
    <w:rsid w:val="00FD2AE5"/>
    <w:rsid w:val="00FD6C8F"/>
    <w:rsid w:val="00FD70E4"/>
    <w:rsid w:val="00FE12D4"/>
    <w:rsid w:val="00FE6C77"/>
    <w:rsid w:val="00FF00BD"/>
    <w:rsid w:val="00FF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0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1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1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1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1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0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1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1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1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1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78</properties:Words>
  <properties:Characters>443</properties:Characters>
  <properties:Lines>41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2017-10-19T11:05:00Z</dcterms:created>
  <dc:creator>Administrator</dc:creator>
  <cp:lastModifiedBy>Martina Kalmeta</cp:lastModifiedBy>
  <cp:lastPrinted>2017-08-25T12:24:00Z</cp:lastPrinted>
  <dcterms:modified xmlns:xsi="http://www.w3.org/2001/XMLSchema-instance" xsi:type="dcterms:W3CDTF">2017-10-19T12:22:00Z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