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0a3f1" w14:paraId="f70a3f1" w:rsidRDefault="00EF4FB9" w:rsidR="00EF4FB9" w:rsidRPr="00706145">
      <w:pPr>
        <w15:collapsed w:val="false"/>
      </w:pPr>
      <w:bookmarkStart w:name="_GoBack" w:id="0"/>
      <w:bookmarkEnd w:id="0"/>
    </w:p>
    <w:p w:rsidRDefault="00445C5C" w:rsidR="00EF4FB9" w:rsidRPr="00706145">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F4FB9" w:rsidR="00EF4FB9" w:rsidRPr="00706145">
      <w:pPr>
        <w:rPr>
          <w:bCs/>
        </w:rPr>
      </w:pPr>
      <w:r w:rsidRPr="00706145">
        <w:t xml:space="preserve">   </w:t>
      </w:r>
      <w:r w:rsidRPr="00706145">
        <w:rPr>
          <w:bCs/>
        </w:rPr>
        <w:t xml:space="preserve">REPUBLIKA HRVATSKA </w:t>
      </w:r>
    </w:p>
    <w:p w:rsidRDefault="00EF4FB9" w:rsidR="0033424E" w:rsidRPr="00706145">
      <w:pPr>
        <w:rPr>
          <w:bCs/>
        </w:rPr>
      </w:pPr>
      <w:r w:rsidRPr="00706145">
        <w:rPr>
          <w:bCs/>
        </w:rPr>
        <w:t xml:space="preserve">TRGOVAČKI </w:t>
      </w:r>
      <w:r w:rsidR="006D70A4" w:rsidRPr="00706145">
        <w:rPr>
          <w:bCs/>
        </w:rPr>
        <w:t>SUD U ZAGREBU</w:t>
      </w:r>
    </w:p>
    <w:p w:rsidRDefault="0033424E" w:rsidR="00EF4FB9">
      <w:pPr>
        <w:rPr>
          <w:bCs/>
        </w:rPr>
      </w:pPr>
      <w:r w:rsidRPr="00706145">
        <w:rPr>
          <w:bCs/>
        </w:rPr>
        <w:t>Zagreb, Amruševa 2/II</w:t>
      </w:r>
      <w:r w:rsidR="006D70A4" w:rsidRPr="00706145">
        <w:rPr>
          <w:bCs/>
        </w:rPr>
        <w:tab/>
      </w:r>
      <w:r w:rsidR="006D70A4" w:rsidRPr="00706145">
        <w:rPr>
          <w:bCs/>
        </w:rPr>
        <w:tab/>
      </w:r>
      <w:r w:rsidR="006D70A4" w:rsidRPr="00706145">
        <w:rPr>
          <w:bCs/>
        </w:rPr>
        <w:tab/>
      </w:r>
      <w:r w:rsidR="006D70A4" w:rsidRPr="00706145">
        <w:rPr>
          <w:bCs/>
        </w:rPr>
        <w:tab/>
      </w:r>
      <w:r w:rsidR="006D70A4" w:rsidRPr="00706145">
        <w:rPr>
          <w:bCs/>
        </w:rPr>
        <w:tab/>
      </w:r>
      <w:r w:rsidR="00B9679B">
        <w:rPr>
          <w:bCs/>
        </w:rPr>
        <w:tab/>
      </w:r>
      <w:r w:rsidR="00445C5C">
        <w:rPr>
          <w:bCs/>
        </w:rPr>
        <w:t>31-ST-</w:t>
      </w:r>
      <w:r w:rsidR="00BA1F54">
        <w:rPr>
          <w:bCs/>
        </w:rPr>
        <w:t>1060/14-47</w:t>
      </w:r>
    </w:p>
    <w:p w:rsidRDefault="0020533C" w:rsidR="0020533C" w:rsidRPr="00706145">
      <w:pPr>
        <w:rPr>
          <w:bCs/>
        </w:rPr>
      </w:pPr>
    </w:p>
    <w:p w:rsidRDefault="0020533C" w:rsidP="0020533C" w:rsidR="00BA1F54">
      <w:pPr>
        <w:jc w:val="center"/>
        <w:rPr>
          <w:bCs/>
        </w:rPr>
      </w:pPr>
      <w:r>
        <w:rPr>
          <w:bCs/>
        </w:rPr>
        <w:t>R E P U B L I K A   H R V A T S K A</w:t>
      </w:r>
    </w:p>
    <w:p w:rsidRDefault="00BA1F54" w:rsidP="00BA1F54" w:rsidR="00EF4FB9" w:rsidRPr="00706145">
      <w:pPr>
        <w:jc w:val="center"/>
        <w:rPr>
          <w:bCs/>
        </w:rPr>
      </w:pPr>
      <w:r>
        <w:rPr>
          <w:bCs/>
        </w:rPr>
        <w:t>DOPUNSKO</w:t>
      </w:r>
    </w:p>
    <w:p w:rsidRDefault="00EF4FB9" w:rsidR="00EF4FB9" w:rsidRPr="00706145">
      <w:pPr>
        <w:pStyle w:val="Naslov1"/>
        <w:rPr>
          <w:rFonts w:cs="Times New Roman" w:hAnsi="Times New Roman" w:ascii="Times New Roman"/>
          <w:b w:val="false"/>
        </w:rPr>
      </w:pPr>
      <w:r w:rsidRPr="00706145">
        <w:rPr>
          <w:rFonts w:cs="Times New Roman" w:hAnsi="Times New Roman" w:ascii="Times New Roman"/>
          <w:b w:val="false"/>
        </w:rPr>
        <w:t xml:space="preserve">R J E Š E N J E </w:t>
      </w:r>
    </w:p>
    <w:p w:rsidRDefault="00EF4FB9" w:rsidR="00EF4FB9" w:rsidRPr="00706145">
      <w:pPr>
        <w:jc w:val="center"/>
        <w:rPr>
          <w:bCs/>
        </w:rPr>
      </w:pPr>
    </w:p>
    <w:p w:rsidRDefault="00EF4FB9" w:rsidR="00EF4FB9">
      <w:r w:rsidRPr="00706145">
        <w:rPr>
          <w:bCs/>
        </w:rPr>
        <w:tab/>
        <w:t xml:space="preserve">TRGOVAČKI SUD U ZAGREBU </w:t>
      </w:r>
      <w:r w:rsidRPr="00706145">
        <w:t xml:space="preserve">po sucu Nadi Kraljić kao stečajnom sucu u stečajnom predmetu stečajnog dužnika </w:t>
      </w:r>
      <w:r w:rsidR="00555DA7" w:rsidRPr="00826762">
        <w:t xml:space="preserve">KAPITAL d.o.o. Zagreb, Savska cesta 41, MBS: 080139717, OIB: 50264134361 </w:t>
      </w:r>
      <w:r w:rsidR="00913498" w:rsidRPr="00706145">
        <w:t>dana</w:t>
      </w:r>
      <w:r w:rsidR="0020533C">
        <w:t xml:space="preserve"> </w:t>
      </w:r>
      <w:r w:rsidR="00BA1F54">
        <w:t>1. listopada</w:t>
      </w:r>
      <w:r w:rsidR="00555DA7">
        <w:t xml:space="preserve"> </w:t>
      </w:r>
      <w:r w:rsidR="0020533C">
        <w:t xml:space="preserve"> 2015.</w:t>
      </w:r>
      <w:r w:rsidR="0033424E" w:rsidRPr="00706145">
        <w:t xml:space="preserve"> </w:t>
      </w:r>
      <w:r w:rsidRPr="00706145">
        <w:t xml:space="preserve">godine </w:t>
      </w:r>
    </w:p>
    <w:p w:rsidRDefault="00555DA7" w:rsidR="00555DA7" w:rsidRPr="00706145"/>
    <w:p w:rsidRDefault="00EF4FB9" w:rsidR="00EF4FB9" w:rsidRPr="00706145">
      <w:pPr>
        <w:jc w:val="center"/>
        <w:rPr>
          <w:bCs/>
        </w:rPr>
      </w:pPr>
      <w:r w:rsidRPr="00706145">
        <w:rPr>
          <w:bCs/>
        </w:rPr>
        <w:t xml:space="preserve">r i j e š i o   j e </w:t>
      </w:r>
    </w:p>
    <w:p w:rsidRDefault="00EF4FB9" w:rsidR="00EF4FB9" w:rsidRPr="00706145"/>
    <w:p w:rsidRDefault="00EF4FB9" w:rsidP="00BA1F54" w:rsidR="00EF4FB9" w:rsidRPr="00706145">
      <w:r w:rsidRPr="00706145">
        <w:tab/>
      </w:r>
      <w:r w:rsidRPr="00706145">
        <w:rPr>
          <w:bCs/>
        </w:rPr>
        <w:t>I</w:t>
      </w:r>
      <w:r w:rsidRPr="00706145">
        <w:rPr>
          <w:bCs/>
        </w:rPr>
        <w:tab/>
      </w:r>
      <w:r w:rsidR="00BA1F54">
        <w:t xml:space="preserve">U stečajnom postupku nad stečajnim dužnikom </w:t>
      </w:r>
      <w:r w:rsidR="00BA1F54" w:rsidRPr="00826762">
        <w:t xml:space="preserve">KAPITAL d.o.o. Zagreb, Savska cesta 41, MBS: 080139717, OIB: 50264134361 </w:t>
      </w:r>
      <w:r w:rsidR="00BA1F54">
        <w:t xml:space="preserve">za Skupštinu vjerovnika sazvanu </w:t>
      </w:r>
      <w:r w:rsidR="00D6452A">
        <w:t>temeljem čl. 155a</w:t>
      </w:r>
      <w:r w:rsidR="00762A60">
        <w:t xml:space="preserve"> SZ-a </w:t>
      </w:r>
      <w:r w:rsidR="00D6452A">
        <w:t xml:space="preserve">rješenjem od 17. rujna 2015. godine </w:t>
      </w:r>
      <w:r w:rsidR="00BA1F54">
        <w:t xml:space="preserve">za dan 15. listopada 2015. godine u 09,30 sati u prostorijama Trgovačkog suda u Zagrebu, Petrinjska 8, soba 89/II dopunjuje se dnevni red sa točkom 3. tako da isti glasi: </w:t>
      </w:r>
    </w:p>
    <w:p w:rsidRDefault="00A76F89" w:rsidR="0033424E" w:rsidRPr="00706145">
      <w:r w:rsidRPr="00706145">
        <w:tab/>
      </w:r>
      <w:r w:rsidRPr="00706145">
        <w:tab/>
        <w:t xml:space="preserve">1. </w:t>
      </w:r>
      <w:r w:rsidR="00555DA7">
        <w:t>Izvješće stečajnog upravitelja</w:t>
      </w:r>
      <w:r w:rsidRPr="00706145">
        <w:t xml:space="preserve"> </w:t>
      </w:r>
    </w:p>
    <w:p w:rsidRDefault="0033424E" w:rsidR="006D70A4">
      <w:r w:rsidRPr="00706145">
        <w:tab/>
      </w:r>
      <w:r w:rsidRPr="00706145">
        <w:tab/>
        <w:t xml:space="preserve">2. </w:t>
      </w:r>
      <w:r w:rsidR="00555DA7">
        <w:t>Donošenje odluke o najmu stana</w:t>
      </w:r>
    </w:p>
    <w:p w:rsidRDefault="00BA1F54" w:rsidR="00BA1F54" w:rsidRPr="00706145">
      <w:r>
        <w:tab/>
      </w:r>
      <w:r>
        <w:tab/>
        <w:t>3. Donošenje odluke o daljnjem načinu i uvjetima prodaje nekretnina u vanknjižnom vlasništvu stečajnog dužnika i to sa poslovne prostore i parkirna mjesta u garažama u poslovnom objektu "ZAGREPČANKA" na adresi Savska 41, Zagreb.</w:t>
      </w:r>
    </w:p>
    <w:p w:rsidRDefault="00EF4FB9" w:rsidP="00C25276" w:rsidR="00EF4FB9" w:rsidRPr="00706145">
      <w:r w:rsidRPr="00706145">
        <w:rPr>
          <w:bCs/>
        </w:rPr>
        <w:tab/>
      </w:r>
      <w:r w:rsidRPr="00706145">
        <w:t xml:space="preserve"> </w:t>
      </w:r>
    </w:p>
    <w:p w:rsidRDefault="00EF4FB9" w:rsidR="00EF4FB9" w:rsidRPr="00706145"/>
    <w:p w:rsidRDefault="00913498" w:rsidR="00EF4FB9" w:rsidRPr="00706145">
      <w:r w:rsidRPr="00706145">
        <w:tab/>
        <w:t xml:space="preserve">U Zagrebu, </w:t>
      </w:r>
      <w:r w:rsidR="00BA1F54">
        <w:t>1. listopada</w:t>
      </w:r>
      <w:r w:rsidR="00555DA7">
        <w:t xml:space="preserve"> </w:t>
      </w:r>
      <w:r w:rsidR="0020533C">
        <w:t xml:space="preserve"> 2015. </w:t>
      </w:r>
    </w:p>
    <w:p w:rsidRDefault="00EF4FB9" w:rsidR="00EF4FB9" w:rsidRPr="00706145"/>
    <w:p w:rsidRDefault="00EF4FB9" w:rsidR="00EF4FB9" w:rsidRPr="00706145">
      <w:r w:rsidRPr="00706145">
        <w:tab/>
      </w:r>
      <w:r w:rsidRPr="00706145">
        <w:tab/>
      </w:r>
      <w:r w:rsidRPr="00706145">
        <w:tab/>
      </w:r>
      <w:r w:rsidRPr="00706145">
        <w:tab/>
      </w:r>
      <w:r w:rsidRPr="00706145">
        <w:tab/>
      </w:r>
      <w:r w:rsidRPr="00706145">
        <w:tab/>
      </w:r>
      <w:r w:rsidRPr="00706145">
        <w:tab/>
      </w:r>
      <w:r w:rsidRPr="00706145">
        <w:tab/>
      </w:r>
      <w:r w:rsidRPr="00706145">
        <w:tab/>
        <w:t xml:space="preserve">STEČAJNI SUDAC </w:t>
      </w:r>
    </w:p>
    <w:p w:rsidRDefault="00EF4FB9" w:rsidR="002B440A" w:rsidRPr="00706145">
      <w:r w:rsidRPr="00706145">
        <w:tab/>
      </w:r>
      <w:r w:rsidRPr="00706145">
        <w:tab/>
      </w:r>
      <w:r w:rsidRPr="00706145">
        <w:tab/>
      </w:r>
      <w:r w:rsidRPr="00706145">
        <w:tab/>
      </w:r>
      <w:r w:rsidRPr="00706145">
        <w:tab/>
      </w:r>
      <w:r w:rsidRPr="00706145">
        <w:tab/>
      </w:r>
      <w:r w:rsidRPr="00706145">
        <w:tab/>
      </w:r>
      <w:r w:rsidRPr="00706145">
        <w:tab/>
      </w:r>
      <w:r w:rsidRPr="00706145">
        <w:tab/>
        <w:t>Nada Kraljić</w:t>
      </w:r>
      <w:r w:rsidR="009102F1">
        <w:t>,v.r.</w:t>
      </w:r>
    </w:p>
    <w:p w:rsidRDefault="007414D8" w:rsidR="007414D8" w:rsidRPr="00706145"/>
    <w:p w:rsidRDefault="009102F1" w:rsidR="009102F1">
      <w:r>
        <w:tab/>
      </w:r>
      <w:r>
        <w:tab/>
      </w:r>
      <w:r>
        <w:tab/>
      </w:r>
      <w:r>
        <w:tab/>
      </w:r>
      <w:r>
        <w:tab/>
      </w:r>
      <w:r>
        <w:tab/>
      </w:r>
      <w:r>
        <w:tab/>
      </w:r>
      <w:r>
        <w:tab/>
        <w:t>Za točnost otpravka-ovl.službenik</w:t>
      </w:r>
    </w:p>
    <w:p w:rsidRDefault="009102F1" w:rsidP="009102F1" w:rsidR="009102F1">
      <w:pPr>
        <w:ind w:firstLine="708" w:left="5664"/>
      </w:pPr>
      <w:r>
        <w:t>Vinka Mihalinčić</w:t>
      </w:r>
    </w:p>
    <w:p w:rsidRDefault="002B440A" w:rsidR="002B440A" w:rsidRPr="00706145"/>
    <w:p w:rsidRDefault="002B440A" w:rsidR="00EF4FB9" w:rsidRPr="00706145">
      <w:r w:rsidRPr="00706145">
        <w:tab/>
      </w:r>
      <w:r w:rsidRPr="00706145">
        <w:tab/>
      </w:r>
      <w:r w:rsidRPr="00706145">
        <w:tab/>
      </w:r>
      <w:r w:rsidRPr="00706145">
        <w:tab/>
      </w:r>
      <w:r w:rsidRPr="00706145">
        <w:tab/>
      </w:r>
      <w:r w:rsidRPr="00706145">
        <w:tab/>
      </w:r>
      <w:r w:rsidRPr="00706145">
        <w:tab/>
      </w:r>
      <w:r w:rsidRPr="00706145">
        <w:tab/>
      </w:r>
      <w:r w:rsidR="00EF4FB9" w:rsidRPr="00706145">
        <w:t xml:space="preserve"> </w:t>
      </w:r>
    </w:p>
    <w:p w:rsidRDefault="00EF4FB9" w:rsidR="00EF4FB9" w:rsidRPr="00706145"/>
    <w:p w:rsidRDefault="00A76F89" w:rsidR="00A76F89" w:rsidRPr="00706145"/>
    <w:p w:rsidRDefault="00A76F89" w:rsidR="00A76F89" w:rsidRPr="00706145"/>
    <w:p w:rsidRDefault="00A76F89" w:rsidP="00A76F89" w:rsidR="00A76F89" w:rsidRPr="00706145">
      <w:pPr>
        <w:ind w:left="360"/>
      </w:pPr>
      <w:r w:rsidRPr="00706145">
        <w:t xml:space="preserve"> </w:t>
      </w:r>
    </w:p>
    <w:sectPr w:rsidR="00A76F89" w:rsidRPr="007061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DC4548"/>
    <w:multiLevelType w:val="hybridMultilevel"/>
    <w:tmpl w:val="EBFCCFBC"/>
    <w:lvl w:tplc="DFBA6AD6" w:ilvl="0">
      <w:start w:val="2"/>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
    <w:nsid w:val="39134E16"/>
    <w:multiLevelType w:val="hybridMultilevel"/>
    <w:tmpl w:val="5CA80FFC"/>
    <w:lvl w:tplc="CF184F8E" w:ilvl="0">
      <w:start w:val="1"/>
      <w:numFmt w:val="decimal"/>
      <w:lvlText w:val="%1."/>
      <w:lvlJc w:val="left"/>
      <w:pPr>
        <w:tabs>
          <w:tab w:pos="1845" w:val="num"/>
        </w:tabs>
        <w:ind w:hanging="435" w:left="184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C28215C"/>
    <w:multiLevelType w:val="hybridMultilevel"/>
    <w:tmpl w:val="6AF0EDE0"/>
    <w:lvl w:tplc="8C9EFC6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B43AF4"/>
    <w:multiLevelType w:val="hybridMultilevel"/>
    <w:tmpl w:val="BECC3254"/>
    <w:lvl w:tplc="9558F9E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498"/>
    <w:rsid w:val="0020533C"/>
    <w:rsid w:val="002B440A"/>
    <w:rsid w:val="0033424E"/>
    <w:rsid w:val="00445C5C"/>
    <w:rsid w:val="00555DA7"/>
    <w:rsid w:val="006D70A4"/>
    <w:rsid w:val="00706145"/>
    <w:rsid w:val="007414D8"/>
    <w:rsid w:val="00762A60"/>
    <w:rsid w:val="007D59FB"/>
    <w:rsid w:val="009102F1"/>
    <w:rsid w:val="00913498"/>
    <w:rsid w:val="00A76F89"/>
    <w:rsid w:val="00B9679B"/>
    <w:rsid w:val="00BA1F54"/>
    <w:rsid w:val="00C25276"/>
    <w:rsid w:val="00D6452A"/>
    <w:rsid w:val="00E84730"/>
    <w:rsid w:val="00EF4FB9"/>
    <w:rsid w:val="00F96E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45C5C"/>
    <w:rPr>
      <w:rFonts w:cs="Tahoma" w:hAnsi="Tahoma" w:ascii="Tahoma"/>
      <w:sz w:val="16"/>
      <w:szCs w:val="16"/>
    </w:rPr>
  </w:style>
  <w:style w:customStyle="true" w:styleId="TekstbaloniaChar" w:type="character">
    <w:name w:val="Tekst balončića Char"/>
    <w:basedOn w:val="Zadanifontodlomka"/>
    <w:link w:val="Tekstbalonia"/>
    <w:rsid w:val="00445C5C"/>
    <w:rPr>
      <w:rFonts w:cs="Tahoma" w:hAnsi="Tahoma" w:ascii="Tahoma"/>
      <w:sz w:val="16"/>
      <w:szCs w:val="16"/>
    </w:rPr>
  </w:style>
  <w:style w:styleId="Tekstrezerviranogmjesta" w:type="character">
    <w:name w:val="Placeholder Text"/>
    <w:basedOn w:val="Zadanifontodlomka"/>
    <w:uiPriority w:val="99"/>
    <w:semiHidden/>
    <w:rsid w:val="009102F1"/>
    <w:rPr>
      <w:color w:val="808080"/>
      <w:bdr w:space="0" w:sz="0" w:color="auto" w:val="none"/>
      <w:shd w:fill="auto" w:color="auto" w:val="clear"/>
    </w:rPr>
  </w:style>
  <w:style w:customStyle="true" w:styleId="eSPISCCParagraphDefaultFont" w:type="character">
    <w:name w:val="eSPIS_CC_Paragraph Default Font"/>
    <w:basedOn w:val="Zadanifontodlomka"/>
    <w:rsid w:val="009102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02F1"/>
    <w:rPr>
      <w:bdr w:space="0" w:sz="0" w:color="auto" w:val="none"/>
      <w:shd w:fill="FFFFCC" w:color="auto" w:val="clear"/>
      <w:lang w:val="hr-HR"/>
    </w:rPr>
  </w:style>
  <w:style w:customStyle="true" w:styleId="PozadinaSvijetloCrvena" w:type="character">
    <w:name w:val="Pozadina_SvijetloCrvena"/>
    <w:basedOn w:val="eSPISCCParagraphDefaultFont"/>
    <w:rsid w:val="009102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02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45C5C"/>
    <w:rPr>
      <w:rFonts w:ascii="Tahoma" w:cs="Tahoma" w:hAnsi="Tahoma"/>
      <w:sz w:val="16"/>
      <w:szCs w:val="16"/>
    </w:rPr>
  </w:style>
  <w:style w:customStyle="1" w:styleId="TekstbaloniaChar" w:type="character">
    <w:name w:val="Tekst balončića Char"/>
    <w:basedOn w:val="Zadanifontodlomka"/>
    <w:link w:val="Tekstbalonia"/>
    <w:rsid w:val="00445C5C"/>
    <w:rPr>
      <w:rFonts w:ascii="Tahoma" w:cs="Tahoma" w:hAnsi="Tahoma"/>
      <w:sz w:val="16"/>
      <w:szCs w:val="16"/>
    </w:rPr>
  </w:style>
  <w:style w:styleId="Tekstrezerviranogmjesta" w:type="character">
    <w:name w:val="Placeholder Text"/>
    <w:basedOn w:val="Zadanifontodlomka"/>
    <w:uiPriority w:val="99"/>
    <w:semiHidden/>
    <w:rsid w:val="009102F1"/>
    <w:rPr>
      <w:color w:val="808080"/>
      <w:bdr w:color="auto" w:space="0" w:sz="0" w:val="none"/>
      <w:shd w:color="auto" w:fill="auto" w:val="clear"/>
    </w:rPr>
  </w:style>
  <w:style w:customStyle="1" w:styleId="eSPISCCParagraphDefaultFont" w:type="character">
    <w:name w:val="eSPIS_CC_Paragraph Default Font"/>
    <w:basedOn w:val="Zadanifontodlomka"/>
    <w:rsid w:val="009102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02F1"/>
    <w:rPr>
      <w:bdr w:color="auto" w:space="0" w:sz="0" w:val="none"/>
      <w:shd w:color="auto" w:fill="FFFFCC" w:val="clear"/>
      <w:lang w:val="hr-HR"/>
    </w:rPr>
  </w:style>
  <w:style w:customStyle="1" w:styleId="PozadinaSvijetloCrvena" w:type="character">
    <w:name w:val="Pozadina_SvijetloCrvena"/>
    <w:basedOn w:val="eSPISCCParagraphDefaultFont"/>
    <w:rsid w:val="009102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02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2014.</izvorni_sadrzaj>
    <derivirana_varijabla naziv="DomainObject.Predmet.DatumOsnivanja_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St-1060/2014</izvorni_sadrzaj>
    <derivirana_varijabla naziv="DomainObject.Predmet.OznakaBroj_1">St-1060/2014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KAPITAL društvo s ograničenom odgovornošću za promet nekretninama, izdavačku djelatnost i trgovinu</izvorni_sadrzaj>
    <derivirana_varijabla naziv="DomainObject.Predmet.ProtustrankaFormated_1">  KAPITAL društvo s ograničenom odgovornošću za promet nekretninama, izdavačku djelatnost i trgovinu</derivirana_varijabla>
  </DomainObject.Predmet.ProtustrankaFormated>
  <DomainObject.Predmet.ProtustrankaFormatedOIB>
    <izvorni_sadrzaj>  KAPITAL društvo s ograničenom odgovornošću za promet nekretninama, izdavačku djelatnost i trgovinu, OIB 50264134361</izvorni_sadrzaj>
    <derivirana_varijabla naziv="DomainObject.Predmet.ProtustrankaFormatedOIB_1">  KAPITAL društvo s ograničenom odgovornošću za promet nekretninama, izdavačku djelatnost i trgovinu, OIB 50264134361</derivirana_varijabla>
  </DomainObject.Predmet.ProtustrankaFormatedOIB>
  <DomainObject.Predmet.ProtustrankaFormatedWithAdress>
    <izvorni_sadrzaj> KAPITAL društvo s ograničenom odgovornošću za promet nekretninama, izdavačku djelatnost i trgovinu, Trg hrvatskih velikana 4, Zagreb</izvorni_sadrzaj>
    <derivirana_varijabla naziv="DomainObject.Predmet.ProtustrankaFormatedWithAdress_1"> KAPITAL društvo s ograničenom odgovornošću za promet nekretninama, izdavačku djelatnost i trgovinu, Trg hrvatskih velikana 4, Zagreb</derivirana_varijabla>
  </DomainObject.Predmet.ProtustrankaFormatedWithAdress>
  <DomainObject.Predmet.ProtustrankaFormatedWithAdressOIB>
    <izvorni_sadrzaj> KAPITAL društvo s ograničenom odgovornošću za promet nekretninama, izdavačku djelatnost i trgovinu, OIB 50264134361, Trg hrvatskih velikana 4, Zagreb</izvorni_sadrzaj>
    <derivirana_varijabla naziv="DomainObject.Predmet.ProtustrankaFormatedWithAdressOIB_1"> KAPITAL društvo s ograničenom odgovornošću za promet nekretninama, izdavačku djelatnost i trgovinu, OIB 50264134361, Trg hrvatskih velikana 4, Zagreb</derivirana_varijabla>
  </DomainObject.Predmet.ProtustrankaFormatedWithAdressOIB>
  <DomainObject.Predmet.ProtustrankaWithAdress>
    <izvorni_sadrzaj>KAPITAL društvo s ograničenom odgovornošću za promet nekretninama, izdavačku djelatnost i trgovinu Trg hrvatskih velikana 4, Zagreb</izvorni_sadrzaj>
    <derivirana_varijabla naziv="DomainObject.Predmet.ProtustrankaWithAdress_1">KAPITAL društvo s ograničenom odgovornošću za promet nekretninama, izdavačku djelatnost i trgovinu Trg hrvatskih velikana 4, Zagreb</derivirana_varijabla>
  </DomainObject.Predmet.ProtustrankaWithAdress>
  <DomainObject.Predmet.ProtustrankaWithAdressOIB>
    <izvorni_sadrzaj>KAPITAL društvo s ograničenom odgovornošću za promet nekretninama, izdavačku djelatnost i trgovinu, OIB 50264134361, Trg hrvatskih velikana 4, Zagreb</izvorni_sadrzaj>
    <derivirana_varijabla naziv="DomainObject.Predmet.ProtustrankaWithAdressOIB_1">KAPITAL društvo s ograničenom odgovornošću za promet nekretninama, izdavačku djelatnost i trgovinu, OIB 50264134361, Trg hrvatskih velikana 4, Zagreb</derivirana_varijabla>
  </DomainObject.Predmet.ProtustrankaWithAdressOIB>
  <DomainObject.Predmet.ProtustrankaNazivFormated>
    <izvorni_sadrzaj>KAPITAL društvo s ograničenom odgovornošću za promet nekretninama, izdavačku djelatnost i trgovinu</izvorni_sadrzaj>
    <derivirana_varijabla naziv="DomainObject.Predmet.ProtustrankaNazivFormated_1">KAPITAL društvo s ograničenom odgovornošću za promet nekretninama, izdavačku djelatnost i trgovinu</derivirana_varijabla>
  </DomainObject.Predmet.ProtustrankaNazivFormated>
  <DomainObject.Predmet.ProtustrankaNazivFormatedOIB>
    <izvorni_sadrzaj>KAPITAL društvo s ograničenom odgovornošću za promet nekretninama, izdavačku djelatnost i trgovinu, OIB 50264134361</izvorni_sadrzaj>
    <derivirana_varijabla naziv="DomainObject.Predmet.ProtustrankaNazivFormatedOIB_1">KAPITAL društvo s ograničenom odgovornošću za promet nekretninama, izdavačku djelatnost i trgovinu, OIB 50264134361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izvorni_sadrzaj>
    <derivirana_varijabla naziv="DomainObject.Predmet.StrankaFormated_1">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derivirana_varijabla>
  </DomainObject.Predmet.StrankaFormated>
  <DomainObject.Predmet.StrankaFormatedOIB>
    <izvorni_sadrzaj>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izvorni_sadrzaj>
    <derivirana_varijabla naziv="DomainObject.Predmet.StrankaFormatedOIB_1">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derivirana_varijabla>
  </DomainObject.Predmet.StrankaFormatedOIB>
  <DomainObject.Predmet.StrankaFormatedWithAdress>
    <izvorni_sadrzaj>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izvorni_sadrzaj>
    <derivirana_varijabla naziv="DomainObject.Predmet.StrankaFormatedWithAdress_1">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derivirana_varijabla>
  </DomainObject.Predmet.StrankaFormatedWithAdress>
  <DomainObject.Predmet.StrankaFormatedWithAdressOIB>
    <izvorni_sadrzaj>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izvorni_sadrzaj>
    <derivirana_varijabla naziv="DomainObject.Predmet.StrankaFormatedWithAdressOIB_1">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derivirana_varijabla>
  </DomainObject.Predmet.StrankaFormatedWithAdressOIB>
  <DomainObject.Predmet.StrankaWithAdress>
    <izvorni_sadrzaj>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izvorni_sadrzaj>
    <derivirana_varijabla naziv="DomainObject.Predmet.StrankaWithAdress_1">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derivirana_varijabla>
  </DomainObject.Predmet.StrankaWithAdress>
  <DomainObject.Predmet.StrankaWithAdressOIB>
    <izvorni_sadrzaj>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izvorni_sadrzaj>
    <derivirana_varijabla naziv="DomainObject.Predmet.StrankaWithAdressOIB_1">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derivirana_varijabla>
  </DomainObject.Predmet.StrankaWithAdressOIB>
  <DomainObject.Predmet.StrankaNazivFormated>
    <izvorni_sadrzaj>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izvorni_sadrzaj>
    <derivirana_varijabla naziv="DomainObject.Predmet.StrankaNazivFormated_1">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derivirana_varijabla>
  </DomainObject.Predmet.StrankaNazivFormated>
  <DomainObject.Predmet.StrankaNazivFormatedOIB>
    <izvorni_sadrzaj>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izvorni_sadrzaj>
    <derivirana_varijabla naziv="DomainObject.Predmet.StrankaNazivFormatedOIB_1">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izvorni_sadrzaj>
    <derivirana_varijabla naziv="DomainObject.Predmet.StrankaListFormated_1">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derivirana_varijabla>
  </DomainObject.Predmet.StrankaListFormated>
  <DomainObject.Predmet.StrankaListFormatedOIB>
    <izvorni_sadrzaj>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izvorni_sadrzaj>
    <derivirana_varijabla naziv="DomainObject.Predmet.StrankaListFormatedOIB_1">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derivirana_varijabla>
  </DomainObject.Predmet.StrankaListFormatedOIB>
  <DomainObject.Predmet.StrankaListFormatedWithAdress>
    <izvorni_sadrzaj>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izvorni_sadrzaj>
    <derivirana_varijabla naziv="DomainObject.Predmet.StrankaListFormatedWithAdress_1">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derivirana_varijabla>
  </DomainObject.Predmet.StrankaListFormatedWithAdress>
  <DomainObject.Predmet.StrankaListFormatedWithAdressOIB>
    <izvorni_sadrzaj>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izvorni_sadrzaj>
    <derivirana_varijabla naziv="DomainObject.Predmet.StrankaListFormatedWithAdressOIB_1">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derivirana_varijabla>
  </DomainObject.Predmet.StrankaListFormatedWithAdressOIB>
  <DomainObject.Predmet.StrankaListNazivFormated>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zvorni_sadrzaj>
    <derivirana_varijabla naziv="DomainObject.Predmet.StrankaListNazivFormated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derivirana_varijabla>
  </DomainObject.Predmet.StrankaListNazivFormated>
  <DomainObject.Predmet.StrankaListNazivFormatedOIB>
    <izvorni_sadrzaj>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izvorni_sadrzaj>
    <derivirana_varijabla naziv="DomainObject.Predmet.StrankaListNazivFormatedOIB_1">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derivirana_varijabla>
  </DomainObject.Predmet.StrankaListNazivFormatedOIB>
  <DomainObject.Predmet.ProtuStrankaListFormated>
    <izvorni_sadrzaj>
      <item>KAPITAL društvo s ograničenom odgovornošću za promet nekretninama, izdavačku djelatnost i trgovinu</item>
    </izvorni_sadrzaj>
    <derivirana_varijabla naziv="DomainObject.Predmet.ProtuStrankaListFormated_1">
      <item>KAPITAL društvo s ograničenom odgovornošću za promet nekretninama, izdavačku djelatnost i trgovinu</item>
    </derivirana_varijabla>
  </DomainObject.Predmet.ProtuStrankaListFormated>
  <DomainObject.Predmet.ProtuStrankaListFormatedOIB>
    <izvorni_sadrzaj>
      <item>KAPITAL društvo s ograničenom odgovornošću za promet nekretninama, izdavačku djelatnost i trgovinu, OIB 50264134361</item>
    </izvorni_sadrzaj>
    <derivirana_varijabla naziv="DomainObject.Predmet.ProtuStrankaListFormatedOIB_1">
      <item>KAPITAL društvo s ograničenom odgovornošću za promet nekretninama, izdavačku djelatnost i trgovinu, OIB 50264134361</item>
    </derivirana_varijabla>
  </DomainObject.Predmet.ProtuStrankaListFormatedOIB>
  <DomainObject.Predmet.ProtuStrankaListFormatedWithAdress>
    <izvorni_sadrzaj>
      <item>KAPITAL društvo s ograničenom odgovornošću za promet nekretninama, izdavačku djelatnost i trgovinu, Trg hrvatskih velikana 4, Zagreb</item>
    </izvorni_sadrzaj>
    <derivirana_varijabla naziv="DomainObject.Predmet.ProtuStrankaListFormatedWithAdress_1">
      <item>KAPITAL društvo s ograničenom odgovornošću za promet nekretninama, izdavačku djelatnost i trgovinu, Trg hrvatskih velikana 4, Zagreb</item>
    </derivirana_varijabla>
  </DomainObject.Predmet.ProtuStrankaListFormatedWithAdress>
  <DomainObject.Predmet.ProtuStrankaListFormatedWithAdressOIB>
    <izvorni_sadrzaj>
      <item>KAPITAL društvo s ograničenom odgovornošću za promet nekretninama, izdavačku djelatnost i trgovinu, OIB 50264134361, Trg hrvatskih velikana 4, Zagreb</item>
    </izvorni_sadrzaj>
    <derivirana_varijabla naziv="DomainObject.Predmet.ProtuStrankaListFormatedWithAdressOIB_1">
      <item>KAPITAL društvo s ograničenom odgovornošću za promet nekretninama, izdavačku djelatnost i trgovinu, OIB 50264134361, Trg hrvatskih velikana 4, Zagreb</item>
    </derivirana_varijabla>
  </DomainObject.Predmet.ProtuStrankaListFormatedWithAdressOIB>
  <DomainObject.Predmet.ProtuStrankaListNazivFormated>
    <izvorni_sadrzaj>
      <item>KAPITAL društvo s ograničenom odgovornošću za promet nekretninama, izdavačku djelatnost i trgovinu</item>
    </izvorni_sadrzaj>
    <derivirana_varijabla naziv="DomainObject.Predmet.ProtuStrankaListNazivFormated_1">
      <item>KAPITAL društvo s ograničenom odgovornošću za promet nekretninama, izdavačku djelatnost i trgovinu</item>
    </derivirana_varijabla>
  </DomainObject.Predmet.ProtuStrankaListNazivFormated>
  <DomainObject.Predmet.ProtuStrankaListNazivFormatedOIB>
    <izvorni_sadrzaj>
      <item>KAPITAL društvo s ograničenom odgovornošću za promet nekretninama, izdavačku djelatnost i trgovinu, OIB 50264134361</item>
    </izvorni_sadrzaj>
    <derivirana_varijabla naziv="DomainObject.Predmet.ProtuStrankaListNazivFormatedOIB_1">
      <item>KAPITAL društvo s ograničenom odgovornošću za promet nekretninama, izdavačku djelatnost i trgovinu, OIB 50264134361</item>
    </derivirana_varijabla>
  </DomainObject.Predmet.ProtuStrankaListNazivFormatedOIB>
  <DomainObject.Predmet.OstaliListFormated>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izvorni_sadrzaj>
    <derivirana_varijabla naziv="DomainObject.Predmet.OstaliListFormated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derivirana_varijabla>
  </DomainObject.Predmet.OstaliListFormated>
  <DomainObject.Predmet.OstaliListFormatedOIB>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izvorni_sadrzaj>
    <derivirana_varijabla naziv="DomainObject.Predmet.OstaliListFormatedOIB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derivirana_varijabla>
  </DomainObject.Predmet.OstaliListFormatedOIB>
  <DomainObject.Predmet.OstaliListFormatedWithAdress>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izvorni_sadrzaj>
    <derivirana_varijabla naziv="DomainObject.Predmet.OstaliListFormatedWithAdress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derivirana_varijabla>
  </DomainObject.Predmet.OstaliListFormatedWithAdress>
  <DomainObject.Predmet.OstaliListFormatedWithAdressOIB>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izvorni_sadrzaj>
    <derivirana_varijabla naziv="DomainObject.Predmet.OstaliListFormatedWithAdressOIB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derivirana_varijabla>
  </DomainObject.Predmet.OstaliListFormatedWithAdressOIB>
  <DomainObject.Predmet.OstaliListNazivFormated>
    <izvorni_sadrzaj>
      <item>Odvjetničko društvo Matijević, Jakirčević o Malkoč j.t.d.</item>
      <item>Miroslav Borš</item>
    </izvorni_sadrzaj>
    <derivirana_varijabla naziv="DomainObject.Predmet.OstaliListNazivFormated_1">
      <item>Odvjetničko društvo Matijević, Jakirčević o Malkoč j.t.d.</item>
      <item>Miroslav Borš</item>
    </derivirana_varijabla>
  </DomainObject.Predmet.OstaliListNazivFormated>
  <DomainObject.Predmet.OstaliListNazivFormatedOIB>
    <izvorni_sadrzaj>
      <item>Odvjetničko društvo Matijević, Jakirčević o Malkoč j.t.d.</item>
      <item>Miroslav Borš, OIB 69665623244</item>
    </izvorni_sadrzaj>
    <derivirana_varijabla naziv="DomainObject.Predmet.OstaliListNazivFormatedOIB_1">
      <item>Odvjetničko društvo Matijević, Jakirčević o Malkoč j.t.d.</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KAPITAL društvo s ograničenom odgovornošću za promet nekretninama, izdavačku djelatnost i trgovinu</izvorni_sadrzaj>
    <derivirana_varijabla naziv="DomainObject.Predmet.ProtustrankaIDrugi_1">KAPITAL društvo s ograničenom odgovornošću za promet nekretninama, izdavačku djelatnost i trgovinu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KAPITAL društvo s ograničenom odgovornošću za promet nekretninama, izdavačku djelatnost i trgovinu, OIB 50264134361, Trg hrvatskih velikana 4, Zagreb</izvorni_sadrzaj>
    <derivirana_varijabla naziv="DomainObject.Predmet.ProtustrankaIDrugiAdressOIB_1">KAPITAL društvo s ograničenom odgovornošću za promet nekretninama, izdavačku djelatnost i trgovinu, OIB 50264134361, Trg hrvatskih velikana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izvorni_sadrzaj>
    <derivirana_varijabla naziv="DomainObject.Predmet.SudioniciListNaziv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derivirana_varijabla>
  </DomainObject.Predmet.SudioniciListNaziv>
  <DomainObject.Predmet.SudioniciListAdressOIB>
    <izvorni_sadrzaj>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izvorni_sadrzaj>
    <derivirana_varijabla naziv="DomainObject.Predmet.SudioniciListAdressOIB_1">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izvorni_sadrzaj>
    <derivirana_varijabla naziv="DomainObject.Predmet.SudioniciListNazivOIB_1">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195</properties:Words>
  <properties:Characters>963</properties:Characters>
  <properties:Lines>41</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2015-10-02T06:22:00Z</dcterms:created>
  <dc:creator>Nada Kraljić</dc:creator>
  <cp:lastModifiedBy>Vinka Mihalinčić</cp:lastModifiedBy>
  <cp:lastPrinted>2015-10-02T06:23:00Z</cp:lastPrinted>
  <dcterms:modified xmlns:xsi="http://www.w3.org/2001/XMLSchema-instance" xsi:type="dcterms:W3CDTF">2015-10-02T06:26:00Z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