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b28c" w14:paraId="a97b28c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4F3E41" w:rsidRPr="00A450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4508F" w:rsidRPr="00A4508F">
        <w:rPr>
          <w:rFonts w:cs="Times New Roman" w:hAnsi="Times New Roman" w:ascii="Times New Roman"/>
          <w:sz w:val="24"/>
          <w:szCs w:val="24"/>
        </w:rPr>
        <w:t xml:space="preserve">Trgovački </w:t>
      </w:r>
      <w:r w:rsidR="00A4508F" w:rsidRPr="00425573">
        <w:rPr>
          <w:rFonts w:cs="Times New Roman" w:hAnsi="Times New Roman" w:ascii="Times New Roman"/>
          <w:sz w:val="24"/>
          <w:szCs w:val="24"/>
        </w:rPr>
        <w:t>sud u Varaždinu po sutkinji toga suda Meliti Poljanec-Bubaš, u stečajnom predmetu</w:t>
      </w:r>
      <w:r w:rsidR="00F16CAD" w:rsidRPr="00425573">
        <w:rPr>
          <w:rFonts w:cs="Times New Roman" w:hAnsi="Times New Roman" w:ascii="Times New Roman"/>
          <w:sz w:val="24"/>
          <w:szCs w:val="24"/>
        </w:rPr>
        <w:t xml:space="preserve"> povodom prijedloga za nastavkom stečajnog postupka nad stečajnom masom</w:t>
      </w:r>
      <w:r w:rsidR="00425573">
        <w:rPr>
          <w:rFonts w:cs="Times New Roman" w:hAnsi="Times New Roman" w:ascii="Times New Roman"/>
          <w:sz w:val="24"/>
          <w:szCs w:val="24"/>
        </w:rPr>
        <w:t xml:space="preserve"> dužnika</w:t>
      </w:r>
      <w:r w:rsidR="00A4508F" w:rsidRPr="00425573">
        <w:rPr>
          <w:rFonts w:cs="Times New Roman" w:hAnsi="Times New Roman" w:ascii="Times New Roman"/>
          <w:sz w:val="24"/>
          <w:szCs w:val="24"/>
        </w:rPr>
        <w:t xml:space="preserve"> </w:t>
      </w:r>
      <w:r w:rsidR="00425573" w:rsidRPr="00425573">
        <w:rPr>
          <w:rFonts w:cs="Times New Roman" w:hAnsi="Times New Roman" w:ascii="Times New Roman"/>
          <w:sz w:val="24"/>
          <w:szCs w:val="24"/>
        </w:rPr>
        <w:t>ELEKTROINSTALACIJE ELIN društvo s ograničenom odgovornošću za elektroinstalacije, usluge i trgovinu, OIB: 34503352597, Koprivnica, Zagrebačka ulica 82</w:t>
      </w:r>
      <w:r w:rsidR="00425573">
        <w:rPr>
          <w:rFonts w:cs="Times New Roman" w:hAnsi="Times New Roman" w:ascii="Times New Roman"/>
          <w:sz w:val="24"/>
          <w:szCs w:val="24"/>
        </w:rPr>
        <w:t>, dana 24</w:t>
      </w:r>
      <w:r w:rsidR="00A4508F" w:rsidRPr="00425573">
        <w:rPr>
          <w:rFonts w:cs="Times New Roman" w:hAnsi="Times New Roman" w:ascii="Times New Roman"/>
          <w:sz w:val="24"/>
          <w:szCs w:val="24"/>
        </w:rPr>
        <w:t>. ožujka</w:t>
      </w:r>
      <w:r w:rsidR="00A4508F" w:rsidRPr="004537F6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D1103" w:rsidP="004F3E41" w:rsidR="00C4686F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D1103" w:rsidP="00E521E6" w:rsidR="00C4686F" w:rsidRPr="008C09C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astavak </w:t>
      </w:r>
      <w:r w:rsidR="00425573">
        <w:rPr>
          <w:rFonts w:cs="Times New Roman" w:hAnsi="Times New Roman" w:ascii="Times New Roman"/>
          <w:sz w:val="24"/>
          <w:szCs w:val="24"/>
        </w:rPr>
        <w:t>stečajnog postupka nad s</w:t>
      </w:r>
      <w:r w:rsidRPr="008C09C7">
        <w:rPr>
          <w:rFonts w:cs="Times New Roman" w:hAnsi="Times New Roman" w:ascii="Times New Roman"/>
          <w:sz w:val="24"/>
          <w:szCs w:val="24"/>
        </w:rPr>
        <w:t>tečajn</w:t>
      </w:r>
      <w:r w:rsidR="00606884" w:rsidRPr="008C09C7">
        <w:rPr>
          <w:rFonts w:cs="Times New Roman" w:hAnsi="Times New Roman" w:ascii="Times New Roman"/>
          <w:sz w:val="24"/>
          <w:szCs w:val="24"/>
        </w:rPr>
        <w:t>om masom dužnika</w:t>
      </w:r>
      <w:r w:rsidRPr="008C09C7">
        <w:rPr>
          <w:rFonts w:cs="Times New Roman" w:hAnsi="Times New Roman" w:ascii="Times New Roman"/>
          <w:sz w:val="24"/>
          <w:szCs w:val="24"/>
        </w:rPr>
        <w:t xml:space="preserve"> </w:t>
      </w:r>
      <w:r w:rsidR="00425573" w:rsidRPr="00425573">
        <w:rPr>
          <w:rFonts w:cs="Times New Roman" w:hAnsi="Times New Roman" w:ascii="Times New Roman"/>
          <w:sz w:val="24"/>
          <w:szCs w:val="24"/>
        </w:rPr>
        <w:t>ELEKTROINSTALACIJE ELIN društvo s ograničenom odgovornošću za elektroinstalacije, usluge i trgovinu, OIB: 34503352597, Koprivnica, Zagrebačka ulica 82</w:t>
      </w:r>
      <w:r w:rsidRPr="008C09C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>
        <w:rPr>
          <w:rFonts w:cs="Times New Roman" w:hAnsi="Times New Roman" w:ascii="Times New Roman"/>
          <w:sz w:val="24"/>
          <w:szCs w:val="24"/>
        </w:rPr>
        <w:t xml:space="preserve">iz </w:t>
      </w:r>
      <w:r w:rsidR="004537F6">
        <w:rPr>
          <w:rFonts w:cs="Times New Roman" w:hAnsi="Times New Roman" w:ascii="Times New Roman"/>
          <w:sz w:val="24"/>
          <w:szCs w:val="24"/>
        </w:rPr>
        <w:t>sudskog registra</w:t>
      </w:r>
      <w:r w:rsidR="00AC386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  <w:r w:rsidR="004537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5573" w:rsidP="00A033F9" w:rsidR="00A033F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stečajnom upravitelju Ivi Žiži iz Ludbrega, Vinogradi Ludbreški 53, OIB: 08163835361 da </w:t>
      </w:r>
      <w:r w:rsidR="00A033F9" w:rsidRPr="00C4686F">
        <w:rPr>
          <w:rFonts w:cs="Times New Roman" w:hAnsi="Times New Roman" w:ascii="Times New Roman"/>
          <w:sz w:val="24"/>
          <w:szCs w:val="24"/>
        </w:rPr>
        <w:t>podnese pisano izvješće sudu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033F9" w:rsidRPr="00C4686F">
        <w:rPr>
          <w:rFonts w:cs="Times New Roman" w:hAnsi="Times New Roman" w:ascii="Times New Roman"/>
          <w:sz w:val="24"/>
          <w:szCs w:val="24"/>
        </w:rPr>
        <w:t>u roku od 30 dana od dana primitka ovog rješenja</w:t>
      </w:r>
      <w:r w:rsidR="00A033F9"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425573">
        <w:rPr>
          <w:rFonts w:cs="Times New Roman" w:hAnsi="Times New Roman" w:ascii="Times New Roman"/>
          <w:sz w:val="24"/>
          <w:szCs w:val="24"/>
        </w:rPr>
        <w:t>7817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537F6">
        <w:rPr>
          <w:rFonts w:cs="Times New Roman" w:hAnsi="Times New Roman" w:ascii="Times New Roman"/>
          <w:sz w:val="24"/>
          <w:szCs w:val="24"/>
        </w:rPr>
        <w:t xml:space="preserve">dana </w:t>
      </w:r>
      <w:r w:rsidR="00425573" w:rsidRPr="00425573">
        <w:rPr>
          <w:rFonts w:cs="Times New Roman" w:hAnsi="Times New Roman" w:ascii="Times New Roman"/>
          <w:sz w:val="24"/>
          <w:szCs w:val="24"/>
        </w:rPr>
        <w:t>7. lipnja 2017 u 13,45</w:t>
      </w:r>
      <w:r w:rsidR="004537F6" w:rsidRPr="00425573">
        <w:rPr>
          <w:rFonts w:cs="Times New Roman" w:hAnsi="Times New Roman" w:ascii="Times New Roman"/>
          <w:sz w:val="24"/>
          <w:szCs w:val="24"/>
        </w:rPr>
        <w:t xml:space="preserve">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="00606884">
        <w:rPr>
          <w:rFonts w:cs="Times New Roman" w:hAnsi="Times New Roman" w:ascii="Times New Roman"/>
          <w:sz w:val="24"/>
          <w:szCs w:val="24"/>
        </w:rPr>
        <w:t>soba br. 223</w:t>
      </w:r>
      <w:r w:rsidRPr="00E804A4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lastRenderedPageBreak/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37F6" w:rsidP="004537F6" w:rsidR="004537F6" w:rsidRPr="004537F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37F6" w:rsidP="00513280" w:rsidR="004537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 suda da u sudski registar izvrši upis stečajne mase iza imovine dužnika </w:t>
      </w:r>
      <w:r w:rsidR="00425573" w:rsidRPr="00425573">
        <w:rPr>
          <w:rFonts w:cs="Times New Roman" w:hAnsi="Times New Roman" w:ascii="Times New Roman"/>
          <w:sz w:val="24"/>
          <w:szCs w:val="24"/>
        </w:rPr>
        <w:t>ELEKTROINSTALACIJE ELIN društvo s ograničenom odgovornošću za elektroinstalacije, usluge i trgovinu, OIB: 34503352597, Koprivnica, Zagrebačka ulica 82</w:t>
      </w:r>
      <w:r w:rsidR="002B2F0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na</w:t>
      </w:r>
      <w:r w:rsidR="002B2F05">
        <w:rPr>
          <w:rFonts w:cs="Times New Roman" w:hAnsi="Times New Roman" w:ascii="Times New Roman"/>
          <w:sz w:val="24"/>
          <w:szCs w:val="24"/>
        </w:rPr>
        <w:t>znaku imena i prezimena stečajnog upravitelja: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B2F05">
        <w:rPr>
          <w:rFonts w:cs="Times New Roman" w:hAnsi="Times New Roman" w:ascii="Times New Roman"/>
          <w:sz w:val="24"/>
          <w:szCs w:val="24"/>
        </w:rPr>
        <w:t>Ivo Žiži iz Ludbrega, Vinogradi Ludbreški 53, OIB: 08163835361</w:t>
      </w:r>
      <w:r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853BB6" w:rsidP="00853BB6" w:rsidR="00853BB6" w:rsidRPr="00853BB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70CB" w:rsidP="005170CB" w:rsidR="005170CB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170C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2B2F05">
        <w:rPr>
          <w:rFonts w:cs="Times New Roman" w:hAnsi="Times New Roman" w:ascii="Times New Roman"/>
          <w:sz w:val="24"/>
          <w:szCs w:val="24"/>
        </w:rPr>
        <w:t xml:space="preserve">Ministarstvu unutarnjih poslova, Policijskoj upravi Koprivničko-križvačkoj </w:t>
      </w:r>
      <w:r w:rsidRPr="005170CB">
        <w:rPr>
          <w:rFonts w:cs="Times New Roman" w:hAnsi="Times New Roman" w:ascii="Times New Roman"/>
          <w:sz w:val="24"/>
          <w:szCs w:val="24"/>
        </w:rPr>
        <w:t>izvrši upis zabilježbe</w:t>
      </w:r>
      <w:r w:rsidR="002B2F05">
        <w:rPr>
          <w:rFonts w:cs="Times New Roman" w:hAnsi="Times New Roman" w:ascii="Times New Roman"/>
          <w:sz w:val="24"/>
          <w:szCs w:val="24"/>
        </w:rPr>
        <w:t xml:space="preserve"> nastavka stečajnog postupka nad vozilima stečajne mase dužnika</w:t>
      </w:r>
      <w:r w:rsidR="002B2F05" w:rsidRPr="002B2F05">
        <w:rPr>
          <w:rFonts w:cs="Times New Roman" w:hAnsi="Times New Roman" w:ascii="Times New Roman"/>
          <w:sz w:val="24"/>
          <w:szCs w:val="24"/>
        </w:rPr>
        <w:t xml:space="preserve"> </w:t>
      </w:r>
      <w:r w:rsidR="002B2F05" w:rsidRPr="00425573">
        <w:rPr>
          <w:rFonts w:cs="Times New Roman" w:hAnsi="Times New Roman" w:ascii="Times New Roman"/>
          <w:sz w:val="24"/>
          <w:szCs w:val="24"/>
        </w:rPr>
        <w:t>ELEKTROINSTALACIJE ELIN društvo s ograničenom odgovornošću za elektroinstalacije, usluge i trgovinu, OIB: 34503352597, Koprivnica, Zagrebačka ulica 82</w:t>
      </w:r>
      <w:r w:rsidR="002B2F05">
        <w:rPr>
          <w:rFonts w:cs="Times New Roman" w:hAnsi="Times New Roman" w:ascii="Times New Roman"/>
          <w:sz w:val="24"/>
          <w:szCs w:val="24"/>
        </w:rPr>
        <w:t xml:space="preserve">  i to:</w:t>
      </w:r>
    </w:p>
    <w:p w:rsidRDefault="005170CB" w:rsidP="005170CB" w:rsidR="005170CB" w:rsidRPr="005170C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B2F05" w:rsidP="005170CB" w:rsidR="005170CB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Teretni automobil marke Citroen, tip YUMPER, model HDI 160, broj šasije: VF7YDDMFC11449489, godina proizvodnje 2008., reg oznake KC 771-FK</w:t>
      </w:r>
    </w:p>
    <w:p w:rsidRDefault="002B2F05" w:rsidP="005170CB" w:rsidR="002B2F05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Osobni automobil marke VOLKSWAGEN, tip TRANSPORTER, model T5 1.9 TDI SHUTTLE, broj šasije: WV2ZZZ7HZ6X036430, godina proizvodnje 2006., reg. ozn. KC 640-FJ</w:t>
      </w:r>
    </w:p>
    <w:p w:rsidRDefault="002B2F05" w:rsidP="005170CB" w:rsidR="002B2F05" w:rsidRPr="005170CB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Osobni automobil marke VOLKSWAGEN, tip TOUAREG, model TDI, broj šasije: WVGZZZLZ8D048577, godina proizvodnje 2008. reg. ozn. KC 164-FK</w:t>
      </w:r>
      <w:r w:rsidR="00AA393C">
        <w:rPr>
          <w:rFonts w:cs="Times New Roman" w:hAnsi="Times New Roman" w:ascii="Times New Roman"/>
          <w:sz w:val="24"/>
          <w:szCs w:val="24"/>
        </w:rPr>
        <w:t>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AA393C" w:rsidP="00AA393C" w:rsidR="00AA393C" w:rsidRPr="004F3E4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7A4A26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606884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Pr="00AC3867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AA393C">
        <w:rPr>
          <w:rFonts w:cs="Times New Roman" w:hAnsi="Times New Roman" w:ascii="Times New Roman"/>
          <w:sz w:val="24"/>
          <w:szCs w:val="24"/>
        </w:rPr>
        <w:t>22. rujna 2016.,</w:t>
      </w:r>
      <w:r w:rsidR="008575B6" w:rsidRPr="00AC3867">
        <w:rPr>
          <w:rFonts w:cs="Times New Roman" w:hAnsi="Times New Roman" w:ascii="Times New Roman"/>
          <w:sz w:val="24"/>
          <w:szCs w:val="24"/>
        </w:rPr>
        <w:t xml:space="preserve"> broj </w:t>
      </w:r>
      <w:r w:rsidR="00AA393C">
        <w:rPr>
          <w:rFonts w:cs="Times New Roman" w:hAnsi="Times New Roman" w:ascii="Times New Roman"/>
          <w:sz w:val="24"/>
          <w:szCs w:val="24"/>
        </w:rPr>
        <w:t>2 St-444/16-12</w:t>
      </w:r>
      <w:r w:rsidRPr="00AC3867">
        <w:rPr>
          <w:rFonts w:cs="Times New Roman" w:hAnsi="Times New Roman" w:ascii="Times New Roman"/>
          <w:sz w:val="24"/>
          <w:szCs w:val="24"/>
        </w:rPr>
        <w:t xml:space="preserve"> otvoren je i zaključen stečajni postupak nad stečajnim dužnikom </w:t>
      </w:r>
      <w:r w:rsidR="00606884" w:rsidRPr="00AC3867">
        <w:rPr>
          <w:rFonts w:cs="Times New Roman" w:hAnsi="Times New Roman" w:ascii="Times New Roman"/>
          <w:sz w:val="24"/>
          <w:szCs w:val="24"/>
        </w:rPr>
        <w:t>označenim u izreci</w:t>
      </w:r>
      <w:r w:rsidR="004537F6">
        <w:rPr>
          <w:rFonts w:cs="Times New Roman" w:hAnsi="Times New Roman" w:ascii="Times New Roman"/>
          <w:sz w:val="24"/>
          <w:szCs w:val="24"/>
        </w:rPr>
        <w:t xml:space="preserve">, </w:t>
      </w:r>
      <w:r w:rsidRPr="00AC3867">
        <w:rPr>
          <w:rFonts w:cs="Times New Roman" w:hAnsi="Times New Roman" w:ascii="Times New Roman"/>
          <w:sz w:val="24"/>
          <w:szCs w:val="24"/>
        </w:rPr>
        <w:t>te je naloženo brisanje stečajnog dužnika nakon pravomoćnosti tog rješenja.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AA393C">
        <w:rPr>
          <w:rFonts w:cs="Times New Roman" w:hAnsi="Times New Roman" w:ascii="Times New Roman"/>
          <w:sz w:val="24"/>
          <w:szCs w:val="24"/>
        </w:rPr>
        <w:t>11. listopada 2016.</w:t>
      </w:r>
    </w:p>
    <w:p w:rsidRDefault="00606884" w:rsidP="00E521E6" w:rsidR="006068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AA393C">
        <w:rPr>
          <w:rFonts w:cs="Times New Roman" w:hAnsi="Times New Roman" w:ascii="Times New Roman"/>
          <w:sz w:val="24"/>
          <w:szCs w:val="24"/>
        </w:rPr>
        <w:t>31. siječnja 2017. stečajni upravitelj je dostavio sudu</w:t>
      </w:r>
      <w:r w:rsidR="00853BB6">
        <w:rPr>
          <w:rFonts w:cs="Times New Roman" w:hAnsi="Times New Roman" w:ascii="Times New Roman"/>
          <w:sz w:val="24"/>
          <w:szCs w:val="24"/>
        </w:rPr>
        <w:t xml:space="preserve"> podnesak</w:t>
      </w:r>
      <w:r w:rsidR="008575B6">
        <w:rPr>
          <w:rFonts w:cs="Times New Roman" w:hAnsi="Times New Roman" w:ascii="Times New Roman"/>
          <w:sz w:val="24"/>
          <w:szCs w:val="24"/>
        </w:rPr>
        <w:t xml:space="preserve"> kojim predlaže nastavak postupka jer je iza </w:t>
      </w:r>
      <w:r>
        <w:rPr>
          <w:rFonts w:cs="Times New Roman" w:hAnsi="Times New Roman" w:ascii="Times New Roman"/>
          <w:sz w:val="24"/>
          <w:szCs w:val="24"/>
        </w:rPr>
        <w:t>stečajnog dužnika ostala</w:t>
      </w:r>
      <w:r w:rsidR="00AC3867">
        <w:rPr>
          <w:rFonts w:cs="Times New Roman" w:hAnsi="Times New Roman" w:ascii="Times New Roman"/>
          <w:sz w:val="24"/>
          <w:szCs w:val="24"/>
        </w:rPr>
        <w:t xml:space="preserve"> stečajna masa</w:t>
      </w:r>
      <w:r w:rsidR="008575B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radi čega je predloži</w:t>
      </w:r>
      <w:r w:rsidR="00AA393C">
        <w:rPr>
          <w:rFonts w:cs="Times New Roman" w:hAnsi="Times New Roman" w:ascii="Times New Roman"/>
          <w:sz w:val="24"/>
          <w:szCs w:val="24"/>
        </w:rPr>
        <w:t>o</w:t>
      </w:r>
      <w:r w:rsidR="004857B1">
        <w:rPr>
          <w:rFonts w:cs="Times New Roman" w:hAnsi="Times New Roman" w:ascii="Times New Roman"/>
          <w:sz w:val="24"/>
          <w:szCs w:val="24"/>
        </w:rPr>
        <w:t xml:space="preserve"> da sud </w:t>
      </w:r>
      <w:r w:rsidR="008575B6">
        <w:rPr>
          <w:rFonts w:cs="Times New Roman" w:hAnsi="Times New Roman" w:ascii="Times New Roman"/>
          <w:sz w:val="24"/>
          <w:szCs w:val="24"/>
        </w:rPr>
        <w:t xml:space="preserve">nastavi postupak u odnosu na stečajnu masu. </w:t>
      </w:r>
    </w:p>
    <w:p w:rsidRDefault="004C0EB6" w:rsidP="00E521E6" w:rsidR="004247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</w:p>
    <w:p w:rsidRDefault="00C94A22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Radi navedenog odlučeno je kao u izreci ovog rješenja.</w:t>
      </w:r>
    </w:p>
    <w:p w:rsidRDefault="00AA393C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24</w:t>
      </w:r>
      <w:r w:rsidR="00E804A4">
        <w:rPr>
          <w:rFonts w:cs="Times New Roman" w:hAnsi="Times New Roman" w:ascii="Times New Roman"/>
          <w:sz w:val="24"/>
          <w:szCs w:val="24"/>
        </w:rPr>
        <w:t xml:space="preserve">. </w:t>
      </w:r>
      <w:r w:rsidR="00AA2FFD">
        <w:rPr>
          <w:rFonts w:cs="Times New Roman" w:hAnsi="Times New Roman" w:ascii="Times New Roman"/>
          <w:sz w:val="24"/>
          <w:szCs w:val="24"/>
        </w:rPr>
        <w:t>ožujka</w:t>
      </w:r>
      <w:r w:rsidR="00424783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>
        <w:rPr>
          <w:rFonts w:cs="Times New Roman" w:hAnsi="Times New Roman" w:ascii="Times New Roman"/>
          <w:sz w:val="24"/>
          <w:szCs w:val="24"/>
        </w:rPr>
        <w:t>.</w:t>
      </w:r>
    </w:p>
    <w:p w:rsidRDefault="007A4A26" w:rsidP="00AA2FFD" w:rsidR="00AA2FF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Sutkinja:</w:t>
      </w:r>
    </w:p>
    <w:p w:rsidRDefault="00424783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AA2FFD">
        <w:rPr>
          <w:rFonts w:cs="Times New Roman" w:hAnsi="Times New Roman" w:ascii="Times New Roman"/>
          <w:sz w:val="24"/>
          <w:szCs w:val="24"/>
        </w:rPr>
        <w:t>,v.r.</w:t>
      </w:r>
    </w:p>
    <w:p w:rsidRDefault="00AA2FFD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A393C" w:rsidP="00AB3646" w:rsidR="00AA393C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A2C56" w:rsidP="006C503C" w:rsid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>Stečajni</w:t>
      </w:r>
      <w:r w:rsidR="00906501" w:rsidRPr="00A033F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E2F27" w:rsidRPr="00A033F9">
        <w:rPr>
          <w:rFonts w:cs="Times New Roman" w:hAnsi="Times New Roman" w:ascii="Times New Roman"/>
          <w:sz w:val="24"/>
          <w:szCs w:val="24"/>
        </w:rPr>
        <w:t xml:space="preserve"> </w:t>
      </w:r>
      <w:r w:rsidR="00AA393C">
        <w:rPr>
          <w:rFonts w:cs="Times New Roman" w:hAnsi="Times New Roman" w:ascii="Times New Roman"/>
          <w:sz w:val="24"/>
          <w:szCs w:val="24"/>
        </w:rPr>
        <w:t>Ivo Žiža iz Ludbrega, Vinogradi Ludbreški 53, OIB: 08163835361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0A2C56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AA393C" w:rsidP="00906501" w:rsidR="005170CB" w:rsidRPr="006E2D2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Policijska uprava Koprivničko-križevačka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E521E6" w:rsidR="004F3E41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910" w:rsidP="00E521E6" w:rsidR="00D81910">
      <w:pPr>
        <w:spacing w:lineRule="auto" w:line="240" w:after="0"/>
      </w:pPr>
      <w:r>
        <w:separator/>
      </w:r>
    </w:p>
  </w:endnote>
  <w:endnote w:id="0" w:type="continuationSeparator">
    <w:p w:rsidRDefault="00D81910" w:rsidP="00E521E6" w:rsidR="00D819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910" w:rsidP="00E521E6" w:rsidR="00D81910">
      <w:pPr>
        <w:spacing w:lineRule="auto" w:line="240" w:after="0"/>
      </w:pPr>
      <w:r>
        <w:separator/>
      </w:r>
    </w:p>
  </w:footnote>
  <w:footnote w:id="0" w:type="continuationSeparator">
    <w:p w:rsidRDefault="00D81910" w:rsidP="00E521E6" w:rsidR="00D819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DFB">
          <w:rPr>
            <w:noProof/>
          </w:rPr>
          <w:t>3</w:t>
        </w:r>
        <w:r>
          <w:fldChar w:fldCharType="end"/>
        </w:r>
      </w:p>
      <w:p w:rsidRDefault="00E521E6" w:rsidP="00AA393C" w:rsidR="00E521E6" w:rsidRPr="00AA393C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AA393C" w:rsidRPr="000E2F27">
          <w:rPr>
            <w:rFonts w:cs="Times New Roman" w:hAnsi="Times New Roman" w:ascii="Times New Roman"/>
            <w:sz w:val="24"/>
            <w:szCs w:val="24"/>
          </w:rPr>
          <w:t>Poslovni broj: 2 St-</w:t>
        </w:r>
        <w:r w:rsidR="00AA393C">
          <w:rPr>
            <w:rFonts w:cs="Times New Roman" w:hAnsi="Times New Roman" w:ascii="Times New Roman"/>
            <w:sz w:val="24"/>
            <w:szCs w:val="24"/>
          </w:rPr>
          <w:t>78/17-2</w:t>
        </w: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E2F27">
      <w:rPr>
        <w:rFonts w:cs="Times New Roman" w:hAnsi="Times New Roman" w:ascii="Times New Roman"/>
        <w:sz w:val="24"/>
        <w:szCs w:val="24"/>
      </w:rPr>
      <w:t xml:space="preserve">Poslovni broj: </w:t>
    </w:r>
    <w:r w:rsidR="00AE4818" w:rsidRPr="000E2F27">
      <w:rPr>
        <w:rFonts w:cs="Times New Roman" w:hAnsi="Times New Roman" w:ascii="Times New Roman"/>
        <w:sz w:val="24"/>
        <w:szCs w:val="24"/>
      </w:rPr>
      <w:t xml:space="preserve">2 </w:t>
    </w:r>
    <w:r w:rsidR="00AC3867" w:rsidRPr="000E2F27">
      <w:rPr>
        <w:rFonts w:cs="Times New Roman" w:hAnsi="Times New Roman" w:ascii="Times New Roman"/>
        <w:sz w:val="24"/>
        <w:szCs w:val="24"/>
      </w:rPr>
      <w:t>St-</w:t>
    </w:r>
    <w:r w:rsidR="00425573">
      <w:rPr>
        <w:rFonts w:cs="Times New Roman" w:hAnsi="Times New Roman" w:ascii="Times New Roman"/>
        <w:sz w:val="24"/>
        <w:szCs w:val="24"/>
      </w:rPr>
      <w:t>78/17-2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70187"/>
    <w:multiLevelType w:val="hybridMultilevel"/>
    <w:tmpl w:val="E36C2918"/>
    <w:lvl w:tplc="B47442E0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0A2C56"/>
    <w:rsid w:val="000E2F27"/>
    <w:rsid w:val="0015017C"/>
    <w:rsid w:val="001B1F66"/>
    <w:rsid w:val="002A7732"/>
    <w:rsid w:val="002B2F05"/>
    <w:rsid w:val="00335B8D"/>
    <w:rsid w:val="003872A5"/>
    <w:rsid w:val="003A00DD"/>
    <w:rsid w:val="00404CA5"/>
    <w:rsid w:val="00424783"/>
    <w:rsid w:val="00425573"/>
    <w:rsid w:val="004537F6"/>
    <w:rsid w:val="004857B1"/>
    <w:rsid w:val="00494381"/>
    <w:rsid w:val="004C0EB6"/>
    <w:rsid w:val="004F3E41"/>
    <w:rsid w:val="00513280"/>
    <w:rsid w:val="005170CB"/>
    <w:rsid w:val="005E78E9"/>
    <w:rsid w:val="00606884"/>
    <w:rsid w:val="0062338E"/>
    <w:rsid w:val="00693DFB"/>
    <w:rsid w:val="006C503C"/>
    <w:rsid w:val="006E2D23"/>
    <w:rsid w:val="007A4A26"/>
    <w:rsid w:val="00803753"/>
    <w:rsid w:val="00853BB6"/>
    <w:rsid w:val="008575B6"/>
    <w:rsid w:val="00881289"/>
    <w:rsid w:val="00887ECB"/>
    <w:rsid w:val="008C09C7"/>
    <w:rsid w:val="008D603D"/>
    <w:rsid w:val="00905BD9"/>
    <w:rsid w:val="00906501"/>
    <w:rsid w:val="009B32B7"/>
    <w:rsid w:val="009E2760"/>
    <w:rsid w:val="00A033F9"/>
    <w:rsid w:val="00A04942"/>
    <w:rsid w:val="00A11CF7"/>
    <w:rsid w:val="00A4508F"/>
    <w:rsid w:val="00A50880"/>
    <w:rsid w:val="00AA2FFD"/>
    <w:rsid w:val="00AA393C"/>
    <w:rsid w:val="00AB3646"/>
    <w:rsid w:val="00AB3B59"/>
    <w:rsid w:val="00AB56B1"/>
    <w:rsid w:val="00AC3867"/>
    <w:rsid w:val="00AD2BED"/>
    <w:rsid w:val="00AE4818"/>
    <w:rsid w:val="00BD1103"/>
    <w:rsid w:val="00C41E26"/>
    <w:rsid w:val="00C4686F"/>
    <w:rsid w:val="00C55F13"/>
    <w:rsid w:val="00C94A22"/>
    <w:rsid w:val="00CF0D95"/>
    <w:rsid w:val="00D81910"/>
    <w:rsid w:val="00DB2945"/>
    <w:rsid w:val="00E10261"/>
    <w:rsid w:val="00E521E6"/>
    <w:rsid w:val="00E804A4"/>
    <w:rsid w:val="00EB74CA"/>
    <w:rsid w:val="00ED4206"/>
    <w:rsid w:val="00F1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DF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DF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DF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DF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DF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DF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DF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DF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za st. masu dužnika</izvorni_sadrzaj>
    <derivirana_varijabla naziv="DomainObject.Predmet.Opis_1">Prijedlog za otv. za st. masu dužnika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ELEKTROINSTALACIJE ELIN društvo s ograničenom odgovornošću za elektroinstalacije, usluge i trgovinu</izvorni_sadrzaj>
    <derivirana_varijabla naziv="DomainObject.Predmet.ProtustrankaFormated_1">  brisano društvo ELEKTROINSTALACIJE ELIN društvo s ograničenom odgovornošću za elektroinstalacije, usluge i trgovinu</derivirana_varijabla>
  </DomainObject.Predmet.ProtustrankaFormated>
  <DomainObject.Predmet.ProtustrankaFormatedOIB>
    <izvorni_sadrzaj>  brisano društvo ELEKTROINSTALACIJE ELIN društvo s ograničenom odgovornošću za elektroinstalacije, usluge i trgovinu, OIB 34503352597</izvorni_sadrzaj>
    <derivirana_varijabla naziv="DomainObject.Predmet.ProtustrankaFormatedOIB_1">  brisano društvo ELEKTROINSTALACIJE ELIN društvo s ograničenom odgovornošću za elektroinstalacije, usluge i trgovinu, OIB 34503352597</derivirana_varijabla>
  </DomainObject.Predmet.ProtustrankaFormatedOIB>
  <DomainObject.Predmet.ProtustrankaFormatedWithAdress>
    <izvorni_sadrzaj> brisano društvo ELEKTROINSTALACIJE ELIN društvo s ograničenom odgovornošću za elektroinstalacije, usluge i trgovinu, Zagrebačka ulica 82, 48000 Koprivnica</izvorni_sadrzaj>
    <derivirana_varijabla naziv="DomainObject.Predmet.ProtustrankaFormatedWithAdress_1"> brisano društvo ELEKTROINSTALACIJE ELIN društvo s ograničenom odgovornošću za elektroinstalacije, usluge i trgovinu, Zagrebačka ulica 82, 48000 Koprivnica</derivirana_varijabla>
  </DomainObject.Predmet.ProtustrankaFormatedWithAdress>
  <DomainObject.Predmet.ProtustrankaFormatedWithAdressOIB>
    <izvorni_sadrzaj> brisano društvo ELEKTROINSTALACIJE ELIN društvo s ograničenom odgovornošću za elektroinstalacije, usluge i trgovinu, OIB 34503352597, Zagrebačka ulica 82, 48000 Koprivnica</izvorni_sadrzaj>
    <derivirana_varijabla naziv="DomainObject.Predmet.ProtustrankaFormatedWithAdressOIB_1"> brisano društvo ELEKTROINSTALACIJE ELIN društvo s ograničenom odgovornošću za elektroinstalacije, usluge i trgovinu, OIB 34503352597, Zagrebačka ulica 82, 48000 Koprivnica</derivirana_varijabla>
  </DomainObject.Predmet.ProtustrankaFormatedWithAdressOIB>
  <DomainObject.Predmet.ProtustrankaWithAdress>
    <izvorni_sadrzaj>brisano društvo ELEKTROINSTALACIJE ELIN društvo s ograničenom odgovornošću za elektroinstalacije, usluge i trgovinu Zagrebačka ulica 82, 48000 Koprivnica</izvorni_sadrzaj>
    <derivirana_varijabla naziv="DomainObject.Predmet.ProtustrankaWithAdress_1">brisano društvo ELEKTROINSTALACIJE ELIN društvo s ograničenom odgovornošću za elektroinstalacije, usluge i trgovinu Zagrebačka ulica 82, 48000 Koprivnica</derivirana_varijabla>
  </DomainObject.Predmet.ProtustrankaWithAdress>
  <DomainObject.Predmet.ProtustrankaWithAdressOIB>
    <izvorni_sadrzaj>brisano društvo ELEKTROINSTALACIJE ELIN društvo s ograničenom odgovornošću za elektroinstalacije, usluge i trgovinu, OIB 34503352597, Zagrebačka ulica 82, 48000 Koprivnica</izvorni_sadrzaj>
    <derivirana_varijabla naziv="DomainObject.Predmet.ProtustrankaWithAdressOIB_1">brisano društvo ELEKTROINSTALACIJE ELIN društvo s ograničenom odgovornošću za elektroinstalacije, usluge i trgovinu, OIB 34503352597, Zagrebačka ulica 82, 48000 Koprivnica</derivirana_varijabla>
  </DomainObject.Predmet.ProtustrankaWithAdressOIB>
  <DomainObject.Predmet.ProtustrankaNazivFormated>
    <izvorni_sadrzaj>brisano društvo ELEKTROINSTALACIJE ELIN društvo s ograničenom odgovornošću za elektroinstalacije, usluge i trgovinu</izvorni_sadrzaj>
    <derivirana_varijabla naziv="DomainObject.Predmet.ProtustrankaNazivFormated_1">brisano društvo ELEKTROINSTALACIJE ELIN društvo s ograničenom odgovornošću za elektroinstalacije, usluge i trgovinu</derivirana_varijabla>
  </DomainObject.Predmet.ProtustrankaNazivFormated>
  <DomainObject.Predmet.ProtustrankaNazivFormatedOIB>
    <izvorni_sadrzaj>brisano društvo ELEKTROINSTALACIJE ELIN društvo s ograničenom odgovornošću za elektroinstalacije, usluge i trgovinu, OIB 34503352597</izvorni_sadrzaj>
    <derivirana_varijabla naziv="DomainObject.Predmet.ProtustrankaNazivFormatedOIB_1">brisano društvo ELEKTROINSTALACIJE ELIN društvo s ograničenom odgovornošću za elektroinstalacije, usluge i trgovinu, OIB 34503352597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Žiža</izvorni_sadrzaj>
    <derivirana_varijabla naziv="DomainObject.Predmet.StrankaFormated_1">  Ivo Žiža</derivirana_varijabla>
  </DomainObject.Predmet.StrankaFormated>
  <DomainObject.Predmet.StrankaFormatedOIB>
    <izvorni_sadrzaj>  Ivo Žiža, OIB 08163835361</izvorni_sadrzaj>
    <derivirana_varijabla naziv="DomainObject.Predmet.StrankaFormatedOIB_1">  Ivo Žiža, OIB 08163835361</derivirana_varijabla>
  </DomainObject.Predmet.StrankaFormatedOIB>
  <DomainObject.Predmet.StrankaFormatedWithAdress>
    <izvorni_sadrzaj> Ivo Žiža, Vinogradi Ludbreški 53, 42230 Vinogradi Ludbreški</izvorni_sadrzaj>
    <derivirana_varijabla naziv="DomainObject.Predmet.StrankaFormatedWithAdress_1"> Ivo Žiža, Vinogradi Ludbreški 53, 42230 Vinogradi Ludbreški</derivirana_varijabla>
  </DomainObject.Predmet.StrankaFormatedWithAdress>
  <DomainObject.Predmet.StrankaFormatedWithAdressOIB>
    <izvorni_sadrzaj> Ivo Žiža, OIB 08163835361, Vinogradi Ludbreški 53, 42230 Vinogradi Ludbreški</izvorni_sadrzaj>
    <derivirana_varijabla naziv="DomainObject.Predmet.StrankaFormatedWithAdressOIB_1"> Ivo Žiža, OIB 08163835361, Vinogradi Ludbreški 53, 42230 Vinogradi Ludbreški</derivirana_varijabla>
  </DomainObject.Predmet.StrankaFormatedWithAdressOIB>
  <DomainObject.Predmet.StrankaWithAdress>
    <izvorni_sadrzaj>Ivo Žiža Vinogradi Ludbreški 53,42230 Vinogradi Ludbreški</izvorni_sadrzaj>
    <derivirana_varijabla naziv="DomainObject.Predmet.StrankaWithAdress_1">Ivo Žiža Vinogradi Ludbreški 53,42230 Vinogradi Ludbreški</derivirana_varijabla>
  </DomainObject.Predmet.StrankaWithAdress>
  <DomainObject.Predmet.StrankaWithAdressOIB>
    <izvorni_sadrzaj>Ivo Žiža, OIB 08163835361, Vinogradi Ludbreški 53,42230 Vinogradi Ludbreški</izvorni_sadrzaj>
    <derivirana_varijabla naziv="DomainObject.Predmet.StrankaWithAdressOIB_1">Ivo Žiža, OIB 08163835361, Vinogradi Ludbreški 53,42230 Vinogradi Ludbreški</derivirana_varijabla>
  </DomainObject.Predmet.StrankaWithAdressOIB>
  <DomainObject.Predmet.StrankaNazivFormated>
    <izvorni_sadrzaj>Ivo Žiža</izvorni_sadrzaj>
    <derivirana_varijabla naziv="DomainObject.Predmet.StrankaNazivFormated_1">Ivo Žiža</derivirana_varijabla>
  </DomainObject.Predmet.StrankaNazivFormated>
  <DomainObject.Predmet.StrankaNazivFormatedOIB>
    <izvorni_sadrzaj>Ivo Žiža, OIB 08163835361</izvorni_sadrzaj>
    <derivirana_varijabla naziv="DomainObject.Predmet.StrankaNazivFormatedOIB_1">Ivo Žiža, OIB 08163835361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Ivo Žiža</item>
    </izvorni_sadrzaj>
    <derivirana_varijabla naziv="DomainObject.Predmet.StrankaListFormated_1">
      <item>Ivo Žiža</item>
    </derivirana_varijabla>
  </DomainObject.Predmet.StrankaListFormated>
  <DomainObject.Predmet.StrankaListFormatedOIB>
    <izvorni_sadrzaj>
      <item>Ivo Žiža, OIB 08163835361</item>
    </izvorni_sadrzaj>
    <derivirana_varijabla naziv="DomainObject.Predmet.StrankaListFormatedOIB_1">
      <item>Ivo Žiža, OIB 08163835361</item>
    </derivirana_varijabla>
  </DomainObject.Predmet.StrankaListFormatedOIB>
  <DomainObject.Predmet.StrankaListFormatedWithAdress>
    <izvorni_sadrzaj>
      <item>Ivo Žiža, Vinogradi Ludbreški 53, 42230 Vinogradi Ludbreški</item>
    </izvorni_sadrzaj>
    <derivirana_varijabla naziv="DomainObject.Predmet.StrankaListFormatedWithAdress_1">
      <item>Ivo Žiža, Vinogradi Ludbreški 53, 42230 Vinogradi Ludbreški</item>
    </derivirana_varijabla>
  </DomainObject.Predmet.StrankaListFormatedWithAdress>
  <DomainObject.Predmet.StrankaListFormatedWithAdressOIB>
    <izvorni_sadrzaj>
      <item>Ivo Žiža, OIB 08163835361, Vinogradi Ludbreški 53, 42230 Vinogradi Ludbreški</item>
    </izvorni_sadrzaj>
    <derivirana_varijabla naziv="DomainObject.Predmet.StrankaListFormatedWithAdressOIB_1">
      <item>Ivo Žiža, OIB 08163835361, Vinogradi Ludbreški 53, 42230 Vinogradi Ludbreški</item>
    </derivirana_varijabla>
  </DomainObject.Predmet.StrankaListFormatedWithAdressOIB>
  <DomainObject.Predmet.StrankaListNazivFormated>
    <izvorni_sadrzaj>
      <item>Ivo Žiža</item>
    </izvorni_sadrzaj>
    <derivirana_varijabla naziv="DomainObject.Predmet.StrankaListNazivFormated_1">
      <item>Ivo Žiža</item>
    </derivirana_varijabla>
  </DomainObject.Predmet.StrankaListNazivFormated>
  <DomainObject.Predmet.StrankaListNazivFormatedOIB>
    <izvorni_sadrzaj>
      <item>Ivo Žiža, OIB 08163835361</item>
    </izvorni_sadrzaj>
    <derivirana_varijabla naziv="DomainObject.Predmet.StrankaListNazivFormatedOIB_1">
      <item>Ivo Žiža, OIB 08163835361</item>
    </derivirana_varijabla>
  </DomainObject.Predmet.StrankaListNazivFormatedOIB>
  <DomainObject.Predmet.ProtuStrankaListFormated>
    <izvorni_sadrzaj>
      <item>brisano društvo ELEKTROINSTALACIJE ELIN društvo s ograničenom odgovornošću za elektroinstalacije, usluge i trgovinu</item>
    </izvorni_sadrzaj>
    <derivirana_varijabla naziv="DomainObject.Predmet.ProtuStrankaListFormated_1">
      <item>brisano društvo ELEKTROINSTALACIJE ELIN društvo s ograničenom odgovornošću za elektroinstalacije, usluge i trgovinu</item>
    </derivirana_varijabla>
  </DomainObject.Predmet.ProtuStrankaListFormated>
  <DomainObject.Predmet.ProtuStrankaListFormatedOIB>
    <izvorni_sadrzaj>
      <item>brisano društvo ELEKTROINSTALACIJE ELIN društvo s ograničenom odgovornošću za elektroinstalacije, usluge i trgovinu, OIB 34503352597</item>
    </izvorni_sadrzaj>
    <derivirana_varijabla naziv="DomainObject.Predmet.ProtuStrankaListFormatedOIB_1">
      <item>brisano društvo ELEKTROINSTALACIJE ELIN društvo s ograničenom odgovornošću za elektroinstalacije, usluge i trgovinu, OIB 34503352597</item>
    </derivirana_varijabla>
  </DomainObject.Predmet.ProtuStrankaListFormatedOIB>
  <DomainObject.Predmet.ProtuStrankaListFormatedWithAdress>
    <izvorni_sadrzaj>
      <item>brisano društvo ELEKTROINSTALACIJE ELIN društvo s ograničenom odgovornošću za elektroinstalacije, usluge i trgovinu, Zagrebačka ulica 82, 48000 Koprivnica</item>
    </izvorni_sadrzaj>
    <derivirana_varijabla naziv="DomainObject.Predmet.ProtuStrankaListFormatedWithAdress_1">
      <item>brisano društvo ELEKTROINSTALACIJE ELIN društvo s ograničenom odgovornošću za elektroinstalacije, usluge i trgovinu, Zagrebačka ulica 82, 48000 Koprivnica</item>
    </derivirana_varijabla>
  </DomainObject.Predmet.ProtuStrankaListFormatedWithAdress>
  <DomainObject.Predmet.ProtuStrankaListFormatedWithAdressOIB>
    <izvorni_sadrzaj>
      <item>brisano društvo ELEKTROINSTALACIJE ELIN društvo s ograničenom odgovornošću za elektroinstalacije, usluge i trgovinu, OIB 34503352597, Zagrebačka ulica 82, 48000 Koprivnica</item>
    </izvorni_sadrzaj>
    <derivirana_varijabla naziv="DomainObject.Predmet.ProtuStrankaListFormatedWithAdressOIB_1">
      <item>brisano društvo ELEKTROINSTALACIJE ELIN društvo s ograničenom odgovornošću za elektroinstalacije, usluge i trgovinu, OIB 34503352597, Zagrebačka ulica 82, 48000 Koprivnica</item>
    </derivirana_varijabla>
  </DomainObject.Predmet.ProtuStrankaListFormatedWithAdressOIB>
  <DomainObject.Predmet.ProtuStrankaListNazivFormated>
    <izvorni_sadrzaj>
      <item>brisano društvo ELEKTROINSTALACIJE ELIN društvo s ograničenom odgovornošću za elektroinstalacije, usluge i trgovinu</item>
    </izvorni_sadrzaj>
    <derivirana_varijabla naziv="DomainObject.Predmet.ProtuStrankaListNazivFormated_1">
      <item>brisano društvo ELEKTROINSTALACIJE ELIN društvo s ograničenom odgovornošću za elektroinstalacije, usluge i trgovinu</item>
    </derivirana_varijabla>
  </DomainObject.Predmet.ProtuStrankaListNazivFormated>
  <DomainObject.Predmet.ProtuStrankaListNazivFormatedOIB>
    <izvorni_sadrzaj>
      <item>brisano društvo ELEKTROINSTALACIJE ELIN društvo s ograničenom odgovornošću za elektroinstalacije, usluge i trgovinu, OIB 34503352597</item>
    </izvorni_sadrzaj>
    <derivirana_varijabla naziv="DomainObject.Predmet.ProtuStrankaListNazivFormatedOIB_1">
      <item>brisano društvo ELEKTROINSTALACIJE ELIN društvo s ograničenom odgovornošću za elektroinstalacije, usluge i trgovinu, OIB 34503352597</item>
    </derivirana_varijabla>
  </DomainObject.Predmet.ProtuStrankaListNazivFormatedOIB>
  <DomainObject.Predmet.OstaliListFormated>
    <izvorni_sadrzaj>
      <item>Josip Sulimanec</item>
      <item>Županijsko državno odvjetništvo u Varaždinu, Građansko-upravni odjel</item>
    </izvorni_sadrzaj>
    <derivirana_varijabla naziv="DomainObject.Predmet.OstaliListFormated_1">
      <item>Josip Sulimanec</item>
      <item>Županijsko državno odvjetništvo u Varaždinu, Građansko-upravni odjel</item>
    </derivirana_varijabla>
  </DomainObject.Predmet.OstaliListFormated>
  <DomainObject.Predmet.OstaliListFormatedOIB>
    <izvorni_sadrzaj>
      <item>Josip Sulimanec, OIB 40285478413</item>
      <item>Županijsko državno odvjetništvo u Varaždinu, Građansko-upravni odjel</item>
    </izvorni_sadrzaj>
    <derivirana_varijabla naziv="DomainObject.Predmet.OstaliListFormatedOIB_1">
      <item>Josip Sulimanec, OIB 40285478413</item>
      <item>Županijsko državno odvjetništvo u Varaždinu, Građansko-upravni odjel</item>
    </derivirana_varijabla>
  </DomainObject.Predmet.OstaliListFormatedOIB>
  <DomainObject.Predmet.OstaliListFormatedWithAdress>
    <izvorni_sadrzaj>
      <item>Josip Sulimanec, Kraljice Jelene 72, 48000 Koprivnica</item>
      <item>Županijsko državno odvjetništvo u Varaždinu, Građansko-upravni odjel, Ul. braće Radić 2, 42000 Varaždin</item>
    </izvorni_sadrzaj>
    <derivirana_varijabla naziv="DomainObject.Predmet.OstaliListFormatedWithAdress_1">
      <item>Josip Sulimanec, Kraljice Jelene 72, 48000 Koprivnica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Josip Sulimanec, OIB 40285478413, Kraljice Jelene 72, 48000 Koprivnica</item>
      <item>Županijsko državno odvjetništvo u Varaždinu, Građansko-upravni odjel, Ul. braće Radić 2, 42000 Varaždin</item>
    </izvorni_sadrzaj>
    <derivirana_varijabla naziv="DomainObject.Predmet.OstaliListFormatedWithAdressOIB_1">
      <item>Josip Sulimanec, OIB 40285478413, Kraljice Jelene 72, 48000 Koprivnica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Josip Sulimanec</item>
      <item>Županijsko državno odvjetništvo u Varaždinu, Građansko-upravni odjel</item>
    </izvorni_sadrzaj>
    <derivirana_varijabla naziv="DomainObject.Predmet.OstaliListNazivFormated_1">
      <item>Josip Sulimanec</item>
      <item>Županijsko državno odvjetništvo u Varaždinu, Građansko-upravni odjel</item>
    </derivirana_varijabla>
  </DomainObject.Predmet.OstaliListNazivFormated>
  <DomainObject.Predmet.OstaliListNazivFormatedOIB>
    <izvorni_sadrzaj>
      <item>Josip Sulimanec, OIB 40285478413</item>
      <item>Županijsko državno odvjetništvo u Varaždinu, Građansko-upravni odjel</item>
    </izvorni_sadrzaj>
    <derivirana_varijabla naziv="DomainObject.Predmet.OstaliListNazivFormatedOIB_1">
      <item>Josip Sulimanec, OIB 40285478413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Žiža</izvorni_sadrzaj>
    <derivirana_varijabla naziv="DomainObject.Predmet.StrankaIDrugi_1">Ivo Žiža</derivirana_varijabla>
  </DomainObject.Predmet.StrankaIDrugi>
  <DomainObject.Predmet.ProtustrankaIDrugi>
    <izvorni_sadrzaj>brisano društvo ELEKTROINSTALACIJE ELIN društvo s ograničenom odgovornošću za elektroinstalacije, usluge i trgovinu</izvorni_sadrzaj>
    <derivirana_varijabla naziv="DomainObject.Predmet.ProtustrankaIDrugi_1">brisano društvo ELEKTROINSTALACIJE ELIN društvo s ograničenom odgovornošću za elektroinstalacije, usluge i trgovinu</derivirana_varijabla>
  </DomainObject.Predmet.ProtustrankaIDrugi>
  <DomainObject.Predmet.StrankaIDrugiAdressOIB>
    <izvorni_sadrzaj>Ivo Žiža, OIB 08163835361, Vinogradi Ludbreški 53, 42230 Vinogradi Ludbreški</izvorni_sadrzaj>
    <derivirana_varijabla naziv="DomainObject.Predmet.StrankaIDrugiAdressOIB_1">Ivo Žiža, OIB 08163835361, Vinogradi Ludbreški 53, 42230 Vinogradi Ludbreški</derivirana_varijabla>
  </DomainObject.Predmet.StrankaIDrugiAdressOIB>
  <DomainObject.Predmet.ProtustrankaIDrugiAdressOIB>
    <izvorni_sadrzaj>brisano društvo ELEKTROINSTALACIJE ELIN društvo s ograničenom odgovornošću za elektroinstalacije, usluge i trgovinu, OIB 34503352597, Zagrebačka ulica 82, 48000 Koprivnica</izvorni_sadrzaj>
    <derivirana_varijabla naziv="DomainObject.Predmet.ProtustrankaIDrugiAdressOIB_1">brisano društvo ELEKTROINSTALACIJE ELIN društvo s ograničenom odgovornošću za elektroinstalacije, usluge i trgovinu, OIB 34503352597,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ELEKTROINSTALACIJE ELIN društvo s ograničenom odgovornošću za elektroinstalacije, usluge i trgovinu</item>
      <item>Josip Sulimanec</item>
      <item>Županijsko državno odvjetništvo u Varaždinu, Građansko-upravni odjel</item>
      <item>Ivo Žiža</item>
    </izvorni_sadrzaj>
    <derivirana_varijabla naziv="DomainObject.Predmet.SudioniciListNaziv_1">
      <item>brisano društvo ELEKTROINSTALACIJE ELIN društvo s ograničenom odgovornošću za elektroinstalacije, usluge i trgovinu</item>
      <item>Josip Sulimanec</item>
      <item>Županijsko državno odvjetništvo u Varaždinu, Građansko-upravni odjel</item>
      <item>Ivo Žiža</item>
    </derivirana_varijabla>
  </DomainObject.Predmet.SudioniciListNaziv>
  <DomainObject.Predmet.SudioniciListAdressOIB>
    <izvorni_sadrzaj>
      <item>brisano društvo ELEKTROINSTALACIJE ELIN društvo s ograničenom odgovornošću za elektroinstalacije, usluge i trgovinu, OIB 34503352597, Zagrebačka ulica 82,48000 Koprivnica</item>
      <item>Josip Sulimanec, OIB 40285478413, Kraljice Jelene 72,48000 Koprivnica</item>
      <item>Županijsko državno odvjetništvo u Varaždinu, Građansko-upravni odjel, Ul. braće Radić 2,42000 Varaždin</item>
      <item>Ivo Žiža, OIB 08163835361, Vinogradi Ludbreški 53,42230 Vinogradi Ludbreški</item>
    </izvorni_sadrzaj>
    <derivirana_varijabla naziv="DomainObject.Predmet.SudioniciListAdressOIB_1">
      <item>brisano društvo ELEKTROINSTALACIJE ELIN društvo s ograničenom odgovornošću za elektroinstalacije, usluge i trgovinu, OIB 34503352597, Zagrebačka ulica 82,48000 Koprivnica</item>
      <item>Josip Sulimanec, OIB 40285478413, Kraljice Jelene 72,48000 Koprivnica</item>
      <item>Županijsko državno odvjetništvo u Varaždinu, Građansko-upravni odjel, Ul. braće Radić 2,42000 Varaždin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34503352597</item>
      <item>, OIB 40285478413</item>
      <item>, OIB null</item>
      <item>, OIB 08163835361</item>
    </izvorni_sadrzaj>
    <derivirana_varijabla naziv="DomainObject.Predmet.SudioniciListNazivOIB_1">
      <item>, OIB 34503352597</item>
      <item>, OIB 40285478413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4704</properties:Characters>
  <properties:Lines>109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2017-03-24T13:39:00Z</dcterms:created>
  <dc:creator>Ksenija Flack Makitan</dc:creator>
  <cp:lastModifiedBy>Marko Makaj</cp:lastModifiedBy>
  <cp:lastPrinted>2017-03-24T13:38:00Z</cp:lastPrinted>
  <dcterms:modified xmlns:xsi="http://www.w3.org/2001/XMLSchema-instance" xsi:type="dcterms:W3CDTF">2017-03-24T13:40:00Z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