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84e2" w14:paraId="b6884e2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6F592E">
        <w:t>842</w:t>
      </w:r>
      <w:r w:rsidR="00F07122">
        <w:t>/1</w:t>
      </w:r>
      <w:r w:rsidR="006F592E">
        <w:t>5</w:t>
      </w:r>
      <w:r w:rsidR="003A5C17">
        <w:t>-</w:t>
      </w:r>
      <w:r w:rsidR="006F592E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6F592E">
        <w:t>7. prosinca</w:t>
      </w:r>
      <w:r w:rsidR="00C572D2">
        <w:t xml:space="preserve"> 201</w:t>
      </w:r>
      <w:r w:rsidR="006F592E">
        <w:t>5</w:t>
      </w:r>
      <w:r>
        <w:t>. za provedbu skraćenoga stečajnog</w:t>
      </w:r>
      <w:r w:rsidR="00D33893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6F592E">
        <w:t>SAMOS d.o.o., sa sjedištem u Zadru (Grad Zadar),  Marijane Radev 0, OIB: 61184039651</w:t>
      </w:r>
      <w:r>
        <w:t xml:space="preserve">, </w:t>
      </w:r>
      <w:r w:rsidR="003444CB">
        <w:t>10.</w:t>
      </w:r>
      <w:r w:rsidR="006F592E">
        <w:t xml:space="preserve"> studenoga</w:t>
      </w:r>
      <w:r w:rsidR="003825AE">
        <w:t xml:space="preserve">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F592E">
        <w:t xml:space="preserve">SAMOS d.o.o., sa sjedištem u Zadru (Grad Zadar),  Marijane Radev 0, OIB: 61184039651 </w:t>
      </w:r>
      <w:r>
        <w:t xml:space="preserve">s danom </w:t>
      </w:r>
      <w:r w:rsidR="003444CB">
        <w:t>10.</w:t>
      </w:r>
      <w:r w:rsidR="006F592E">
        <w:t xml:space="preserve"> studenoga</w:t>
      </w:r>
      <w:r w:rsidR="003825AE">
        <w:t xml:space="preserve"> 2016. </w:t>
      </w:r>
      <w:r>
        <w:t>u</w:t>
      </w:r>
      <w:r w:rsidR="003825AE">
        <w:t xml:space="preserve"> </w:t>
      </w:r>
      <w:r w:rsidR="003444CB">
        <w:t>10,35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D33893" w:rsidR="00193657" w:rsidRPr="00570BA5"/>
    <w:p w:rsidRDefault="007C62EB" w:rsidP="00393B88" w:rsidR="0011393A" w:rsidRPr="00D33893">
      <w:pPr>
        <w:pStyle w:val="Odlomakpopisa"/>
        <w:spacing w:lineRule="atLeast" w:line="240"/>
        <w:ind w:firstLine="720" w:left="0"/>
        <w:jc w:val="both"/>
        <w:rPr>
          <w:rFonts w:eastAsia="Calibri"/>
          <w:lang w:eastAsia="en-US"/>
        </w:rPr>
      </w:pPr>
      <w:r w:rsidRPr="00570BA5">
        <w:t>II</w:t>
      </w:r>
      <w:r w:rsidR="00386298" w:rsidRPr="00570BA5">
        <w:t xml:space="preserve">. </w:t>
      </w:r>
      <w:r w:rsidR="00393B88">
        <w:t>Stečajnom upraviteljicom</w:t>
      </w:r>
      <w:r w:rsidRPr="00570BA5">
        <w:t xml:space="preserve"> dužnika </w:t>
      </w:r>
      <w:r w:rsidR="00193657" w:rsidRPr="00570BA5">
        <w:t xml:space="preserve">imenuje se </w:t>
      </w:r>
      <w:r w:rsidR="00393B88" w:rsidRPr="00393B88">
        <w:rPr>
          <w:rFonts w:eastAsia="Calibri"/>
          <w:lang w:eastAsia="en-US"/>
        </w:rPr>
        <w:t>Dinka Trumbić</w:t>
      </w:r>
      <w:r w:rsidR="00393B88">
        <w:rPr>
          <w:rFonts w:eastAsia="Calibri"/>
          <w:b/>
          <w:lang w:eastAsia="en-US"/>
        </w:rPr>
        <w:t xml:space="preserve"> </w:t>
      </w:r>
      <w:r w:rsidR="00393B88" w:rsidRPr="008E37E9">
        <w:t>iz Splita, Lovretska 10, OIB: 43468134790</w:t>
      </w:r>
      <w:r w:rsidR="00393B88">
        <w:t>.</w:t>
      </w:r>
    </w:p>
    <w:p w:rsidRDefault="00FE603C" w:rsidP="00D33893" w:rsidR="00FE603C" w:rsidRPr="00FE603C">
      <w:pPr>
        <w:pStyle w:val="Odlomakpopisa"/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6F592E">
        <w:t>SAMOS d.o.o., sa sjedištem u Zadru (Grad Zadar),  Marijane Radev 0, OIB: 61184039651.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D33893" w:rsidR="00EE0861">
      <w:pPr>
        <w:ind w:firstLine="705"/>
        <w:jc w:val="both"/>
      </w:pPr>
      <w:r>
        <w:t xml:space="preserve">VII. </w:t>
      </w:r>
      <w:r w:rsidR="00393B88">
        <w:t>Ovlašćuje se stečajna</w:t>
      </w:r>
      <w:r w:rsidRPr="002B5AAE">
        <w:t xml:space="preserve"> upravitelj</w:t>
      </w:r>
      <w:r w:rsidR="00393B88">
        <w:t>ica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6F592E" w:rsidP="00D33893" w:rsidR="006F592E">
      <w:pPr>
        <w:ind w:firstLine="705"/>
        <w:jc w:val="both"/>
      </w:pPr>
    </w:p>
    <w:p w:rsidRDefault="006F592E" w:rsidP="00D33893" w:rsidR="006F592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6F592E">
        <w:t>7. prosinca</w:t>
      </w:r>
      <w:r w:rsidR="00C572D2">
        <w:t xml:space="preserve"> 201</w:t>
      </w:r>
      <w:r w:rsidR="006F592E">
        <w:t>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6F592E">
        <w:t>985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6F592E">
        <w:t>77.489,27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B84B6D">
        <w:t>ne</w:t>
      </w:r>
      <w:r w:rsidR="007E65A6">
        <w:t>ma</w:t>
      </w:r>
      <w:r w:rsidR="001E74F1" w:rsidRPr="00CF7AC9">
        <w:t xml:space="preserve"> otvoren</w:t>
      </w:r>
      <w:r w:rsidR="00B84B6D">
        <w:t>ih</w:t>
      </w:r>
      <w:r w:rsidR="001E74F1" w:rsidRPr="00CF7AC9">
        <w:t xml:space="preserve"> račun</w:t>
      </w:r>
      <w:r w:rsidR="00B84B6D">
        <w:t xml:space="preserve">a,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F592E">
        <w:t>26.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</w:t>
      </w:r>
      <w:r w:rsidRPr="003444CB">
        <w:t xml:space="preserve">od </w:t>
      </w:r>
      <w:r w:rsidR="003444CB" w:rsidRPr="003444CB">
        <w:t>10.</w:t>
      </w:r>
      <w:r w:rsidR="006F592E" w:rsidRPr="003444CB">
        <w:t xml:space="preserve"> studenoga</w:t>
      </w:r>
      <w:r w:rsidRPr="003444CB">
        <w:t xml:space="preserve"> 2016. proizlazi</w:t>
      </w:r>
      <w:r w:rsidRPr="00131DF8">
        <w:t xml:space="preserve"> da je račun dužnika </w:t>
      </w:r>
      <w:r w:rsidR="00EE0861">
        <w:t>i dalje u blokadi zbog neizvršenih osnova za plaćanje u</w:t>
      </w:r>
      <w:r w:rsidR="00D33893">
        <w:t xml:space="preserve"> ukupnom iznosu od </w:t>
      </w:r>
      <w:r w:rsidR="003444CB" w:rsidRPr="003444CB">
        <w:t>82.637,10</w:t>
      </w:r>
      <w:r w:rsidR="00D33893">
        <w:t xml:space="preserve"> kuna u</w:t>
      </w:r>
      <w:r w:rsidR="00EE0861">
        <w:t xml:space="preserve"> neprekinutom razdoblju od </w:t>
      </w:r>
      <w:r w:rsidR="003444CB" w:rsidRPr="003444CB">
        <w:t>1419</w:t>
      </w:r>
      <w:r w:rsidR="00EE0861">
        <w:t xml:space="preserve"> 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="00393B88">
        <w:t xml:space="preserve"> stečajne upraviteljice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3444CB">
        <w:t>10.</w:t>
      </w:r>
      <w:r w:rsidR="006F592E">
        <w:t xml:space="preserve"> studenoga</w:t>
      </w:r>
      <w:r>
        <w:t xml:space="preserve"> 2016.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5563B9" w:rsidR="005563B9">
      <w:r>
        <w:t xml:space="preserve">                                                                                               </w:t>
      </w:r>
      <w:r w:rsidR="001B2252">
        <w:t xml:space="preserve">                        </w:t>
      </w:r>
    </w:p>
    <w:p w:rsidRDefault="00C81F50" w:rsidP="00393B88" w:rsidR="00C81F50" w:rsidRPr="00240F6B">
      <w:pPr>
        <w:ind w:firstLine="708"/>
        <w:jc w:val="right"/>
      </w:pPr>
      <w:r>
        <w:t>Sutkinja:</w:t>
      </w:r>
    </w:p>
    <w:p w:rsidRDefault="00C81F50" w:rsidP="00393B88" w:rsidR="00C81F50" w:rsidRPr="00F42AAC">
      <w:pPr>
        <w:ind w:firstLine="708"/>
        <w:jc w:val="right"/>
      </w:pPr>
      <w:r>
        <w:t>Tina Grgas</w:t>
      </w:r>
    </w:p>
    <w:p w:rsidRDefault="001B2252" w:rsidP="00393B88" w:rsidR="001B2252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B40E4" w:rsidP="001B40E4" w:rsidR="001B40E4">
      <w:pPr>
        <w:jc w:val="both"/>
      </w:pPr>
    </w:p>
    <w:p w:rsidRDefault="001B40E4" w:rsidP="001B40E4" w:rsidR="001B40E4">
      <w:pPr>
        <w:ind w:firstLine="360"/>
        <w:jc w:val="both"/>
      </w:pPr>
      <w:r>
        <w:t>DNA:</w:t>
      </w:r>
    </w:p>
    <w:p w:rsidRDefault="001B40E4" w:rsidP="001B40E4" w:rsidR="001B40E4">
      <w:pPr>
        <w:numPr>
          <w:ilvl w:val="0"/>
          <w:numId w:val="4"/>
        </w:numPr>
      </w:pPr>
      <w:r>
        <w:t>Stečajnom upravitelju dužnika uz potvrdu o imenovanju</w:t>
      </w:r>
    </w:p>
    <w:p w:rsidRDefault="001B40E4" w:rsidP="001B40E4" w:rsidR="001B40E4">
      <w:pPr>
        <w:numPr>
          <w:ilvl w:val="0"/>
          <w:numId w:val="4"/>
        </w:numPr>
      </w:pPr>
      <w:r>
        <w:t xml:space="preserve">Stečajnom dužniku </w:t>
      </w:r>
    </w:p>
    <w:p w:rsidRDefault="001B40E4" w:rsidP="001B40E4" w:rsidR="001B40E4">
      <w:pPr>
        <w:numPr>
          <w:ilvl w:val="0"/>
          <w:numId w:val="4"/>
        </w:numPr>
      </w:pPr>
      <w:r>
        <w:t>FINA, Regionalni centar Split, Podružnica Zadar</w:t>
      </w:r>
    </w:p>
    <w:p w:rsidRDefault="001B40E4" w:rsidP="001B40E4" w:rsidR="001B40E4">
      <w:pPr>
        <w:numPr>
          <w:ilvl w:val="0"/>
          <w:numId w:val="4"/>
        </w:numPr>
      </w:pPr>
      <w:r>
        <w:t xml:space="preserve">ŽDO u Zadru, Građansko-upravnom odjelu </w:t>
      </w:r>
    </w:p>
    <w:p w:rsidRDefault="001B40E4" w:rsidP="001B40E4" w:rsidR="001B40E4">
      <w:pPr>
        <w:numPr>
          <w:ilvl w:val="0"/>
          <w:numId w:val="4"/>
        </w:numPr>
      </w:pPr>
      <w:r>
        <w:t>RH, Ministarstvo financija, Porezna uprava Zadar</w:t>
      </w:r>
    </w:p>
    <w:p w:rsidRDefault="001B40E4" w:rsidP="001B40E4" w:rsidR="001B40E4">
      <w:pPr>
        <w:numPr>
          <w:ilvl w:val="0"/>
          <w:numId w:val="4"/>
        </w:numPr>
      </w:pPr>
      <w:r>
        <w:t>Općinskom sudu u Zadru</w:t>
      </w:r>
    </w:p>
    <w:p w:rsidRDefault="001B40E4" w:rsidP="001B40E4" w:rsidR="001B40E4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D207FF" w:rsidP="00D207FF" w:rsidR="00D207FF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D207FF" w:rsidP="00D207FF" w:rsidR="00D207FF">
      <w:pPr>
        <w:numPr>
          <w:ilvl w:val="0"/>
          <w:numId w:val="4"/>
        </w:numPr>
      </w:pPr>
      <w:r>
        <w:t>Registru ovog suda nakon pravomoćnosti radi brisanja dužnika</w:t>
      </w:r>
    </w:p>
    <w:p w:rsidRDefault="001B40E4" w:rsidP="001B40E4" w:rsidR="001B40E4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1B40E4" w:rsidP="001B40E4" w:rsidR="001B40E4">
      <w:pPr>
        <w:numPr>
          <w:ilvl w:val="0"/>
          <w:numId w:val="4"/>
        </w:numPr>
      </w:pPr>
      <w:r>
        <w:t>e-Oglasna ploča suda</w:t>
      </w:r>
    </w:p>
    <w:p w:rsidRDefault="001B40E4" w:rsidP="001B40E4" w:rsidR="001B40E4">
      <w:pPr>
        <w:numPr>
          <w:ilvl w:val="0"/>
          <w:numId w:val="4"/>
        </w:numPr>
      </w:pPr>
      <w:r>
        <w:t>Pisarnici ovog suda</w:t>
      </w:r>
    </w:p>
    <w:p w:rsidRDefault="001B40E4" w:rsidP="001B40E4" w:rsidR="001B40E4"/>
    <w:p w:rsidRDefault="001B40E4" w:rsidP="001B40E4" w:rsidR="001B40E4">
      <w:pPr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ind w:firstLine="708"/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jc w:val="both"/>
      </w:pPr>
    </w:p>
    <w:p w:rsidRDefault="001B40E4" w:rsidP="00C81F50" w:rsidR="001B40E4">
      <w:pPr>
        <w:ind w:firstLine="708"/>
        <w:jc w:val="both"/>
      </w:pPr>
    </w:p>
    <w:sectPr w:rsidSect="00BE1154" w:rsidR="001B40E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F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6F592E">
      <w:t>842</w:t>
    </w:r>
    <w:r w:rsidR="00FE603C">
      <w:t>/</w:t>
    </w:r>
    <w:r>
      <w:t>1</w:t>
    </w:r>
    <w:r w:rsidR="006F592E">
      <w:t>5</w:t>
    </w:r>
    <w:r>
      <w:t>-</w:t>
    </w:r>
    <w:r w:rsidR="006F592E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1393A"/>
    <w:rsid w:val="00116A11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0E4"/>
    <w:rsid w:val="001B47CD"/>
    <w:rsid w:val="001C0ABA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444CB"/>
    <w:rsid w:val="0035343E"/>
    <w:rsid w:val="003573F1"/>
    <w:rsid w:val="003825AE"/>
    <w:rsid w:val="0038575A"/>
    <w:rsid w:val="00386298"/>
    <w:rsid w:val="00393B8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46F67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563B9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592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812D8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7FF"/>
    <w:rsid w:val="00D21637"/>
    <w:rsid w:val="00D23298"/>
    <w:rsid w:val="00D23BBC"/>
    <w:rsid w:val="00D250F7"/>
    <w:rsid w:val="00D30751"/>
    <w:rsid w:val="00D3138D"/>
    <w:rsid w:val="00D33893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851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St-842/2015-10</izvorni_sadrzaj>
    <derivirana_varijabla naziv="DomainObject.Oznaka_1">St-842/2015-10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77489.27</izvorni_sadrzaj>
    <derivirana_varijabla naziv="DomainObject.Predmet.InicijalnaVrijednost_1">77489.27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SAMOS društvo s ograničenom odgovornošću za građenje, trgovinu i usluge</izvorni_sadrzaj>
    <derivirana_varijabla naziv="DomainObject.Predmet.ProtustrankaFormated_1">  SAMOS društvo s ograničenom odgovornošću za građenje, trgovinu i usluge</derivirana_varijabla>
  </DomainObject.Predmet.ProtustrankaFormated>
  <DomainObject.Predmet.ProtustrankaFormatedOIB>
    <izvorni_sadrzaj>  SAMOS društvo s ograničenom odgovornošću za građenje, trgovinu i usluge, OIB 61184039651</izvorni_sadrzaj>
    <derivirana_varijabla naziv="DomainObject.Predmet.ProtustrankaFormatedOIB_1">  SAMOS društvo s ograničenom odgovornošću za građenje, trgovinu i usluge, OIB 61184039651</derivirana_varijabla>
  </DomainObject.Predmet.ProtustrankaFormatedOIB>
  <DomainObject.Predmet.ProtustrankaFormatedWithAdress>
    <izvorni_sadrzaj> SAMOS društvo s ograničenom odgovornošću za građenje, trgovinu i usluge, Marijane Radev  0 , 23000 Zadar</izvorni_sadrzaj>
    <derivirana_varijabla naziv="DomainObject.Predmet.ProtustrankaFormatedWithAdress_1"> SAMOS društvo s ograničenom odgovornošću za građenje, trgovinu i usluge, Marijane Radev  0 , 23000 Zadar</derivirana_varijabla>
  </DomainObject.Predmet.ProtustrankaFormatedWithAdress>
  <DomainObject.Predmet.ProtustrankaFormatedWithAdressOIB>
    <izvorni_sadrzaj> SAMOS društvo s ograničenom odgovornošću za građenje, trgovinu i usluge, OIB 61184039651, Marijane Radev  0 , 23000 Zadar</izvorni_sadrzaj>
    <derivirana_varijabla naziv="DomainObject.Predmet.ProtustrankaFormatedWithAdressOIB_1"> SAMOS društvo s ograničenom odgovornošću za građenje, trgovinu i usluge, OIB 61184039651, Marijane Radev  0 , 23000 Zadar</derivirana_varijabla>
  </DomainObject.Predmet.ProtustrankaFormatedWithAdressOIB>
  <DomainObject.Predmet.ProtustrankaWithAdress>
    <izvorni_sadrzaj>SAMOS društvo s ograničenom odgovornošću za građenje, trgovinu i usluge Marijane Radev  0 , 23000 Zadar</izvorni_sadrzaj>
    <derivirana_varijabla naziv="DomainObject.Predmet.ProtustrankaWithAdress_1">SAMOS društvo s ograničenom odgovornošću za građenje, trgovinu i usluge Marijane Radev  0 , 23000 Zadar</derivirana_varijabla>
  </DomainObject.Predmet.ProtustrankaWithAdress>
  <DomainObject.Predmet.ProtustrankaWithAdressOIB>
    <izvorni_sadrzaj>SAMOS društvo s ograničenom odgovornošću za građenje, trgovinu i usluge, OIB 61184039651, Marijane Radev  0 , 23000 Zadar</izvorni_sadrzaj>
    <derivirana_varijabla naziv="DomainObject.Predmet.ProtustrankaWithAdressOIB_1">SAMOS društvo s ograničenom odgovornošću za građenje, trgovinu i usluge, OIB 61184039651, Marijane Radev  0 , 23000 Zadar</derivirana_varijabla>
  </DomainObject.Predmet.ProtustrankaWithAdressOIB>
  <DomainObject.Predmet.ProtustrankaNazivFormated>
    <izvorni_sadrzaj>SAMOS društvo s ograničenom odgovornošću za građenje, trgovinu i usluge</izvorni_sadrzaj>
    <derivirana_varijabla naziv="DomainObject.Predmet.ProtustrankaNazivFormated_1">SAMOS društvo s ograničenom odgovornošću za građenje, trgovinu i usluge</derivirana_varijabla>
  </DomainObject.Predmet.ProtustrankaNazivFormated>
  <DomainObject.Predmet.ProtustrankaNazivFormatedOIB>
    <izvorni_sadrzaj>SAMOS društvo s ograničenom odgovornošću za građenje, trgovinu i usluge, OIB 61184039651</izvorni_sadrzaj>
    <derivirana_varijabla naziv="DomainObject.Predmet.ProtustrankaNazivFormatedOIB_1">SAMOS društvo s ograničenom odgovornošću za građenje, trgovinu i usluge, OIB 61184039651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SAMOS društvo s ograničenom odgovornošću za građenje, trgovinu i usluge</item>
    </izvorni_sadrzaj>
    <derivirana_varijabla naziv="DomainObject.Predmet.ProtuStrankaListFormated_1">
      <item>SAMOS društvo s ograničenom odgovornošću za građenje, trgovinu i usluge</item>
    </derivirana_varijabla>
  </DomainObject.Predmet.ProtuStrankaListFormated>
  <DomainObject.Predmet.ProtuStrankaListFormatedOIB>
    <izvorni_sadrzaj>
      <item>SAMOS društvo s ograničenom odgovornošću za građenje, trgovinu i usluge, OIB 61184039651</item>
    </izvorni_sadrzaj>
    <derivirana_varijabla naziv="DomainObject.Predmet.ProtuStrankaListFormatedOIB_1">
      <item>SAMOS društvo s ograničenom odgovornošću za građenje, trgovinu i usluge, OIB 61184039651</item>
    </derivirana_varijabla>
  </DomainObject.Predmet.ProtuStrankaListFormatedOIB>
  <DomainObject.Predmet.ProtuStrankaListFormatedWithAdress>
    <izvorni_sadrzaj>
      <item>SAMOS društvo s ograničenom odgovornošću za građenje, trgovinu i usluge, Marijane Radev  0 , 23000 Zadar</item>
    </izvorni_sadrzaj>
    <derivirana_varijabla naziv="DomainObject.Predmet.ProtuStrankaListFormatedWithAdress_1">
      <item>SAMOS društvo s ograničenom odgovornošću za građenje, trgovinu i usluge, Marijane Radev  0 , 23000 Zadar</item>
    </derivirana_varijabla>
  </DomainObject.Predmet.ProtuStrankaListFormatedWithAdress>
  <DomainObject.Predmet.ProtuStrankaListFormatedWithAdressOIB>
    <izvorni_sadrzaj>
      <item>SAMOS društvo s ograničenom odgovornošću za građenje, trgovinu i usluge, OIB 61184039651, Marijane Radev  0 , 23000 Zadar</item>
    </izvorni_sadrzaj>
    <derivirana_varijabla naziv="DomainObject.Predmet.ProtuStrankaListFormatedWithAdressOIB_1">
      <item>SAMOS društvo s ograničenom odgovornošću za građenje, trgovinu i usluge, OIB 61184039651, Marijane Radev  0 , 23000 Zadar</item>
    </derivirana_varijabla>
  </DomainObject.Predmet.ProtuStrankaListFormatedWithAdressOIB>
  <DomainObject.Predmet.ProtuStrankaListNazivFormated>
    <izvorni_sadrzaj>
      <item>SAMOS društvo s ograničenom odgovornošću za građenje, trgovinu i usluge</item>
    </izvorni_sadrzaj>
    <derivirana_varijabla naziv="DomainObject.Predmet.ProtuStrankaListNazivFormated_1">
      <item>SAMOS društvo s ograničenom odgovornošću za građenje, trgovinu i usluge</item>
    </derivirana_varijabla>
  </DomainObject.Predmet.ProtuStrankaListNazivFormated>
  <DomainObject.Predmet.ProtuStrankaListNazivFormatedOIB>
    <izvorni_sadrzaj>
      <item>SAMOS društvo s ograničenom odgovornošću za građenje, trgovinu i usluge, OIB 61184039651</item>
    </izvorni_sadrzaj>
    <derivirana_varijabla naziv="DomainObject.Predmet.ProtuStrankaListNazivFormatedOIB_1">
      <item>SAMOS društvo s ograničenom odgovornošću za građenje, trgovinu i usluge, OIB 61184039651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St-842/2015-10</izvorni_sadrzaj>
    <derivirana_varijabla naziv="DomainObject.PoslovniBrojDokumenta_1">St-842/2015-10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SAMOS društvo s ograničenom odgovornošću za građenje, trgovinu i usluge</izvorni_sadrzaj>
    <derivirana_varijabla naziv="DomainObject.Predmet.ProtustrankaIDrugi_1">SAMOS društvo s ograničenom odgovornošću za građenje,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SAMOS društvo s ograničenom odgovornošću za građenje, trgovinu i usluge, OIB 61184039651, Marijane Radev  0 , 23000 Zadar</izvorni_sadrzaj>
    <derivirana_varijabla naziv="DomainObject.Predmet.ProtustrankaIDrugiAdressOIB_1">SAMOS društvo s ograničenom odgovornošću za građenje, trgovinu i usluge, OIB 61184039651, Marijane Radev  0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SAMOS društvo s ograničenom odgovornošću za građenje, trgovinu i usluge</item>
    </izvorni_sadrzaj>
    <derivirana_varijabla naziv="DomainObject.Predmet.SudioniciListNaziv_1">
      <item>FINA</item>
      <item>SAMOS društvo s ograničenom odgovornošću za građenje, trgovinu i usluge</item>
    </derivirana_varijabla>
  </DomainObject.Predmet.SudioniciListNaziv>
  <DomainObject.Predmet.SudioniciListAdressOIB>
    <izvorni_sadrzaj>
      <item>FINA, OIB 85821130368</item>
      <item>SAMOS društvo s ograničenom odgovornošću za građenje, trgovinu i usluge, OIB 61184039651, Marijane Radev  0 ,23000 Zadar</item>
    </izvorni_sadrzaj>
    <derivirana_varijabla naziv="DomainObject.Predmet.SudioniciListAdressOIB_1">
      <item>FINA, OIB 85821130368</item>
      <item>SAMOS društvo s ograničenom odgovornošću za građenje, trgovinu i usluge, OIB 61184039651, Marijane Radev  0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61184039651</item>
    </izvorni_sadrzaj>
    <derivirana_varijabla naziv="DomainObject.Predmet.SudioniciListNazivOIB_1">
      <item>, OIB 85821130368</item>
      <item>, OIB 61184039651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1035</properties:Words>
  <properties:Characters>5633</properties:Characters>
  <properties:Lines>129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2016-11-08T12:13:00Z</dcterms:created>
  <dc:creator>Administrator</dc:creator>
  <cp:lastModifiedBy>Martina Kalmeta</cp:lastModifiedBy>
  <cp:lastPrinted>2016-10-11T12:54:00Z</cp:lastPrinted>
  <dcterms:modified xmlns:xsi="http://www.w3.org/2001/XMLSchema-instance" xsi:type="dcterms:W3CDTF">2016-11-10T09:33:00Z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St-842/2015-10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