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8287" w14:paraId="c9f8287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70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C7707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BREND B.S. jednostavno društvo s ograničenom odgovornošću za  ugostiteljstvo, trgovinu i usluge</izvorni_sadrzaj>
    <derivirana_varijabla naziv="DomainObject.Predmet.ProtustrankaFormated_1">  BREND B.S. jednostavno društvo s ograničenom odgovornošću za  ugostiteljstvo, trgovinu i usluge</derivirana_varijabla>
  </DomainObject.Predmet.ProtustrankaFormated>
  <DomainObject.Predmet.ProtustrankaFormatedOIB>
    <izvorni_sadrzaj>  BREND B.S. jednostavno društvo s ograničenom odgovornošću za  ugostiteljstvo, trgovinu i usluge, OIB 82740134260</izvorni_sadrzaj>
    <derivirana_varijabla naziv="DomainObject.Predmet.ProtustrankaFormatedOIB_1">  BREND B.S. jednostavno društvo s ograničenom odgovornošću za  ugostiteljstvo, trgovinu i usluge, OIB 82740134260</derivirana_varijabla>
  </DomainObject.Predmet.ProtustrankaFormatedOIB>
  <DomainObject.Predmet.ProtustrankaFormatedWithAdress>
    <izvorni_sadrzaj> BREND B.S. jednostavno društvo s ograničenom odgovornošću za  ugostiteljstvo, trgovinu i usluge, Ulica bana Josipa Jelačića 44, 48260 Križevci</izvorni_sadrzaj>
    <derivirana_varijabla naziv="DomainObject.Predmet.ProtustrankaFormatedWithAdress_1"> BREND B.S. jednostavno društvo s ograničenom odgovornošću za  ugostiteljstvo, trgovinu i usluge, Ulica bana Josipa Jelačića 44, 48260 Križevci</derivirana_varijabla>
  </DomainObject.Predmet.ProtustrankaFormatedWithAdress>
  <DomainObject.Predmet.ProtustrankaFormatedWithAdressOIB>
    <izvorni_sadrzaj> BREND B.S. jednostavno društvo s ograničenom odgovornošću za  ugostiteljstvo, trgovinu i usluge, OIB 82740134260, Ulica bana Josipa Jelačića 44, 48260 Križevci</izvorni_sadrzaj>
    <derivirana_varijabla naziv="DomainObject.Predmet.ProtustrankaFormatedWithAdressOIB_1"> BREND B.S. jednostavno društvo s ograničenom odgovornošću za  ugostiteljstvo, trgovinu i usluge, OIB 82740134260, Ulica bana Josipa Jelačića 44, 48260 Križevci</derivirana_varijabla>
  </DomainObject.Predmet.ProtustrankaFormatedWithAdressOIB>
  <DomainObject.Predmet.ProtustrankaWithAdress>
    <izvorni_sadrzaj>BREND B.S. jednostavno društvo s ograničenom odgovornošću za  ugostiteljstvo, trgovinu i usluge Ulica bana Josipa Jelačića 44, 48260 Križevci</izvorni_sadrzaj>
    <derivirana_varijabla naziv="DomainObject.Predmet.ProtustrankaWithAdress_1">BREND B.S. jednostavno društvo s ograničenom odgovornošću za  ugostiteljstvo, trgovinu i usluge Ulica bana Josipa Jelačića 44, 48260 Križevci</derivirana_varijabla>
  </DomainObject.Predmet.ProtustrankaWithAdress>
  <DomainObject.Predmet.ProtustrankaWith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WithAdressOIB_1">BREND B.S. jednostavno društvo s ograničenom odgovornošću za  ugostiteljstvo, trgovinu i usluge, OIB 82740134260, Ulica bana Josipa Jelačića 44, 48260 Križevci</derivirana_varijabla>
  </DomainObject.Predmet.ProtustrankaWithAdressOIB>
  <DomainObject.Predmet.ProtustrankaNazivFormated>
    <izvorni_sadrzaj>BREND B.S. jednostavno društvo s ograničenom odgovornošću za  ugostiteljstvo, trgovinu i usluge</izvorni_sadrzaj>
    <derivirana_varijabla naziv="DomainObject.Predmet.ProtustrankaNazivFormated_1">BREND B.S. jednostavno društvo s ograničenom odgovornošću za  ugostiteljstvo, trgovinu i usluge</derivirana_varijabla>
  </DomainObject.Predmet.ProtustrankaNazivFormated>
  <DomainObject.Predmet.ProtustrankaNazivFormatedOIB>
    <izvorni_sadrzaj>BREND B.S. jednostavno društvo s ograničenom odgovornošću za  ugostiteljstvo, trgovinu i usluge, OIB 82740134260</izvorni_sadrzaj>
    <derivirana_varijabla naziv="DomainObject.Predmet.ProtustrankaNazivFormatedOIB_1">BREND B.S. jednostavno društvo s ograničenom odgovornošću za  ugostiteljstvo, trgovinu i usluge, OIB 82740134260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31670.35</izvorni_sadrzaj>
    <derivirana_varijabla naziv="DomainObject.Predmet.TrenutnaVrijednost_1">31670.35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BREND B.S. jednostavno društvo s ograničenom odgovornošću za  ugostiteljstvo, trgovinu i usluge</item>
    </izvorni_sadrzaj>
    <derivirana_varijabla naziv="DomainObject.Predmet.ProtuStrankaListFormated_1">
      <item>BREND B.S. jednostavno društvo s ograničenom odgovornošću za  ugostiteljstvo, trgovinu i usluge</item>
    </derivirana_varijabla>
  </DomainObject.Predmet.ProtuStrankaListFormated>
  <DomainObject.Predmet.ProtuStrankaListFormatedOIB>
    <izvorni_sadrzaj>
      <item>BREND B.S. jednostavno društvo s ograničenom odgovornošću za  ugostiteljstvo, trgovinu i usluge, OIB 82740134260</item>
    </izvorni_sadrzaj>
    <derivirana_varijabla naziv="DomainObject.Predmet.ProtuStrankaListFormatedOIB_1">
      <item>BREND B.S. jednostavno društvo s ograničenom odgovornošću za  ugostiteljstvo, trgovinu i usluge, OIB 82740134260</item>
    </derivirana_varijabla>
  </DomainObject.Predmet.ProtuStrankaListFormatedOIB>
  <DomainObject.Predmet.ProtuStrankaListFormatedWithAdress>
    <izvorni_sadrzaj>
      <item>BREND B.S. jednostavno društvo s ograničenom odgovornošću za  ugostiteljstvo, trgovinu i usluge, Ulica bana Josipa Jelačića 44, 48260 Križevci</item>
    </izvorni_sadrzaj>
    <derivirana_varijabla naziv="DomainObject.Predmet.ProtuStrankaListFormatedWithAdress_1">
      <item>BREND B.S. jednostavno društvo s ograničenom odgovornošću za  ugostiteljstvo, trgovinu i usluge, Ulica bana Josipa Jelačića 44, 48260 Križevci</item>
    </derivirana_varijabla>
  </DomainObject.Predmet.ProtuStrankaListFormatedWithAdress>
  <DomainObject.Predmet.ProtuStrankaListFormatedWithAdressOIB>
    <izvorni_sadrzaj>
      <item>BREND B.S. jednostavno društvo s ograničenom odgovornošću za  ugostiteljstvo, trgovinu i usluge, OIB 82740134260, Ulica bana Josipa Jelačića 44, 48260 Križevci</item>
    </izvorni_sadrzaj>
    <derivirana_varijabla naziv="DomainObject.Predmet.ProtuStrankaListFormatedWithAdressOIB_1">
      <item>BREND B.S. jednostavno društvo s ograničenom odgovornošću za  ugostiteljstvo, trgovinu i usluge, OIB 82740134260, Ulica bana Josipa Jelačića 44, 48260 Križevci</item>
    </derivirana_varijabla>
  </DomainObject.Predmet.ProtuStrankaListFormatedWithAdressOIB>
  <DomainObject.Predmet.ProtuStrankaListNazivFormated>
    <izvorni_sadrzaj>
      <item>BREND B.S. jednostavno društvo s ograničenom odgovornošću za  ugostiteljstvo, trgovinu i usluge</item>
    </izvorni_sadrzaj>
    <derivirana_varijabla naziv="DomainObject.Predmet.ProtuStrankaListNazivFormated_1">
      <item>BREND B.S. jednostavno društvo s ograničenom odgovornošću za  ugostiteljstvo, trgovinu i usluge</item>
    </derivirana_varijabla>
  </DomainObject.Predmet.ProtuStrankaListNazivFormated>
  <DomainObject.Predmet.ProtuStrankaListNazivFormatedOIB>
    <izvorni_sadrzaj>
      <item>BREND B.S. jednostavno društvo s ograničenom odgovornošću za  ugostiteljstvo, trgovinu i usluge, OIB 82740134260</item>
    </izvorni_sadrzaj>
    <derivirana_varijabla naziv="DomainObject.Predmet.ProtuStrankaListNazivFormatedOIB_1">
      <item>BREND B.S. jednostavno društvo s ograničenom odgovornošću za  ugostiteljstvo, trgovinu i usluge, OIB 82740134260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BREND B.S. jednostavno društvo s ograničenom odgovornošću za  ugostiteljstvo, trgovinu i usluge</izvorni_sadrzaj>
    <derivirana_varijabla naziv="DomainObject.Predmet.ProtustrankaIDrugi_1">BREND B.S. jednostavno društvo s ograničenom odgovornošću za 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BREND B.S. jednostavno društvo s ograničenom odgovornošću za  ugostiteljstvo, trgovinu i usluge, OIB 82740134260, Ulica bana Josipa Jelačića 44, 48260 Križevci</izvorni_sadrzaj>
    <derivirana_varijabla naziv="DomainObject.Predmet.ProtustrankaIDrugiAdressOIB_1">BREND B.S. jednostavno društvo s ograničenom odgovornošću za  ugostiteljstvo, trgovinu i usluge, OIB 82740134260, Ulica bana Josipa Jelačića 44,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BREND B.S. jednostavno društvo s ograničenom odgovornošću za  ugostiteljstvo, trgovinu i usluge</item>
      <item>Sudski registar</item>
    </izvorni_sadrzaj>
    <derivirana_varijabla naziv="DomainObject.Predmet.SudioniciListNaziv_1">
      <item>Financijska agencija</item>
      <item>BREND B.S. jednostavno društvo s ograničenom odgovornošću za 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BREND B.S. jednostavno društvo s ograničenom odgovornošću za  ugostiteljstvo, trgovinu i usluge, OIB 82740134260, Ulica bana Josipa Jelačića 44,48260 Križevci</item>
      <item>Sudski registar</item>
    </izvorni_sadrzaj>
    <derivirana_varijabla naziv="DomainObject.Predmet.SudioniciListAdressOIB_1">
      <item>Financijska agencija, OIB 85821130368, A. Cesarca 2,42000 Varaždin</item>
      <item>BREND B.S. jednostavno društvo s ograničenom odgovornošću za  ugostiteljstvo, trgovinu i usluge, OIB 82740134260, Ulica bana Josipa Jelačića 44,48260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