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2c1c" w14:paraId="b052c1c" w:rsidRDefault="003A73FB" w:rsidP="003A73FB" w:rsidR="003A73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2B1592">
        <w:t xml:space="preserve">       </w:t>
      </w:r>
      <w:r w:rsidR="00554FEF">
        <w:t>66 St-</w:t>
      </w:r>
      <w:r w:rsidR="00840B65">
        <w:t>1</w:t>
      </w:r>
      <w:r w:rsidR="002B1592">
        <w:t>563</w:t>
      </w:r>
      <w:r w:rsidR="00554FEF">
        <w:t>/</w:t>
      </w:r>
      <w:r w:rsidR="003622D7">
        <w:t>1</w:t>
      </w:r>
      <w:r w:rsidR="00840B65">
        <w:t>5</w:t>
      </w:r>
    </w:p>
    <w:p w:rsidRDefault="00032BFF" w:rsidP="00335AF5" w:rsidR="00032BFF" w:rsidRPr="00335AF5"/>
    <w:p w:rsidRDefault="00032BFF" w:rsidP="00335AF5" w:rsidR="00032BFF" w:rsidRPr="00335AF5">
      <w:pPr>
        <w:jc w:val="center"/>
      </w:pPr>
      <w:r w:rsidRPr="00335AF5">
        <w:t>R E P U B L I K A   H R V A T S K A</w:t>
      </w:r>
    </w:p>
    <w:p w:rsidRDefault="00554FEF" w:rsidP="00554FEF" w:rsidR="00554FEF"/>
    <w:p w:rsidRDefault="000F6823" w:rsidP="00554FEF" w:rsidR="00554FEF">
      <w:pPr>
        <w:jc w:val="center"/>
      </w:pPr>
      <w:r>
        <w:t>Z A K L</w:t>
      </w:r>
      <w:r w:rsidR="00032BFF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>Trgovački sud u Zagrebu po sucu pojedincu Mislavu Kolakušiću, kao stečajnom sucu u stečajnom postupku nad dužnikom</w:t>
      </w:r>
      <w:r w:rsidR="00840B65">
        <w:t xml:space="preserve"> </w:t>
      </w:r>
      <w:r w:rsidR="002B1592" w:rsidRPr="002B1592">
        <w:t xml:space="preserve">AMBALAŽA GORICA d.o.o. u stečaju za preradu drva i trgovinu, Velika Gorica, Poljana Čička 47, </w:t>
      </w:r>
      <w:proofErr w:type="spellStart"/>
      <w:r w:rsidR="002B1592" w:rsidRPr="002B1592">
        <w:t>MBS</w:t>
      </w:r>
      <w:proofErr w:type="spellEnd"/>
      <w:r w:rsidR="002B1592" w:rsidRPr="002B1592">
        <w:t xml:space="preserve">:080460467, </w:t>
      </w:r>
      <w:proofErr w:type="spellStart"/>
      <w:r w:rsidR="002B1592" w:rsidRPr="002B1592">
        <w:t>OIB</w:t>
      </w:r>
      <w:proofErr w:type="spellEnd"/>
      <w:r w:rsidR="002B1592" w:rsidRPr="002B1592">
        <w:t>:72566062541</w:t>
      </w:r>
      <w:r w:rsidRPr="00305779">
        <w:t xml:space="preserve">, </w:t>
      </w:r>
      <w:r w:rsidR="005E3435">
        <w:t>30</w:t>
      </w:r>
      <w:r w:rsidR="007B7AD4">
        <w:t xml:space="preserve">. </w:t>
      </w:r>
      <w:r w:rsidR="002B1592">
        <w:t>ožujka</w:t>
      </w:r>
      <w:r w:rsidR="00C132C0">
        <w:t xml:space="preserve"> 201</w:t>
      </w:r>
      <w:r w:rsidR="002B1592">
        <w:t>7</w:t>
      </w:r>
      <w:r w:rsidR="00E76553">
        <w:t>.</w:t>
      </w:r>
    </w:p>
    <w:p w:rsidRDefault="00BC4C40" w:rsidP="00554FEF" w:rsidR="00BC4C40" w:rsidRPr="00AE29A4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BC4C40" w:rsidP="001012EA" w:rsidR="001012EA">
      <w:pPr>
        <w:ind w:left="705"/>
        <w:jc w:val="both"/>
      </w:pPr>
      <w:r>
        <w:tab/>
      </w:r>
      <w:r w:rsidR="00627BDD" w:rsidRPr="00627BDD">
        <w:t xml:space="preserve">Ročište radi utvrđenja troškova i diobe </w:t>
      </w:r>
      <w:proofErr w:type="spellStart"/>
      <w:r w:rsidR="00627BDD" w:rsidRPr="00627BDD">
        <w:t>kupovnine</w:t>
      </w:r>
      <w:proofErr w:type="spellEnd"/>
      <w:r w:rsidR="00627BDD" w:rsidRPr="00627BDD">
        <w:t xml:space="preserve"> </w:t>
      </w:r>
      <w:r w:rsidR="008517E3">
        <w:t>za nekretnin</w:t>
      </w:r>
      <w:r w:rsidR="00840B65">
        <w:t>u</w:t>
      </w:r>
      <w:r w:rsidR="00627BDD">
        <w:t xml:space="preserve">: </w:t>
      </w:r>
    </w:p>
    <w:p w:rsidRDefault="002B1592" w:rsidP="008517E3" w:rsidR="00627BDD">
      <w:pPr>
        <w:ind w:left="705"/>
        <w:jc w:val="both"/>
      </w:pPr>
      <w:proofErr w:type="spellStart"/>
      <w:r w:rsidRPr="002B1592">
        <w:t>zk.ul</w:t>
      </w:r>
      <w:proofErr w:type="spellEnd"/>
      <w:r w:rsidRPr="002B1592">
        <w:t xml:space="preserve">. 1114 k.o. 331783, Poljana Čička, </w:t>
      </w:r>
      <w:proofErr w:type="spellStart"/>
      <w:r w:rsidRPr="002B1592">
        <w:t>k.č</w:t>
      </w:r>
      <w:proofErr w:type="spellEnd"/>
      <w:r w:rsidRPr="002B1592">
        <w:t xml:space="preserve">. 538/1 ZGRADA I SKLADIŠNI PROSTOR u ukupnoj površini 2 jutra, 392 </w:t>
      </w:r>
      <w:proofErr w:type="spellStart"/>
      <w:r w:rsidRPr="002B1592">
        <w:t>čhv</w:t>
      </w:r>
      <w:proofErr w:type="spellEnd"/>
      <w:r w:rsidRPr="002B1592">
        <w:t xml:space="preserve">, 12919 m2, upisano kod Zemljišnoknjižnog odjela Velika Gorica, Općinskog suda u Velikoj </w:t>
      </w:r>
      <w:proofErr w:type="spellStart"/>
      <w:r w:rsidRPr="002B1592">
        <w:t>Gorici</w:t>
      </w:r>
      <w:r w:rsidR="00840B65">
        <w:t>unovčenu</w:t>
      </w:r>
      <w:proofErr w:type="spellEnd"/>
      <w:r w:rsidR="00840B65">
        <w:t xml:space="preserve"> za iznos od </w:t>
      </w:r>
      <w:r>
        <w:t>263</w:t>
      </w:r>
      <w:r w:rsidR="00840B65">
        <w:t>.000,00 kn,</w:t>
      </w:r>
    </w:p>
    <w:p w:rsidRDefault="00840B65" w:rsidP="008517E3" w:rsidR="00840B65">
      <w:pPr>
        <w:ind w:left="705"/>
        <w:jc w:val="both"/>
      </w:pPr>
      <w:r>
        <w:t xml:space="preserve">određuje se za </w:t>
      </w:r>
    </w:p>
    <w:p w:rsidRDefault="00840B65" w:rsidP="001012EA" w:rsidR="00840B65">
      <w:pPr>
        <w:jc w:val="center"/>
      </w:pPr>
    </w:p>
    <w:p w:rsidRDefault="00627BDD" w:rsidP="001012EA" w:rsidR="00BC4C40">
      <w:pPr>
        <w:jc w:val="center"/>
      </w:pPr>
      <w:r>
        <w:t>d</w:t>
      </w:r>
      <w:r w:rsidRPr="00627BDD">
        <w:t xml:space="preserve">ana </w:t>
      </w:r>
      <w:r w:rsidR="002B1592">
        <w:t>5</w:t>
      </w:r>
      <w:r w:rsidR="00840B65" w:rsidRPr="00840B65">
        <w:t xml:space="preserve">. </w:t>
      </w:r>
      <w:r w:rsidR="002B1592">
        <w:t>travnja</w:t>
      </w:r>
      <w:r w:rsidR="00840B65" w:rsidRPr="00840B65">
        <w:t xml:space="preserve"> 201</w:t>
      </w:r>
      <w:r w:rsidR="002B1592">
        <w:t>7</w:t>
      </w:r>
      <w:r w:rsidR="00840B65" w:rsidRPr="00840B65">
        <w:t>.</w:t>
      </w:r>
      <w:r>
        <w:t xml:space="preserve"> u </w:t>
      </w:r>
      <w:r w:rsidR="002B1592">
        <w:t>11</w:t>
      </w:r>
      <w:r>
        <w:t>,</w:t>
      </w:r>
      <w:r w:rsidR="002B1592">
        <w:t>00</w:t>
      </w:r>
      <w:r>
        <w:t xml:space="preserve"> sati</w:t>
      </w:r>
    </w:p>
    <w:p w:rsidRDefault="003543BF" w:rsidP="00627BDD" w:rsidR="003543BF">
      <w:pPr>
        <w:ind w:left="705"/>
        <w:jc w:val="center"/>
      </w:pPr>
    </w:p>
    <w:p w:rsidRDefault="00627BDD" w:rsidP="001012EA" w:rsidR="003543BF">
      <w:pPr>
        <w:jc w:val="center"/>
      </w:pPr>
      <w:r w:rsidRPr="00E23552">
        <w:t>u prostorijama Trgovačkog suda u Zagrebu, Zagreb, Petrinjska 8,</w:t>
      </w:r>
    </w:p>
    <w:p w:rsidRDefault="00627BDD" w:rsidP="00627BDD" w:rsidR="00055B1B">
      <w:pPr>
        <w:ind w:left="705"/>
        <w:jc w:val="center"/>
      </w:pPr>
      <w:r w:rsidRPr="00E23552">
        <w:t xml:space="preserve">soba </w:t>
      </w:r>
      <w:r>
        <w:t>88/II ulična</w:t>
      </w:r>
      <w:r w:rsidR="003543BF">
        <w:t xml:space="preserve"> </w:t>
      </w:r>
      <w:r w:rsidRPr="00E23552">
        <w:t>zgrada.</w:t>
      </w:r>
    </w:p>
    <w:p w:rsidRDefault="00006FBA" w:rsidP="00006FBA" w:rsidR="00006FBA">
      <w:pPr>
        <w:jc w:val="both"/>
        <w:rPr>
          <w:b/>
        </w:rPr>
      </w:pPr>
    </w:p>
    <w:p w:rsidRDefault="00006FBA" w:rsidP="001012EA" w:rsidR="00006FBA">
      <w:pPr>
        <w:jc w:val="center"/>
      </w:pPr>
      <w:r>
        <w:t xml:space="preserve">U Zagrebu </w:t>
      </w:r>
      <w:r w:rsidR="005E3435">
        <w:t>30</w:t>
      </w:r>
      <w:r w:rsidR="002B1592" w:rsidRPr="002B1592">
        <w:t>. ožujka 2017.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8C479E">
        <w:t xml:space="preserve"> v.r.</w:t>
      </w:r>
    </w:p>
    <w:p w:rsidRDefault="00006FBA" w:rsidP="00006FBA" w:rsidR="00006FBA">
      <w:pPr>
        <w:jc w:val="both"/>
      </w:pPr>
    </w:p>
    <w:p w:rsidRDefault="00006FBA" w:rsidP="00006FBA" w:rsidR="00006FBA" w:rsidRPr="003A73FB">
      <w:pPr>
        <w:jc w:val="both"/>
      </w:pPr>
      <w:r w:rsidRPr="003A73FB"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3543BF" w:rsidP="00006FBA" w:rsidR="003543BF">
      <w:pPr>
        <w:jc w:val="both"/>
      </w:pPr>
    </w:p>
    <w:p w:rsidRDefault="00840B65" w:rsidP="008517E3" w:rsidR="00840B65">
      <w:pPr>
        <w:jc w:val="both"/>
      </w:pPr>
    </w:p>
    <w:p w:rsidRDefault="008C479E" w:rsidP="007A1486" w:rsidR="008C479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8C479E" w:rsidP="007A1486" w:rsidR="008C479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C479E" w:rsidP="007A1486" w:rsidR="008C479E" w:rsidRPr="007A1486">
      <w:pPr>
        <w:ind w:left="720"/>
      </w:pPr>
    </w:p>
    <w:p w:rsidRDefault="008C479E" w:rsidP="008517E3" w:rsidR="008C479E">
      <w:pPr>
        <w:jc w:val="both"/>
      </w:pPr>
    </w:p>
    <w:sectPr w:rsidSect="004A1C1E" w:rsidR="008C479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55F" w:rsidR="0079555F">
      <w:r>
        <w:separator/>
      </w:r>
    </w:p>
  </w:endnote>
  <w:endnote w:id="0" w:type="continuationSeparator">
    <w:p w:rsidRDefault="0079555F" w:rsidR="0079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55F" w:rsidR="0079555F">
      <w:r>
        <w:separator/>
      </w:r>
    </w:p>
  </w:footnote>
  <w:footnote w:id="0" w:type="continuationSeparator">
    <w:p w:rsidRDefault="0079555F" w:rsidR="0079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B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840B65">
      <w:t>194</w:t>
    </w:r>
    <w:r>
      <w:t>/1</w:t>
    </w:r>
    <w:r w:rsidR="00840B6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E8D0FE40"/>
    <w:lvl w:tplc="85BCF1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32BFF"/>
    <w:rsid w:val="00055622"/>
    <w:rsid w:val="00055B1B"/>
    <w:rsid w:val="000F6823"/>
    <w:rsid w:val="001012EA"/>
    <w:rsid w:val="0011152A"/>
    <w:rsid w:val="001155B1"/>
    <w:rsid w:val="00182BCB"/>
    <w:rsid w:val="001C3D63"/>
    <w:rsid w:val="001D40A4"/>
    <w:rsid w:val="001F6AAA"/>
    <w:rsid w:val="00216E53"/>
    <w:rsid w:val="00232EF8"/>
    <w:rsid w:val="00234698"/>
    <w:rsid w:val="002469E0"/>
    <w:rsid w:val="002570EE"/>
    <w:rsid w:val="00276EE6"/>
    <w:rsid w:val="002B1592"/>
    <w:rsid w:val="002C5BBF"/>
    <w:rsid w:val="002F7FF2"/>
    <w:rsid w:val="003038D9"/>
    <w:rsid w:val="00337DEA"/>
    <w:rsid w:val="00344E94"/>
    <w:rsid w:val="003543BF"/>
    <w:rsid w:val="003622D7"/>
    <w:rsid w:val="00385D9F"/>
    <w:rsid w:val="003A73FB"/>
    <w:rsid w:val="003B0CC0"/>
    <w:rsid w:val="003E643C"/>
    <w:rsid w:val="003F1200"/>
    <w:rsid w:val="004706ED"/>
    <w:rsid w:val="0049042B"/>
    <w:rsid w:val="004A1C1E"/>
    <w:rsid w:val="00532104"/>
    <w:rsid w:val="005325FD"/>
    <w:rsid w:val="00537215"/>
    <w:rsid w:val="005419DD"/>
    <w:rsid w:val="00554FEF"/>
    <w:rsid w:val="00580473"/>
    <w:rsid w:val="00593F0B"/>
    <w:rsid w:val="00594D29"/>
    <w:rsid w:val="005D2541"/>
    <w:rsid w:val="005E3435"/>
    <w:rsid w:val="005E53B0"/>
    <w:rsid w:val="005E75C5"/>
    <w:rsid w:val="005F0903"/>
    <w:rsid w:val="00611137"/>
    <w:rsid w:val="00611B3F"/>
    <w:rsid w:val="00627BDD"/>
    <w:rsid w:val="00640990"/>
    <w:rsid w:val="006565E7"/>
    <w:rsid w:val="006752EF"/>
    <w:rsid w:val="006760B4"/>
    <w:rsid w:val="00696452"/>
    <w:rsid w:val="006A529B"/>
    <w:rsid w:val="006A5F0B"/>
    <w:rsid w:val="006D3C0A"/>
    <w:rsid w:val="006E49EA"/>
    <w:rsid w:val="006E6A30"/>
    <w:rsid w:val="007065E1"/>
    <w:rsid w:val="007069EE"/>
    <w:rsid w:val="007141FF"/>
    <w:rsid w:val="00726CCD"/>
    <w:rsid w:val="0079555F"/>
    <w:rsid w:val="007A18B6"/>
    <w:rsid w:val="007B7AD4"/>
    <w:rsid w:val="007E7F99"/>
    <w:rsid w:val="00834131"/>
    <w:rsid w:val="00840B65"/>
    <w:rsid w:val="00851323"/>
    <w:rsid w:val="008517E3"/>
    <w:rsid w:val="008819A1"/>
    <w:rsid w:val="008A5CB2"/>
    <w:rsid w:val="008C479E"/>
    <w:rsid w:val="008C4B20"/>
    <w:rsid w:val="008E3812"/>
    <w:rsid w:val="00937084"/>
    <w:rsid w:val="009405B5"/>
    <w:rsid w:val="009541FE"/>
    <w:rsid w:val="00975C2D"/>
    <w:rsid w:val="0097615D"/>
    <w:rsid w:val="00981B59"/>
    <w:rsid w:val="00991035"/>
    <w:rsid w:val="009B32F0"/>
    <w:rsid w:val="009E687B"/>
    <w:rsid w:val="009F6855"/>
    <w:rsid w:val="00A22E09"/>
    <w:rsid w:val="00A27DA6"/>
    <w:rsid w:val="00A62738"/>
    <w:rsid w:val="00A9212E"/>
    <w:rsid w:val="00A92C40"/>
    <w:rsid w:val="00AB12F1"/>
    <w:rsid w:val="00AC1A7B"/>
    <w:rsid w:val="00AC3A52"/>
    <w:rsid w:val="00AD0C48"/>
    <w:rsid w:val="00AE29A4"/>
    <w:rsid w:val="00B83D4E"/>
    <w:rsid w:val="00BA6A54"/>
    <w:rsid w:val="00BC4B61"/>
    <w:rsid w:val="00BC4C40"/>
    <w:rsid w:val="00C132C0"/>
    <w:rsid w:val="00C134FD"/>
    <w:rsid w:val="00C364C1"/>
    <w:rsid w:val="00C3671D"/>
    <w:rsid w:val="00CA2146"/>
    <w:rsid w:val="00CD1078"/>
    <w:rsid w:val="00CD2761"/>
    <w:rsid w:val="00D57C5F"/>
    <w:rsid w:val="00D60658"/>
    <w:rsid w:val="00DA1412"/>
    <w:rsid w:val="00DB2E61"/>
    <w:rsid w:val="00DC32BA"/>
    <w:rsid w:val="00DD0123"/>
    <w:rsid w:val="00DD159D"/>
    <w:rsid w:val="00E608FE"/>
    <w:rsid w:val="00E671D5"/>
    <w:rsid w:val="00E76553"/>
    <w:rsid w:val="00E80DA4"/>
    <w:rsid w:val="00E8300E"/>
    <w:rsid w:val="00E96088"/>
    <w:rsid w:val="00E9716D"/>
    <w:rsid w:val="00EA5E6F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Lončarić; 16. MERIDIJAN d.o.o. za ugostiteljstvo, trgovinu i usluge</izvorni_sadrzaj>
    <derivirana_varijabla naziv="DomainObject.Predmet.StrankaFormated_1">  Josip Lončarić; 16. MERIDIJAN d.o.o. za ugostiteljstvo, trgovinu i usluge</derivirana_varijabla>
  </DomainObject.Predmet.StrankaFormated>
  <DomainObject.Predmet.StrankaFormatedOIB>
    <izvorni_sadrzaj>  Josip Lončarić, OIB 14673501229; 16. MERIDIJAN d.o.o. za ugostiteljstvo, trgovinu i usluge, OIB 91429672003</izvorni_sadrzaj>
    <derivirana_varijabla naziv="DomainObject.Predmet.StrankaFormatedOIB_1">  Josip Lončarić, OIB 14673501229; 16. MERIDIJAN d.o.o. za ugostiteljstvo, trgovinu i usluge, OIB 91429672003</derivirana_varijabla>
  </DomainObject.Predmet.StrankaFormatedOIB>
  <DomainObject.Predmet.StrankaFormatedWithAdress>
    <izvorni_sadrzaj> Josip Lončarić, Kosirnikova 9, 10000 Zagreb; 16. MERIDIJAN d.o.o. za ugostiteljstvo, trgovinu i usluge, Ulica grada Vukovara 241, 10000 Zagreb</izvorni_sadrzaj>
    <derivirana_varijabla naziv="DomainObject.Predmet.StrankaFormatedWithAdress_1"> Josip Lončarić, Kosirnikova 9, 10000 Zagreb; 16. MERIDIJAN d.o.o. za ugostiteljstvo, trgovinu i usluge, Ulica grada Vukovara 241, 10000 Zagreb</derivirana_varijabla>
  </DomainObject.Predmet.StrankaFormatedWithAdress>
  <DomainObject.Predmet.StrankaFormatedWithAdressOIB>
    <izvorni_sadrzaj> Josip Lončarić, OIB 14673501229, Kosirnikova 9, 10000 Zagreb; 16. MERIDIJAN d.o.o. za ugostiteljstvo, trgovinu i usluge, OIB 91429672003, Ulica grada Vukovara 241, 10000 Zagreb</izvorni_sadrzaj>
    <derivirana_varijabla naziv="DomainObject.Predmet.StrankaFormatedWithAdressOIB_1"> Josip Lončarić, OIB 14673501229, Kosirnikova 9, 10000 Zagreb; 16. MERIDIJAN d.o.o. za ugostiteljstvo, trgovinu i usluge, OIB 91429672003, Ulica grada Vukovara 241, 10000 Zagreb</derivirana_varijabla>
  </DomainObject.Predmet.StrankaFormatedWithAdressOIB>
  <DomainObject.Predmet.StrankaWithAdress>
    <izvorni_sadrzaj>Josip Lončarić Kosirnikova 9,10000 Zagreb,16. MERIDIJAN d.o.o. za ugostiteljstvo, trgovinu i usluge Ulica grada Vukovara 241,10000 Zagreb</izvorni_sadrzaj>
    <derivirana_varijabla naziv="DomainObject.Predmet.StrankaWithAdress_1">Josip Lončarić Kosirnikova 9,10000 Zagreb,16. MERIDIJAN d.o.o. za ugostiteljstvo, trgovinu i usluge Ulica grada Vukovara 241,10000 Zagreb</derivirana_varijabla>
  </DomainObject.Predmet.StrankaWithAdress>
  <DomainObject.Predmet.StrankaWithAdressOIB>
    <izvorni_sadrzaj>Josip Lončarić, OIB 14673501229, Kosirnikova 9,10000 Zagreb,16. MERIDIJAN d.o.o. za ugostiteljstvo, trgovinu i usluge, OIB 91429672003, Ulica grada Vukovara 241,10000 Zagreb</izvorni_sadrzaj>
    <derivirana_varijabla naziv="DomainObject.Predmet.StrankaWithAdressOIB_1">Josip Lončarić, OIB 14673501229, Kosirnikova 9,10000 Zagreb,16. MERIDIJAN d.o.o. za ugostiteljstvo, trgovinu i usluge, OIB 91429672003, Ulica grada Vukovara 241,10000 Zagreb</derivirana_varijabla>
  </DomainObject.Predmet.StrankaWithAdressOIB>
  <DomainObject.Predmet.StrankaNazivFormated>
    <izvorni_sadrzaj>Josip Lončarić,16. MERIDIJAN d.o.o. za ugostiteljstvo, trgovinu i usluge</izvorni_sadrzaj>
    <derivirana_varijabla naziv="DomainObject.Predmet.StrankaNazivFormated_1">Josip Lončarić,16. MERIDIJAN d.o.o. za ugostiteljstvo, trgovinu i usluge</derivirana_varijabla>
  </DomainObject.Predmet.StrankaNazivFormated>
  <DomainObject.Predmet.StrankaNazivFormatedOIB>
    <izvorni_sadrzaj>Josip Lončarić, OIB 14673501229,16. MERIDIJAN d.o.o. za ugostiteljstvo, trgovinu i usluge, OIB 91429672003</izvorni_sadrzaj>
    <derivirana_varijabla naziv="DomainObject.Predmet.StrankaNazivFormatedOIB_1">Josip Lončarić, OIB 14673501229,16. MERIDIJAN d.o.o. za ugostiteljstvo, trgovinu i usluge, OIB 91429672003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  <item>16. MERIDIJAN d.o.o. za ugostiteljstvo, trgovinu i usluge</item>
    </izvorni_sadrzaj>
    <derivirana_varijabla naziv="DomainObject.Predmet.StrankaListFormated_1">
      <item>Josip Lončarić</item>
      <item>16. MERIDIJAN d.o.o. za ugostiteljstvo, trgovinu i usluge</item>
    </derivirana_varijabla>
  </DomainObject.Predmet.StrankaListFormated>
  <DomainObject.Predmet.StrankaListFormatedOIB>
    <izvorni_sadrzaj>
      <item>Josip Lončarić, OIB 14673501229</item>
      <item>16. MERIDIJAN d.o.o. za ugostiteljstvo, trgovinu i usluge, OIB 91429672003</item>
    </izvorni_sadrzaj>
    <derivirana_varijabla naziv="DomainObject.Predmet.StrankaListFormatedOIB_1">
      <item>Josip Lončarić, OIB 14673501229</item>
      <item>16. MERIDIJAN d.o.o. za ugostiteljstvo, trgovinu i usluge, OIB 91429672003</item>
    </derivirana_varijabla>
  </DomainObject.Predmet.StrankaListFormatedOIB>
  <DomainObject.Predmet.StrankaListFormatedWithAdress>
    <izvorni_sadrzaj>
      <item>Josip Lončarić, Kosirnikova 9, 10000 Zagreb</item>
      <item>16. MERIDIJAN d.o.o. za ugostiteljstvo, trgovinu i usluge, Ulica grada Vukovara 241, 10000 Zagreb</item>
    </izvorni_sadrzaj>
    <derivirana_varijabla naziv="DomainObject.Predmet.StrankaListFormatedWithAdress_1">
      <item>Josip Lončarić, Kosirnikova 9, 10000 Zagreb</item>
      <item>16. MERIDIJAN d.o.o. za ugostiteljstvo, trgovinu i usluge, Ulica grada Vukovara 241, 10000 Zagreb</item>
    </derivirana_varijabla>
  </DomainObject.Predmet.StrankaListFormatedWithAdress>
  <DomainObject.Predmet.StrankaListFormatedWithAdressOIB>
    <izvorni_sadrzaj>
      <item>Josip Lončarić, OIB 14673501229, Kosirnikova 9, 10000 Zagreb</item>
      <item>16. MERIDIJAN d.o.o. za ugostiteljstvo, trgovinu i usluge, OIB 91429672003, Ulica grada Vukovara 241, 10000 Zagreb</item>
    </izvorni_sadrzaj>
    <derivirana_varijabla naziv="DomainObject.Predmet.StrankaListFormatedWithAdressOIB_1">
      <item>Josip Lončarić, OIB 14673501229, Kosirnikova 9, 10000 Zagreb</item>
      <item>16. MERIDIJAN d.o.o. za ugostiteljstvo, trgovinu i usluge, OIB 91429672003, Ulica grada Vukovara 241, 10000 Zagreb</item>
    </derivirana_varijabla>
  </DomainObject.Predmet.StrankaListFormatedWithAdressOIB>
  <DomainObject.Predmet.StrankaListNazivFormated>
    <izvorni_sadrzaj>
      <item>Josip Lončarić</item>
      <item>16. MERIDIJAN d.o.o. za ugostiteljstvo, trgovinu i usluge</item>
    </izvorni_sadrzaj>
    <derivirana_varijabla naziv="DomainObject.Predmet.StrankaListNazivFormated_1">
      <item>Josip Lončarić</item>
      <item>16. MERIDIJAN d.o.o. za ugostiteljstvo, trgovinu i usluge</item>
    </derivirana_varijabla>
  </DomainObject.Predmet.StrankaListNazivFormated>
  <DomainObject.Predmet.StrankaListNazivFormatedOIB>
    <izvorni_sadrzaj>
      <item>Josip Lončarić, OIB 14673501229</item>
      <item>16. MERIDIJAN d.o.o. za ugostiteljstvo, trgovinu i usluge, OIB 91429672003</item>
    </izvorni_sadrzaj>
    <derivirana_varijabla naziv="DomainObject.Predmet.StrankaListNazivFormatedOIB_1">
      <item>Josip Lončarić, OIB 14673501229</item>
      <item>16. MERIDIJAN d.o.o. za ugostiteljstvo, trgovinu i usluge, OIB 91429672003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</izvorni_sadrzaj>
    <derivirana_varijabla naziv="DomainObject.Predmet.OstaliListFormated_1">
      <item>JERKO DUŠKO SUIĆ</item>
    </derivirana_varijabla>
  </DomainObject.Predmet.OstaliListFormated>
  <DomainObject.Predmet.OstaliListFormatedOIB>
    <izvorni_sadrzaj>
      <item>JERKO DUŠKO SUIĆ, OIB 53510817959</item>
    </izvorni_sadrzaj>
    <derivirana_varijabla naziv="DomainObject.Predmet.OstaliListFormatedOIB_1">
      <item>JERKO DUŠKO SUIĆ, OIB 53510817959</item>
    </derivirana_varijabla>
  </DomainObject.Predmet.OstaliListFormatedOIB>
  <DomainObject.Predmet.OstaliListFormatedWithAdress>
    <izvorni_sadrzaj>
      <item>JERKO DUŠKO SUIĆ, Hegedušićeva 10, 10000 Zagreb</item>
    </izvorni_sadrzaj>
    <derivirana_varijabla naziv="DomainObject.Predmet.OstaliListFormatedWithAdress_1">
      <item>JERKO DUŠKO SUIĆ, Hegedušićeva 10, 10000 Zagreb</item>
    </derivirana_varijabla>
  </DomainObject.Predmet.OstaliListFormatedWithAdress>
  <DomainObject.Predmet.OstaliListFormatedWithAdressOIB>
    <izvorni_sadrzaj>
      <item>JERKO DUŠKO SUIĆ, OIB 53510817959, Hegedušićeva 10, 10000 Zagreb</item>
    </izvorni_sadrzaj>
    <derivirana_varijabla naziv="DomainObject.Predmet.OstaliListFormatedWithAdressOIB_1">
      <item>JERKO DUŠKO SUIĆ, OIB 53510817959, Hegedušićeva 10, 10000 Zagreb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 i dr.</izvorni_sadrzaj>
    <derivirana_varijabla naziv="DomainObject.Predmet.StrankaIDrugi_1">Josip Lončarić i dr.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 i dr.</izvorni_sadrzaj>
    <derivirana_varijabla naziv="DomainObject.Predmet.StrankaIDrugiAdressOIB_1">Josip Lončarić, OIB 14673501229, Kosirnikova 9, 10000 Zagreb i dr.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  <item>16. MERIDIJAN d.o.o. za ugostiteljstvo, trgovinu i usluge</item>
    </izvorni_sadrzaj>
    <derivirana_varijabla naziv="DomainObject.Predmet.SudioniciListNaziv_1">
      <item>Josip Lončarić</item>
      <item>Likvidacijska masa Ambalaža Gorica  d.o.o.</item>
      <item>JERKO DUŠKO SUIĆ</item>
      <item>16. MERIDIJAN d.o.o. za ugostiteljstvo, trgovinu i usluge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  <item>, OIB 91429672003</item>
    </izvorni_sadrzaj>
    <derivirana_varijabla naziv="DomainObject.Predmet.SudioniciListNazivOIB_1">
      <item>, OIB 14673501229</item>
      <item>, OIB 72566062541</item>
      <item>, OIB 53510817959</item>
      <item>, OIB 91429672003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873</properties:Characters>
  <properties:Lines>41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2017-03-29T11:23:00Z</dcterms:created>
  <dc:creator>rkrsnik</dc:creator>
  <cp:lastModifiedBy>Ivana Stampf</cp:lastModifiedBy>
  <cp:lastPrinted>2013-06-10T12:39:00Z</cp:lastPrinted>
  <dcterms:modified xmlns:xsi="http://www.w3.org/2001/XMLSchema-instance" xsi:type="dcterms:W3CDTF">2017-03-31T08:21:00Z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