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befa" w14:paraId="d72bef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B36E9">
        <w:t>519/16-22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285469">
        <w:t>ŽOANA NEKRETNINE d.o.o., Jezera, Obala Sv. Ivana 29</w:t>
      </w:r>
      <w:r w:rsidR="00275BDE" w:rsidRPr="001C5505">
        <w:t xml:space="preserve">,  </w:t>
      </w:r>
      <w:r w:rsidR="00615D63">
        <w:t xml:space="preserve">koga zastupa stečajni upravitelj </w:t>
      </w:r>
      <w:r w:rsidR="00285469">
        <w:t>Predrag Filajdić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470B05">
        <w:t>19. listopada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285469">
        <w:t>Predraga Filajdića</w:t>
      </w:r>
      <w:r w:rsidR="001A4D92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470B05">
        <w:t>3</w:t>
      </w:r>
      <w:r w:rsidR="0087617D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BF6817" w:rsidR="00BF6817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7617D">
        <w:t xml:space="preserve">29. travnja 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285469">
        <w:t>31. Svibnja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470B05" w:rsidP="00470B05" w:rsidR="00470B05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470B05">
        <w:t>19.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D92CB3" w:rsidP="00615D63" w:rsidR="00D92CB3">
      <w:pPr>
        <w:numPr>
          <w:ilvl w:val="0"/>
          <w:numId w:val="2"/>
        </w:numPr>
      </w:pPr>
      <w:r>
        <w:lastRenderedPageBreak/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0678"/>
    <w:rsid w:val="00273294"/>
    <w:rsid w:val="00275BDE"/>
    <w:rsid w:val="0027713E"/>
    <w:rsid w:val="00285469"/>
    <w:rsid w:val="002A164D"/>
    <w:rsid w:val="002B1C76"/>
    <w:rsid w:val="002B6ABF"/>
    <w:rsid w:val="002C4389"/>
    <w:rsid w:val="00331B3A"/>
    <w:rsid w:val="003513F2"/>
    <w:rsid w:val="003573CC"/>
    <w:rsid w:val="00371D43"/>
    <w:rsid w:val="00384818"/>
    <w:rsid w:val="003973A1"/>
    <w:rsid w:val="003A1FC0"/>
    <w:rsid w:val="003E0805"/>
    <w:rsid w:val="003F3826"/>
    <w:rsid w:val="004630AA"/>
    <w:rsid w:val="00470B05"/>
    <w:rsid w:val="00486D35"/>
    <w:rsid w:val="005A216F"/>
    <w:rsid w:val="005B7A5C"/>
    <w:rsid w:val="005E425A"/>
    <w:rsid w:val="00615D63"/>
    <w:rsid w:val="00630EA3"/>
    <w:rsid w:val="00633783"/>
    <w:rsid w:val="00634CED"/>
    <w:rsid w:val="00640DD5"/>
    <w:rsid w:val="00641A70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7617D"/>
    <w:rsid w:val="00886894"/>
    <w:rsid w:val="00890095"/>
    <w:rsid w:val="008A5C59"/>
    <w:rsid w:val="008F62EA"/>
    <w:rsid w:val="00911FC8"/>
    <w:rsid w:val="009250E5"/>
    <w:rsid w:val="009433E3"/>
    <w:rsid w:val="00986612"/>
    <w:rsid w:val="00986615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0187"/>
    <w:rsid w:val="00B41F9A"/>
    <w:rsid w:val="00B4287C"/>
    <w:rsid w:val="00B50947"/>
    <w:rsid w:val="00B74A47"/>
    <w:rsid w:val="00BA61CA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D92CB3"/>
    <w:rsid w:val="00E3307B"/>
    <w:rsid w:val="00E33F8D"/>
    <w:rsid w:val="00E44A35"/>
    <w:rsid w:val="00E52205"/>
    <w:rsid w:val="00E53552"/>
    <w:rsid w:val="00E62116"/>
    <w:rsid w:val="00E702CF"/>
    <w:rsid w:val="00EB36E9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6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67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67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67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6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67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67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67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St-519/2016-24</izvorni_sadrzaj>
    <derivirana_varijabla naziv="DomainObject.Oznaka_1">St-519/2016-24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St-519/2016-24</izvorni_sadrzaj>
    <derivirana_varijabla naziv="DomainObject.PoslovniBrojDokumenta_1">St-519/2016-24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237</properties:Words>
  <properties:Characters>1142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2016-07-14T06:49:00Z</dcterms:created>
  <dc:creator>abajlo</dc:creator>
  <cp:lastModifiedBy>Nena Mužanović</cp:lastModifiedBy>
  <cp:lastPrinted>2016-10-19T08:43:00Z</cp:lastPrinted>
  <dcterms:modified xmlns:xsi="http://www.w3.org/2001/XMLSchema-instance" xsi:type="dcterms:W3CDTF">2016-10-19T09:49:00Z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St-519/2016-24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