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7a46" w14:paraId="5317a4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A951F2">
        <w:t>4</w:t>
      </w:r>
      <w:r w:rsidR="00474E4F">
        <w:t>1</w:t>
      </w:r>
      <w:r w:rsidR="00B12127">
        <w:t>/201</w:t>
      </w:r>
      <w:r w:rsidR="001E0306">
        <w:t>6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993649" w:rsidRPr="00993649">
        <w:rPr>
          <w:lang w:val="hr-HR"/>
        </w:rPr>
        <w:t>VARVODIĆ za postavljanje  i održavanje telekomunikacijskih sustava, društvo s ograničenom odgovornošću</w:t>
      </w:r>
      <w:r w:rsidR="001E0306">
        <w:rPr>
          <w:lang w:val="hr-HR"/>
        </w:rPr>
        <w:t xml:space="preserve">, </w:t>
      </w:r>
      <w:r w:rsidR="00993649">
        <w:rPr>
          <w:lang w:val="hr-HR"/>
        </w:rPr>
        <w:t>OIB:</w:t>
      </w:r>
      <w:r w:rsidR="00993649" w:rsidRPr="00993649">
        <w:t xml:space="preserve"> </w:t>
      </w:r>
      <w:r w:rsidR="00993649" w:rsidRPr="00993649">
        <w:rPr>
          <w:lang w:val="hr-HR"/>
        </w:rPr>
        <w:t>25271993508</w:t>
      </w:r>
      <w:r w:rsidR="00993649">
        <w:rPr>
          <w:lang w:val="hr-HR"/>
        </w:rPr>
        <w:t xml:space="preserve">, Slavonska 6., Split,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993649">
        <w:rPr>
          <w:lang w:val="hr-HR"/>
        </w:rPr>
        <w:t xml:space="preserve"> </w:t>
      </w:r>
      <w:r w:rsidR="00993649" w:rsidRPr="00993649">
        <w:rPr>
          <w:lang w:val="hr-HR"/>
        </w:rPr>
        <w:t>VARVODIĆ za postavljanje  i održavanje telekomunikacijskih sustava, društvo s ograničenom odgovornošću</w:t>
      </w:r>
      <w:r w:rsidR="00993649">
        <w:rPr>
          <w:lang w:val="hr-HR"/>
        </w:rPr>
        <w:t>, OIB:</w:t>
      </w:r>
      <w:r w:rsidR="00993649" w:rsidRPr="00993649">
        <w:t xml:space="preserve"> </w:t>
      </w:r>
      <w:r w:rsidR="00993649" w:rsidRPr="00993649">
        <w:rPr>
          <w:lang w:val="hr-HR"/>
        </w:rPr>
        <w:t>25271993508</w:t>
      </w:r>
      <w:r w:rsidR="00993649">
        <w:rPr>
          <w:lang w:val="hr-HR"/>
        </w:rPr>
        <w:t xml:space="preserve"> , Slavonska 6., Split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A5771E">
        <w:rPr>
          <w:lang w:val="hr-HR"/>
        </w:rPr>
        <w:t>1</w:t>
      </w:r>
      <w:r w:rsidR="00993649">
        <w:rPr>
          <w:lang w:val="hr-HR"/>
        </w:rPr>
        <w:t>3</w:t>
      </w:r>
      <w:r w:rsidR="00A5771E">
        <w:rPr>
          <w:lang w:val="hr-HR"/>
        </w:rPr>
        <w:t>,</w:t>
      </w:r>
      <w:r w:rsidR="00993649">
        <w:rPr>
          <w:lang w:val="hr-HR"/>
        </w:rPr>
        <w:t>0</w:t>
      </w:r>
      <w:r w:rsidR="00A951F2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993649">
        <w:t>Danko</w:t>
      </w:r>
      <w:proofErr w:type="spellEnd"/>
      <w:r w:rsidR="00993649">
        <w:t xml:space="preserve"> </w:t>
      </w:r>
      <w:proofErr w:type="spellStart"/>
      <w:r w:rsidR="00993649">
        <w:t>Šinka</w:t>
      </w:r>
      <w:proofErr w:type="spellEnd"/>
      <w:r w:rsidR="00993649">
        <w:t>, OIB:, 4</w:t>
      </w:r>
      <w:r w:rsidR="00993649" w:rsidRPr="00ED0898">
        <w:rPr>
          <w:rFonts w:eastAsiaTheme="minorHAnsi"/>
        </w:rPr>
        <w:t>3572319915</w:t>
      </w:r>
      <w:r w:rsidR="00993649">
        <w:rPr>
          <w:rFonts w:eastAsiaTheme="minorHAnsi"/>
        </w:rPr>
        <w:t>,</w:t>
      </w:r>
      <w:r w:rsidR="00993649">
        <w:t xml:space="preserve">Osijek, </w:t>
      </w:r>
      <w:proofErr w:type="spellStart"/>
      <w:r w:rsidR="00993649">
        <w:t>Trg</w:t>
      </w:r>
      <w:proofErr w:type="spellEnd"/>
      <w:r w:rsidR="00993649">
        <w:t xml:space="preserve"> </w:t>
      </w:r>
      <w:proofErr w:type="spellStart"/>
      <w:r w:rsidR="00993649">
        <w:t>slobode</w:t>
      </w:r>
      <w:proofErr w:type="spellEnd"/>
      <w:r w:rsidR="00993649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</w:t>
      </w:r>
      <w:r w:rsidR="00993649" w:rsidRPr="00993649">
        <w:rPr>
          <w:lang w:val="hr-HR"/>
        </w:rPr>
        <w:t>VARVODIĆ za postavljanje  i održavanje telekomunikacijskih sustava, društvo s ograničenom odgovornošću</w:t>
      </w:r>
      <w:r w:rsidR="00993649">
        <w:rPr>
          <w:lang w:val="hr-HR"/>
        </w:rPr>
        <w:t>, OIB:</w:t>
      </w:r>
      <w:r w:rsidR="00993649" w:rsidRPr="00993649">
        <w:t xml:space="preserve"> </w:t>
      </w:r>
      <w:r w:rsidR="00993649" w:rsidRPr="00993649">
        <w:rPr>
          <w:lang w:val="hr-HR"/>
        </w:rPr>
        <w:t>25271993508</w:t>
      </w:r>
      <w:r w:rsidR="00993649">
        <w:rPr>
          <w:lang w:val="hr-HR"/>
        </w:rPr>
        <w:t>, Slavonska 6.,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993649" w:rsidRPr="00993649">
        <w:rPr>
          <w:lang w:val="hr-HR"/>
        </w:rPr>
        <w:t>VARVODIĆ za postavljanje  i održavanje telekomunikacijskih sustava, društvo s ograničenom odgovornošću</w:t>
      </w:r>
      <w:r w:rsidR="00993649">
        <w:rPr>
          <w:lang w:val="hr-HR"/>
        </w:rPr>
        <w:t>, OIB:</w:t>
      </w:r>
      <w:r w:rsidR="00993649" w:rsidRPr="00993649">
        <w:t xml:space="preserve"> </w:t>
      </w:r>
      <w:r w:rsidR="00993649" w:rsidRPr="00993649">
        <w:rPr>
          <w:lang w:val="hr-HR"/>
        </w:rPr>
        <w:t>25271993508</w:t>
      </w:r>
      <w:r w:rsidR="00993649">
        <w:rPr>
          <w:lang w:val="hr-HR"/>
        </w:rPr>
        <w:t>, Slavonska 6.,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93649">
        <w:rPr>
          <w:lang w:val="hr-HR"/>
        </w:rPr>
        <w:t>286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93649">
        <w:rPr>
          <w:lang w:val="hr-HR"/>
        </w:rPr>
        <w:t>296,52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93649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A951F2">
        <w:rPr>
          <w:b/>
          <w:lang w:val="hr-HR"/>
        </w:rPr>
        <w:t>4</w:t>
      </w:r>
      <w:r w:rsidR="00474E4F">
        <w:rPr>
          <w:b/>
          <w:lang w:val="hr-HR"/>
        </w:rPr>
        <w:t>1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0306">
        <w:rPr>
          <w:lang w:val="hr-HR"/>
        </w:rPr>
        <w:t>1</w:t>
      </w:r>
      <w:r w:rsidR="00993649">
        <w:rPr>
          <w:lang w:val="hr-HR"/>
        </w:rPr>
        <w:t>2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CE24A2">
        <w:rPr>
          <w:lang w:val="hr-HR"/>
        </w:rPr>
        <w:t>6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1D7A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1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1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VARVODIĆ za postavljanje  i održavanje telekomunikacijskih sustava, društvo s ograničenom odgovornošću</izvorni_sadrzaj>
    <derivirana_varijabla naziv="DomainObject.Predmet.ProtustrankaFormated_1">  VARVODIĆ za postavljanje  i održavanje telekomunikacijskih sustava, društvo s ograničenom odgovornošću</derivirana_varijabla>
  </DomainObject.Predmet.ProtustrankaFormated>
  <DomainObject.Predmet.ProtustrankaFormatedOIB>
    <izvorni_sadrzaj>  VARVODIĆ za postavljanje  i održavanje telekomunikacijskih sustava, društvo s ograničenom odgovornošću, OIB 25271993508</izvorni_sadrzaj>
    <derivirana_varijabla naziv="DomainObject.Predmet.ProtustrankaFormatedOIB_1">  VARVODIĆ za postavljanje  i održavanje telekomunikacijskih sustava, društvo s ograničenom odgovornošću, OIB 25271993508</derivirana_varijabla>
  </DomainObject.Predmet.ProtustrankaFormatedOIB>
  <DomainObject.Predmet.ProtustrankaFormatedWithAdress>
    <izvorni_sadrzaj> VARVODIĆ za postavljanje  i održavanje telekomunikacijskih sustava, društvo s ograničenom odgovornošću, Slavonska 6, 21000 Split</izvorni_sadrzaj>
    <derivirana_varijabla naziv="DomainObject.Predmet.ProtustrankaFormatedWithAdress_1"> VARVODIĆ za postavljanje  i održavanje telekomunikacijskih sustava, društvo s ograničenom odgovornošću, Slavonska 6, 21000 Split</derivirana_varijabla>
  </DomainObject.Predmet.ProtustrankaFormatedWithAdress>
  <DomainObject.Predmet.ProtustrankaFormatedWithAdressOIB>
    <izvorni_sadrzaj> VARVODIĆ za postavljanje  i održavanje telekomunikacijskih sustava, društvo s ograničenom odgovornošću, OIB 25271993508, Slavonska 6, 21000 Split</izvorni_sadrzaj>
    <derivirana_varijabla naziv="DomainObject.Predmet.ProtustrankaFormatedWithAdressOIB_1"> VARVODIĆ za postavljanje  i održavanje telekomunikacijskih sustava, društvo s ograničenom odgovornošću, OIB 25271993508, Slavonska 6, 21000 Split</derivirana_varijabla>
  </DomainObject.Predmet.ProtustrankaFormatedWithAdressOIB>
  <DomainObject.Predmet.ProtustrankaWithAdress>
    <izvorni_sadrzaj>VARVODIĆ za postavljanje  i održavanje telekomunikacijskih sustava, društvo s ograničenom odgovornošću Slavonska 6, 21000 Split</izvorni_sadrzaj>
    <derivirana_varijabla naziv="DomainObject.Predmet.ProtustrankaWithAdress_1">VARVODIĆ za postavljanje  i održavanje telekomunikacijskih sustava, društvo s ograničenom odgovornošću Slavonska 6, 21000 Split</derivirana_varijabla>
  </DomainObject.Predmet.ProtustrankaWithAdress>
  <DomainObject.Predmet.ProtustrankaWithAdressOIB>
    <izvorni_sadrzaj>VARVODIĆ za postavljanje  i održavanje telekomunikacijskih sustava, društvo s ograničenom odgovornošću, OIB 25271993508, Slavonska 6, 21000 Split</izvorni_sadrzaj>
    <derivirana_varijabla naziv="DomainObject.Predmet.ProtustrankaWithAdressOIB_1">VARVODIĆ za postavljanje  i održavanje telekomunikacijskih sustava, društvo s ograničenom odgovornošću, OIB 25271993508, Slavonska 6, 21000 Split</derivirana_varijabla>
  </DomainObject.Predmet.ProtustrankaWithAdressOIB>
  <DomainObject.Predmet.ProtustrankaNazivFormated>
    <izvorni_sadrzaj>VARVODIĆ za postavljanje  i održavanje telekomunikacijskih sustava, društvo s ograničenom odgovornošću</izvorni_sadrzaj>
    <derivirana_varijabla naziv="DomainObject.Predmet.ProtustrankaNazivFormated_1">VARVODIĆ za postavljanje  i održavanje telekomunikacijskih sustava, društvo s ograničenom odgovornošću</derivirana_varijabla>
  </DomainObject.Predmet.ProtustrankaNazivFormated>
  <DomainObject.Predmet.ProtustrankaNazivFormatedOIB>
    <izvorni_sadrzaj>VARVODIĆ za postavljanje  i održavanje telekomunikacijskih sustava, društvo s ograničenom odgovornošću, OIB 25271993508</izvorni_sadrzaj>
    <derivirana_varijabla naziv="DomainObject.Predmet.ProtustrankaNazivFormatedOIB_1">VARVODIĆ za postavljanje  i održavanje telekomunikacijskih sustava, društvo s ograničenom odgovornošću, OIB 25271993508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296.52</izvorni_sadrzaj>
    <derivirana_varijabla naziv="DomainObject.Predmet.TrenutnaVrijednost_1">296.52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VARVODIĆ za postavljanje  i održavanje telekomunikacijskih sustava, društvo s ograničenom odgovornošću</item>
    </izvorni_sadrzaj>
    <derivirana_varijabla naziv="DomainObject.Predmet.ProtuStrankaListFormated_1">
      <item>VARVODIĆ za postavljanje  i održavanje telekomunikacijskih sustava, društvo s ograničenom odgovornošću</item>
    </derivirana_varijabla>
  </DomainObject.Predmet.ProtuStrankaListFormated>
  <DomainObject.Predmet.ProtuStrankaListFormatedOIB>
    <izvorni_sadrzaj>
      <item>VARVODIĆ za postavljanje  i održavanje telekomunikacijskih sustava, društvo s ograničenom odgovornošću, OIB 25271993508</item>
    </izvorni_sadrzaj>
    <derivirana_varijabla naziv="DomainObject.Predmet.ProtuStrankaListFormatedOIB_1">
      <item>VARVODIĆ za postavljanje  i održavanje telekomunikacijskih sustava, društvo s ograničenom odgovornošću, OIB 25271993508</item>
    </derivirana_varijabla>
  </DomainObject.Predmet.ProtuStrankaListFormatedOIB>
  <DomainObject.Predmet.ProtuStrankaListFormatedWithAdress>
    <izvorni_sadrzaj>
      <item>VARVODIĆ za postavljanje  i održavanje telekomunikacijskih sustava, društvo s ograničenom odgovornošću, Slavonska 6, 21000 Split</item>
    </izvorni_sadrzaj>
    <derivirana_varijabla naziv="DomainObject.Predmet.ProtuStrankaListFormatedWithAdress_1">
      <item>VARVODIĆ za postavljanje  i održavanje telekomunikacijskih sustava, društvo s ograničenom odgovornošću, Slavonska 6, 21000 Split</item>
    </derivirana_varijabla>
  </DomainObject.Predmet.ProtuStrankaListFormatedWithAdress>
  <DomainObject.Predmet.ProtuStrankaListFormatedWithAdressOIB>
    <izvorni_sadrzaj>
      <item>VARVODIĆ za postavljanje  i održavanje telekomunikacijskih sustava, društvo s ograničenom odgovornošću, OIB 25271993508, Slavonska 6, 21000 Split</item>
    </izvorni_sadrzaj>
    <derivirana_varijabla naziv="DomainObject.Predmet.ProtuStrankaListFormatedWithAdressOIB_1">
      <item>VARVODIĆ za postavljanje  i održavanje telekomunikacijskih sustava, društvo s ograničenom odgovornošću, OIB 25271993508, Slavonska 6, 21000 Split</item>
    </derivirana_varijabla>
  </DomainObject.Predmet.ProtuStrankaListFormatedWithAdressOIB>
  <DomainObject.Predmet.ProtuStrankaListNazivFormated>
    <izvorni_sadrzaj>
      <item>VARVODIĆ za postavljanje  i održavanje telekomunikacijskih sustava, društvo s ograničenom odgovornošću</item>
    </izvorni_sadrzaj>
    <derivirana_varijabla naziv="DomainObject.Predmet.ProtuStrankaListNazivFormated_1">
      <item>VARVODIĆ za postavljanje  i održavanje telekomunikacijskih sustava, društvo s ograničenom odgovornošću</item>
    </derivirana_varijabla>
  </DomainObject.Predmet.ProtuStrankaListNazivFormated>
  <DomainObject.Predmet.ProtuStrankaListNazivFormatedOIB>
    <izvorni_sadrzaj>
      <item>VARVODIĆ za postavljanje  i održavanje telekomunikacijskih sustava, društvo s ograničenom odgovornošću, OIB 25271993508</item>
    </izvorni_sadrzaj>
    <derivirana_varijabla naziv="DomainObject.Predmet.ProtuStrankaListNazivFormatedOIB_1">
      <item>VARVODIĆ za postavljanje  i održavanje telekomunikacijskih sustava, društvo s ograničenom odgovornošću, OIB 25271993508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VARVODIĆ za postavljanje  i održavanje telekomunikacijskih sustava, društvo s ograničenom odgovornošću</izvorni_sadrzaj>
    <derivirana_varijabla naziv="DomainObject.Predmet.ProtustrankaIDrugi_1">VARVODIĆ za postavljanje  i održavanje telekomunikacijskih sustava,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VARVODIĆ za postavljanje  i održavanje telekomunikacijskih sustava, društvo s ograničenom odgovornošću, OIB 25271993508, Slavonska 6, 21000 Split</izvorni_sadrzaj>
    <derivirana_varijabla naziv="DomainObject.Predmet.ProtustrankaIDrugiAdressOIB_1">VARVODIĆ za postavljanje  i održavanje telekomunikacijskih sustava, društvo s ograničenom odgovornošću, OIB 25271993508, Slavonska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VARVODIĆ za postavljanje  i održavanje telekomunikacijskih sustava, društvo s ograničenom odgovornošću</item>
      <item>FINANCIJSKA AGENCIJA, RC SPLIT</item>
    </izvorni_sadrzaj>
    <derivirana_varijabla naziv="DomainObject.Predmet.SudioniciListNaziv_1">
      <item>VARVODIĆ za postavljanje  i održavanje telekomunikacijskih sustava, društvo s ograničenom odgovornošću</item>
      <item>FINANCIJSKA AGENCIJA, RC SPLIT</item>
    </derivirana_varijabla>
  </DomainObject.Predmet.SudioniciListNaziv>
  <DomainObject.Predmet.SudioniciListAdressOIB>
    <izvorni_sadrzaj>
      <item>VARVODIĆ za postavljanje  i održavanje telekomunikacijskih sustava, društvo s ograničenom odgovornošću, OIB 25271993508, Slavonska 6,21000 Split</item>
      <item>FINANCIJSKA AGENCIJA, RC SPLIT, OIB 85821130368, Mažuranićevo šetalište 24 b,21000 Split</item>
    </izvorni_sadrzaj>
    <derivirana_varijabla naziv="DomainObject.Predmet.SudioniciListAdressOIB_1">
      <item>VARVODIĆ za postavljanje  i održavanje telekomunikacijskih sustava, društvo s ograničenom odgovornošću, OIB 25271993508, Slavonska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25271993508</item>
      <item>, OIB 85821130368</item>
    </izvorni_sadrzaj>
    <derivirana_varijabla naziv="DomainObject.Predmet.SudioniciListNazivOIB_1">
      <item>, OIB 25271993508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7472A-E82D-4985-A570-CA25B14B4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4320</properties:Characters>
  <properties:Lines>106</properties:Lines>
  <properties:Paragraphs>37</properties:Paragraphs>
  <properties:TotalTime>673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2017-03-06T11:51:00Z</cp:lastPrinted>
  <dcterms:modified xmlns:xsi="http://www.w3.org/2001/XMLSchema-instance" xsi:type="dcterms:W3CDTF">2017-03-06T11:52:00Z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