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9269" w14:paraId="719926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247D8E" w:rsidR="00434CEB" w:rsidRPr="0042444A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42444A" w:rsidRPr="0042444A">
        <w:rPr>
          <w:rFonts w:cs="Arial" w:hAnsi="Arial" w:ascii="Arial"/>
          <w:color w:val="003366"/>
          <w:sz w:val="18"/>
          <w:szCs w:val="18"/>
        </w:rPr>
        <w:t xml:space="preserve"> </w:t>
      </w:r>
      <w:r w:rsidR="0042444A" w:rsidRPr="0042444A">
        <w:rPr>
          <w:rFonts w:cs="Times New Roman" w:hAnsi="Times New Roman" w:ascii="Times New Roman"/>
          <w:sz w:val="24"/>
          <w:szCs w:val="24"/>
        </w:rPr>
        <w:t>MIR I LJUBAV j.d.o.o.</w:t>
      </w:r>
      <w:r w:rsidR="00702181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9A5" w:rsidRPr="0042444A">
        <w:rPr>
          <w:rFonts w:cs="Times New Roman" w:hAnsi="Times New Roman" w:ascii="Times New Roman"/>
          <w:sz w:val="24"/>
          <w:szCs w:val="24"/>
        </w:rPr>
        <w:t xml:space="preserve">Zagreb, </w:t>
      </w:r>
      <w:r w:rsidR="0042444A" w:rsidRPr="0042444A">
        <w:rPr>
          <w:rFonts w:cs="Times New Roman" w:hAnsi="Times New Roman" w:ascii="Times New Roman"/>
          <w:sz w:val="24"/>
          <w:szCs w:val="24"/>
        </w:rPr>
        <w:t>Selska cesta 58</w:t>
      </w:r>
      <w:r w:rsidR="002366ED" w:rsidRPr="0042444A">
        <w:rPr>
          <w:rFonts w:cs="Times New Roman" w:hAnsi="Times New Roman" w:ascii="Times New Roman"/>
          <w:sz w:val="24"/>
          <w:szCs w:val="24"/>
        </w:rPr>
        <w:t>,</w:t>
      </w:r>
      <w:r w:rsidR="006F29C0" w:rsidRPr="0042444A">
        <w:rPr>
          <w:rFonts w:cs="Times New Roman" w:hAnsi="Times New Roman" w:ascii="Times New Roman"/>
          <w:sz w:val="24"/>
          <w:szCs w:val="24"/>
        </w:rPr>
        <w:t xml:space="preserve"> OIB:</w:t>
      </w:r>
      <w:r w:rsidR="0042444A" w:rsidRPr="0042444A">
        <w:rPr>
          <w:rFonts w:cs="Times New Roman" w:hAnsi="Times New Roman" w:ascii="Times New Roman"/>
          <w:sz w:val="24"/>
          <w:szCs w:val="24"/>
        </w:rPr>
        <w:t xml:space="preserve"> 80859267884</w:t>
      </w:r>
      <w:r w:rsidR="00E14C6C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75B4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D8E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2017</w:t>
      </w:r>
      <w:r w:rsidR="00434CEB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2444A" w:rsidRPr="0042444A">
        <w:rPr>
          <w:rFonts w:cs="Times New Roman" w:hAnsi="Times New Roman" w:ascii="Times New Roman"/>
          <w:sz w:val="24"/>
          <w:szCs w:val="24"/>
        </w:rPr>
        <w:t xml:space="preserve"> MIR I LJUBAV j.d.o.o.</w:t>
      </w:r>
      <w:r w:rsidR="0042444A" w:rsidRPr="004244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444A" w:rsidRPr="0042444A">
        <w:rPr>
          <w:rFonts w:cs="Times New Roman" w:hAnsi="Times New Roman" w:ascii="Times New Roman"/>
          <w:sz w:val="24"/>
          <w:szCs w:val="24"/>
        </w:rPr>
        <w:t>Zagreb, Selska cesta 58, OIB: 80859267884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02181" w:rsidRPr="00702181">
        <w:rPr>
          <w:rFonts w:cs="Arial" w:hAnsi="Arial" w:ascii="Arial"/>
          <w:color w:val="003366"/>
          <w:sz w:val="18"/>
          <w:szCs w:val="18"/>
        </w:rPr>
        <w:t xml:space="preserve"> </w:t>
      </w:r>
      <w:r w:rsidR="0042444A" w:rsidRPr="0042444A">
        <w:rPr>
          <w:rFonts w:cs="Times New Roman" w:hAnsi="Times New Roman" w:ascii="Times New Roman"/>
          <w:sz w:val="24"/>
          <w:szCs w:val="24"/>
        </w:rPr>
        <w:t>Marijani Bauman-Borovina</w:t>
      </w:r>
      <w:r w:rsidR="00247D8E" w:rsidRPr="0042444A">
        <w:rPr>
          <w:rFonts w:cs="Times New Roman" w:hAnsi="Times New Roman" w:ascii="Times New Roman"/>
          <w:sz w:val="24"/>
          <w:szCs w:val="24"/>
        </w:rPr>
        <w:t xml:space="preserve">, Zagreb, </w:t>
      </w:r>
      <w:r w:rsidR="0042444A" w:rsidRPr="0042444A">
        <w:rPr>
          <w:rFonts w:cs="Times New Roman" w:hAnsi="Times New Roman" w:ascii="Times New Roman"/>
          <w:sz w:val="24"/>
          <w:szCs w:val="24"/>
        </w:rPr>
        <w:t>Selska cesta 58</w:t>
      </w:r>
      <w:r w:rsidR="007172A5" w:rsidRPr="0042444A">
        <w:rPr>
          <w:rFonts w:cs="Times New Roman" w:hAnsi="Times New Roman" w:ascii="Times New Roman"/>
          <w:sz w:val="24"/>
          <w:szCs w:val="24"/>
        </w:rPr>
        <w:t xml:space="preserve">, </w:t>
      </w:r>
      <w:r w:rsidR="005D7006" w:rsidRPr="0042444A">
        <w:rPr>
          <w:rFonts w:cs="Times New Roman" w:hAnsi="Times New Roman" w:ascii="Times New Roman"/>
          <w:sz w:val="24"/>
          <w:szCs w:val="24"/>
        </w:rPr>
        <w:t>OIB:</w:t>
      </w:r>
      <w:r w:rsidR="0042444A" w:rsidRPr="0042444A">
        <w:rPr>
          <w:rFonts w:cs="Times New Roman" w:hAnsi="Times New Roman" w:ascii="Times New Roman"/>
          <w:sz w:val="24"/>
          <w:szCs w:val="24"/>
        </w:rPr>
        <w:t xml:space="preserve"> 8880875837</w:t>
      </w:r>
      <w:r w:rsidR="0042444A">
        <w:rPr>
          <w:rFonts w:cs="Times New Roman" w:hAnsi="Times New Roman" w:ascii="Times New Roman"/>
          <w:sz w:val="24"/>
          <w:szCs w:val="24"/>
        </w:rPr>
        <w:t>9</w:t>
      </w:r>
      <w:r w:rsidR="00CA0875" w:rsidRPr="0042444A">
        <w:rPr>
          <w:rFonts w:cs="Times New Roman" w:hAnsi="Times New Roman" w:ascii="Times New Roman"/>
          <w:sz w:val="24"/>
          <w:szCs w:val="24"/>
        </w:rPr>
        <w:t>,</w:t>
      </w:r>
      <w:r w:rsidR="005673E6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2444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6891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D492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6891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2017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525" w:rsidP="007B6B50" w:rsidR="00B45525">
      <w:pPr>
        <w:spacing w:lineRule="auto" w:line="240" w:after="0"/>
      </w:pPr>
      <w:r>
        <w:separator/>
      </w:r>
    </w:p>
  </w:endnote>
  <w:endnote w:id="0" w:type="continuationSeparator">
    <w:p w:rsidRDefault="00B45525" w:rsidP="007B6B50" w:rsidR="00B455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525" w:rsidP="007B6B50" w:rsidR="00B45525">
      <w:pPr>
        <w:spacing w:lineRule="auto" w:line="240" w:after="0"/>
      </w:pPr>
      <w:r>
        <w:separator/>
      </w:r>
    </w:p>
  </w:footnote>
  <w:footnote w:id="0" w:type="continuationSeparator">
    <w:p w:rsidRDefault="00B45525" w:rsidP="007B6B50" w:rsidR="00B455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AE7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F722C6">
      <w:t>68</w:t>
    </w:r>
    <w:r w:rsidR="00394275">
      <w:t>91</w:t>
    </w:r>
    <w:r w:rsidR="00005F5E">
      <w:t>/16</w:t>
    </w:r>
    <w:r w:rsidR="00EF5367">
      <w:t>-</w:t>
    </w:r>
    <w:r w:rsidR="00126AE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01C9"/>
    <w:rsid w:val="000842CD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6AE7"/>
    <w:rsid w:val="00127B30"/>
    <w:rsid w:val="001430A9"/>
    <w:rsid w:val="00154CF4"/>
    <w:rsid w:val="0015739D"/>
    <w:rsid w:val="00161B26"/>
    <w:rsid w:val="00181EF7"/>
    <w:rsid w:val="001A3CAF"/>
    <w:rsid w:val="001B3A47"/>
    <w:rsid w:val="001B3EB7"/>
    <w:rsid w:val="001C2C91"/>
    <w:rsid w:val="001D492D"/>
    <w:rsid w:val="001D4BB5"/>
    <w:rsid w:val="001D5AA7"/>
    <w:rsid w:val="001E04C7"/>
    <w:rsid w:val="001F319F"/>
    <w:rsid w:val="001F321F"/>
    <w:rsid w:val="00203089"/>
    <w:rsid w:val="00204182"/>
    <w:rsid w:val="002044ED"/>
    <w:rsid w:val="00213229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47D8E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94275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2DAD"/>
    <w:rsid w:val="0042444A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24EB"/>
    <w:rsid w:val="004D3F41"/>
    <w:rsid w:val="004D45D0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601CC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2181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0361A"/>
    <w:rsid w:val="008117CB"/>
    <w:rsid w:val="00812D95"/>
    <w:rsid w:val="00817F93"/>
    <w:rsid w:val="00830A49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0A0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53EE"/>
    <w:rsid w:val="00AF1BE3"/>
    <w:rsid w:val="00AF24AF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525"/>
    <w:rsid w:val="00B4561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14C6C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4CFB"/>
    <w:rsid w:val="00F46BA4"/>
    <w:rsid w:val="00F577A5"/>
    <w:rsid w:val="00F722C6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6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32467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7311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38532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1435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169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66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30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951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644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446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8499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4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1999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4881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369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8247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653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04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2613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518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5092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753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62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0085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31668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702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03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6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935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650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9315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542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3766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879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09910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01820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969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5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409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8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3308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79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3171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2279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32651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645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537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188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84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4046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435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6159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71948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7850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93865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1999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0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58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75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407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5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St-6891/2016-5</izvorni_sadrzaj>
    <derivirana_varijabla naziv="DomainObject.Oznaka_1">St-6891/2016-5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6891</izvorni_sadrzaj>
    <derivirana_varijabla naziv="DomainObject.Predmet.Broj_1">6891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St-6891/2016</izvorni_sadrzaj>
    <derivirana_varijabla naziv="DomainObject.Predmet.OznakaBroj_1">St-6891/2016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 I LJUBAV j.d.o.o. zastupanog po punomoćniku Marijana Bauman-borovina</izvorni_sadrzaj>
    <derivirana_varijabla naziv="DomainObject.Predmet.ProtustrankaFormated_1">  MIR I LJUBAV j.d.o.o. zastupanog po punomoćniku Marijana Bauman-borovina</derivirana_varijabla>
  </DomainObject.Predmet.ProtustrankaFormated>
  <DomainObject.Predmet.ProtustrankaFormatedOIB>
    <izvorni_sadrzaj>  MIR I LJUBAV j.d.o.o., OIB 80859267884 zastupanog po punomoćniku Marijana Bauman-borovina</izvorni_sadrzaj>
    <derivirana_varijabla naziv="DomainObject.Predmet.ProtustrankaFormatedOIB_1">  MIR I LJUBAV j.d.o.o., OIB 80859267884 zastupanog po punomoćniku Marijana Bauman-borovina</derivirana_varijabla>
  </DomainObject.Predmet.ProtustrankaFormatedOIB>
  <DomainObject.Predmet.ProtustrankaFormatedWithAdress>
    <izvorni_sadrzaj> MIR I LJUBAV j.d.o.o., Selska cesta 58, 10000 Zagreb zastupanog po punomoćniku Marijana Bauman-borovina</izvorni_sadrzaj>
    <derivirana_varijabla naziv="DomainObject.Predmet.ProtustrankaFormatedWithAdress_1"> MIR I LJUBAV j.d.o.o., Selska cesta 58, 10000 Zagreb zastupanog po punomoćniku Marijana Bauman-borovina</derivirana_varijabla>
  </DomainObject.Predmet.ProtustrankaFormatedWithAdress>
  <DomainObject.Predmet.ProtustrankaFormatedWithAdressOIB>
    <izvorni_sadrzaj> MIR I LJUBAV j.d.o.o., OIB 80859267884, Selska cesta 58, 10000 Zagreb zastupanog po punomoćniku Marijana Bauman-borovina</izvorni_sadrzaj>
    <derivirana_varijabla naziv="DomainObject.Predmet.ProtustrankaFormatedWithAdressOIB_1"> MIR I LJUBAV j.d.o.o., OIB 80859267884, Selska cesta 58, 10000 Zagreb zastupanog po punomoćniku Marijana Bauman-borovina</derivirana_varijabla>
  </DomainObject.Predmet.ProtustrankaFormatedWithAdressOIB>
  <DomainObject.Predmet.ProtustrankaWithAdress>
    <izvorni_sadrzaj>MIR I LJUBAV j.d.o.o. Selska cesta 58, 10000 Zagreb</izvorni_sadrzaj>
    <derivirana_varijabla naziv="DomainObject.Predmet.ProtustrankaWithAdress_1">MIR I LJUBAV j.d.o.o. Selska cesta 58, 10000 Zagreb</derivirana_varijabla>
  </DomainObject.Predmet.ProtustrankaWithAdress>
  <DomainObject.Predmet.ProtustrankaWithAdressOIB>
    <izvorni_sadrzaj>MIR I LJUBAV j.d.o.o., OIB 80859267884, Selska cesta 58, 10000 Zagreb</izvorni_sadrzaj>
    <derivirana_varijabla naziv="DomainObject.Predmet.ProtustrankaWithAdressOIB_1">MIR I LJUBAV j.d.o.o., OIB 80859267884, Selska cesta 58, 10000 Zagreb</derivirana_varijabla>
  </DomainObject.Predmet.ProtustrankaWithAdressOIB>
  <DomainObject.Predmet.ProtustrankaNazivFormated>
    <izvorni_sadrzaj>MIR I LJUBAV j.d.o.o.</izvorni_sadrzaj>
    <derivirana_varijabla naziv="DomainObject.Predmet.ProtustrankaNazivFormated_1">MIR I LJUBAV j.d.o.o.</derivirana_varijabla>
  </DomainObject.Predmet.ProtustrankaNazivFormated>
  <DomainObject.Predmet.ProtustrankaNazivFormatedOIB>
    <izvorni_sadrzaj>MIR I LJUBAV j.d.o.o., OIB 80859267884</izvorni_sadrzaj>
    <derivirana_varijabla naziv="DomainObject.Predmet.ProtustrankaNazivFormatedOIB_1">MIR I LJUBAV j.d.o.o., OIB 80859267884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I LJUBAV j.d.o.o. zastupanog po punomoćniku Marijana Bauman-borovina</item>
    </izvorni_sadrzaj>
    <derivirana_varijabla naziv="DomainObject.Predmet.ProtuStrankaListFormated_1">
      <item>MIR I LJUBAV j.d.o.o. zastupanog po punomoćniku Marijana Bauman-borovina</item>
    </derivirana_varijabla>
  </DomainObject.Predmet.ProtuStrankaListFormated>
  <DomainObject.Predmet.ProtuStrankaListFormatedOIB>
    <izvorni_sadrzaj>
      <item>MIR I LJUBAV j.d.o.o., OIB 80859267884 zastupanog po punomoćniku Marijana Bauman-borovina</item>
    </izvorni_sadrzaj>
    <derivirana_varijabla naziv="DomainObject.Predmet.ProtuStrankaListFormatedOIB_1">
      <item>MIR I LJUBAV j.d.o.o., OIB 80859267884 zastupanog po punomoćniku Marijana Bauman-borovina</item>
    </derivirana_varijabla>
  </DomainObject.Predmet.ProtuStrankaListFormatedOIB>
  <DomainObject.Predmet.ProtuStrankaListFormatedWithAdress>
    <izvorni_sadrzaj>
      <item>MIR I LJUBAV j.d.o.o., Selska cesta 58, 10000 Zagreb zastupanog po punomoćniku Marijana Bauman-borovina</item>
    </izvorni_sadrzaj>
    <derivirana_varijabla naziv="DomainObject.Predmet.ProtuStrankaListFormatedWithAdress_1">
      <item>MIR I LJUBAV j.d.o.o., Selska cesta 58, 10000 Zagreb zastupanog po punomoćniku Marijana Bauman-borovina</item>
    </derivirana_varijabla>
  </DomainObject.Predmet.ProtuStrankaListFormatedWithAdress>
  <DomainObject.Predmet.ProtuStrankaListFormatedWithAdressOIB>
    <izvorni_sadrzaj>
      <item>MIR I LJUBAV j.d.o.o., OIB 80859267884, Selska cesta 58, 10000 Zagreb zastupanog po punomoćniku Marijana Bauman-borovina</item>
    </izvorni_sadrzaj>
    <derivirana_varijabla naziv="DomainObject.Predmet.ProtuStrankaListFormatedWithAdressOIB_1">
      <item>MIR I LJUBAV j.d.o.o., OIB 80859267884, Selska cesta 58, 10000 Zagreb zastupanog po punomoćniku Marijana Bauman-borovina</item>
    </derivirana_varijabla>
  </DomainObject.Predmet.ProtuStrankaListFormatedWithAdressOIB>
  <DomainObject.Predmet.ProtuStrankaListNazivFormated>
    <izvorni_sadrzaj>
      <item>MIR I LJUBAV j.d.o.o.</item>
    </izvorni_sadrzaj>
    <derivirana_varijabla naziv="DomainObject.Predmet.ProtuStrankaListNazivFormated_1">
      <item>MIR I LJUBAV j.d.o.o.</item>
    </derivirana_varijabla>
  </DomainObject.Predmet.ProtuStrankaListNazivFormated>
  <DomainObject.Predmet.ProtuStrankaListNazivFormatedOIB>
    <izvorni_sadrzaj>
      <item>MIR I LJUBAV j.d.o.o., OIB 80859267884</item>
    </izvorni_sadrzaj>
    <derivirana_varijabla naziv="DomainObject.Predmet.ProtuStrankaListNazivFormatedOIB_1">
      <item>MIR I LJUBAV j.d.o.o., OIB 80859267884</item>
    </derivirana_varijabla>
  </DomainObject.Predmet.ProtuStrankaListNazivFormatedOIB>
  <DomainObject.Predmet.OstaliListFormated>
    <izvorni_sadrzaj>
      <item>Marijana Bauman-borovina punomoćnik sudionika u postupku MIR I LJUBAV j.d.o.o.</item>
    </izvorni_sadrzaj>
    <derivirana_varijabla naziv="DomainObject.Predmet.OstaliListFormated_1">
      <item>Marijana Bauman-borovina punomoćnik sudionika u postupku MIR I LJUBAV j.d.o.o.</item>
    </derivirana_varijabla>
  </DomainObject.Predmet.OstaliListFormated>
  <DomainObject.Predmet.OstaliListFormatedOIB>
    <izvorni_sadrzaj>
      <item>Marijana Bauman-borovina, OIB 88808758379 punomoćnik sudionika u postupku MIR I LJUBAV j.d.o.o.</item>
    </izvorni_sadrzaj>
    <derivirana_varijabla naziv="DomainObject.Predmet.OstaliListFormatedOIB_1">
      <item>Marijana Bauman-borovina, OIB 88808758379 punomoćnik sudionika u postupku MIR I LJUBAV j.d.o.o.</item>
    </derivirana_varijabla>
  </DomainObject.Predmet.OstaliListFormatedOIB>
  <DomainObject.Predmet.OstaliListFormatedWithAdress>
    <izvorni_sadrzaj>
      <item>Marijana Bauman-borovina, Selska Cesta 58, 10000 Zagreb punomoćnik sudionika u postupku MIR I LJUBAV j.d.o.o.</item>
    </izvorni_sadrzaj>
    <derivirana_varijabla naziv="DomainObject.Predmet.OstaliListFormatedWithAdress_1">
      <item>Marijana Bauman-borovina, Selska Cesta 58, 10000 Zagreb punomoćnik sudionika u postupku MIR I LJUBAV j.d.o.o.</item>
    </derivirana_varijabla>
  </DomainObject.Predmet.OstaliListFormatedWithAdress>
  <DomainObject.Predmet.OstaliListFormatedWithAdressOIB>
    <izvorni_sadrzaj>
      <item>Marijana Bauman-borovina, OIB 88808758379, Selska Cesta 58, 10000 Zagreb punomoćnik sudionika u postupku MIR I LJUBAV j.d.o.o.</item>
    </izvorni_sadrzaj>
    <derivirana_varijabla naziv="DomainObject.Predmet.OstaliListFormatedWithAdressOIB_1">
      <item>Marijana Bauman-borovina, OIB 88808758379, Selska Cesta 58, 10000 Zagreb punomoćnik sudionika u postupku MIR I LJUBAV j.d.o.o.</item>
    </derivirana_varijabla>
  </DomainObject.Predmet.OstaliListFormatedWithAdressOIB>
  <DomainObject.Predmet.OstaliListNazivFormated>
    <izvorni_sadrzaj>
      <item>Marijana Bauman-borovina</item>
    </izvorni_sadrzaj>
    <derivirana_varijabla naziv="DomainObject.Predmet.OstaliListNazivFormated_1">
      <item>Marijana Bauman-borovina</item>
    </derivirana_varijabla>
  </DomainObject.Predmet.OstaliListNazivFormated>
  <DomainObject.Predmet.OstaliListNazivFormatedOIB>
    <izvorni_sadrzaj>
      <item>Marijana Bauman-borovina, OIB 88808758379</item>
    </izvorni_sadrzaj>
    <derivirana_varijabla naziv="DomainObject.Predmet.OstaliListNazivFormatedOIB_1">
      <item>Marijana Bauman-borovina, OIB 88808758379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St-6891/2016-5</izvorni_sadrzaj>
    <derivirana_varijabla naziv="DomainObject.PoslovniBrojDokumenta_1">St-6891/2016-5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I LJUBAV j.d.o.o.</izvorni_sadrzaj>
    <derivirana_varijabla naziv="DomainObject.Predmet.ProtustrankaIDrugi_1">MIR I LJUBAV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 I LJUBAV j.d.o.o., OIB 80859267884, Selska cesta 58, 10000 Zagreb</izvorni_sadrzaj>
    <derivirana_varijabla naziv="DomainObject.Predmet.ProtustrankaIDrugiAdressOIB_1">MIR I LJUBAV j.d.o.o., OIB 80859267884, Selska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I LJUBAV j.d.o.o.</item>
      <item>Marijana Bauman-borovina</item>
    </izvorni_sadrzaj>
    <derivirana_varijabla naziv="DomainObject.Predmet.SudioniciListNaziv_1">
      <item>FINA Regionalni centar Zagreb</item>
      <item>MIR I LJUBAV j.d.o.o.</item>
      <item>Marijana Bauman-borovina</item>
    </derivirana_varijabla>
  </DomainObject.Predmet.SudioniciListNaziv>
  <DomainObject.Predmet.SudioniciListAdressOIB>
    <izvorni_sadrzaj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izvorni_sadrzaj>
    <derivirana_varijabla naziv="DomainObject.Predmet.SudioniciListAdressOIB_1"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80859267884</item>
      <item>, OIB 88808758379</item>
    </izvorni_sadrzaj>
    <derivirana_varijabla naziv="DomainObject.Predmet.SudioniciListNazivOIB_1">
      <item>, OIB 85821130368</item>
      <item>, OIB 80859267884</item>
      <item>, OIB 88808758379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B17D4-8785-43F1-A8A7-426B6FE9A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2484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2017-01-18T08:25:00Z</dcterms:created>
  <dc:creator>Draženka Prpić</dc:creator>
  <cp:lastModifiedBy>Marina Markić</cp:lastModifiedBy>
  <cp:lastPrinted>2017-01-18T08:29:00Z</cp:lastPrinted>
  <dcterms:modified xmlns:xsi="http://www.w3.org/2001/XMLSchema-instance" xsi:type="dcterms:W3CDTF">2017-01-18T08:30:00Z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St-6891/2016-5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