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d950" w14:paraId="0b1d950" w:rsidRDefault="005A3376" w:rsidP="008A4A9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8A4A9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8A4A9B" w:rsidR="00D61111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E1075C">
        <w:t xml:space="preserve">      </w:t>
      </w:r>
    </w:p>
    <w:p w:rsidRDefault="008A4A9B" w:rsidP="008A4A9B" w:rsidR="00301645" w:rsidRPr="00491880">
      <w:pPr>
        <w:pStyle w:val="Bezproreda"/>
        <w:jc w:val="both"/>
      </w:pPr>
      <w:r>
        <w:t xml:space="preserve">Zagreb, </w:t>
      </w:r>
      <w:r w:rsidR="00301645" w:rsidRPr="00491880">
        <w:t>Amruševa 2/II</w:t>
      </w:r>
    </w:p>
    <w:p w:rsidRDefault="00301645" w:rsidP="008A4A9B" w:rsidR="00301645">
      <w:pPr>
        <w:pStyle w:val="Bezproreda"/>
        <w:jc w:val="both"/>
      </w:pPr>
    </w:p>
    <w:p w:rsidRDefault="00D61111" w:rsidP="00D61111" w:rsidR="00D61111">
      <w:pPr>
        <w:ind w:firstLine="720" w:left="5040"/>
        <w:jc w:val="center"/>
      </w:pPr>
      <w:r w:rsidRPr="00EB1C75">
        <w:t xml:space="preserve">            40. St-</w:t>
      </w:r>
      <w:r w:rsidR="00C44CAE">
        <w:t>1123</w:t>
      </w:r>
      <w:r>
        <w:t>/</w:t>
      </w:r>
      <w:r w:rsidR="00C44CAE">
        <w:t>2019</w:t>
      </w:r>
    </w:p>
    <w:p w:rsidRDefault="00D61111" w:rsidP="00D61111" w:rsidR="00D61111">
      <w:pPr>
        <w:ind w:firstLine="720" w:left="5040"/>
        <w:jc w:val="center"/>
      </w:pPr>
    </w:p>
    <w:p w:rsidRDefault="00025C53" w:rsidP="00D61111" w:rsidR="00025C53" w:rsidRPr="00EB1C75">
      <w:pPr>
        <w:ind w:firstLine="720" w:left="5040"/>
        <w:jc w:val="center"/>
      </w:pPr>
    </w:p>
    <w:p w:rsidRDefault="00025C53" w:rsidP="00D61111" w:rsidR="00D61111" w:rsidRPr="00566A25">
      <w:pPr>
        <w:jc w:val="center"/>
      </w:pPr>
      <w:r>
        <w:t xml:space="preserve">U   I M E   </w:t>
      </w:r>
      <w:r w:rsidR="00D61111" w:rsidRPr="00566A25">
        <w:t xml:space="preserve">R E P U B L I K </w:t>
      </w:r>
      <w:r>
        <w:t>E</w:t>
      </w:r>
      <w:r w:rsidR="00D61111" w:rsidRPr="00566A25">
        <w:t xml:space="preserve"> </w:t>
      </w:r>
      <w:r>
        <w:t xml:space="preserve"> </w:t>
      </w:r>
      <w:r w:rsidR="00D61111" w:rsidRPr="00566A25">
        <w:t xml:space="preserve"> H R V A T S K </w:t>
      </w:r>
      <w:r>
        <w:t>E</w:t>
      </w:r>
      <w:r w:rsidR="00D61111" w:rsidRPr="00566A25">
        <w:t xml:space="preserve"> </w:t>
      </w:r>
    </w:p>
    <w:p w:rsidRDefault="00D61111" w:rsidP="00D61111" w:rsidR="00D61111" w:rsidRPr="00566A25">
      <w:pPr>
        <w:jc w:val="center"/>
      </w:pPr>
      <w:r w:rsidRPr="00566A25">
        <w:t>R J E Š E NJ E</w:t>
      </w:r>
    </w:p>
    <w:p w:rsidRDefault="00D61111" w:rsidP="00D61111" w:rsidR="00D61111">
      <w:pPr>
        <w:jc w:val="center"/>
        <w:rPr>
          <w:b/>
        </w:rPr>
      </w:pPr>
    </w:p>
    <w:p w:rsidRDefault="00D61111" w:rsidP="00D61111" w:rsidR="005E2A66">
      <w:pPr>
        <w:ind w:firstLine="720"/>
        <w:jc w:val="both"/>
      </w:pPr>
      <w:r>
        <w:t xml:space="preserve">TRGOVAČKI SUD U ZAGREBU, po sucu  </w:t>
      </w:r>
      <w:r w:rsidR="00025C53">
        <w:t xml:space="preserve">tog suda </w:t>
      </w:r>
      <w:r>
        <w:t>Anti Galiću,</w:t>
      </w:r>
      <w:r w:rsidRPr="00D61111">
        <w:t xml:space="preserve"> </w:t>
      </w:r>
      <w:r>
        <w:t xml:space="preserve">kao sucu pojedincu, </w:t>
      </w:r>
      <w:r w:rsidR="00C44CAE">
        <w:t>postupajući po prijedlogu dužnika</w:t>
      </w:r>
      <w:r w:rsidR="00025C53">
        <w:t xml:space="preserve"> </w:t>
      </w:r>
      <w:r w:rsidR="00C44CAE">
        <w:t xml:space="preserve">kao predlagatelja, u </w:t>
      </w:r>
      <w:r w:rsidRPr="004C3D03">
        <w:t xml:space="preserve">predstečajnom postupku </w:t>
      </w:r>
      <w:r>
        <w:t xml:space="preserve">nad </w:t>
      </w:r>
      <w:r w:rsidR="00C44CAE">
        <w:t xml:space="preserve">ZELENI PUT d.o.o., Donja Lomnica, Industrijska cesta </w:t>
      </w:r>
      <w:r w:rsidR="00D05084">
        <w:t>7., OIB 06</w:t>
      </w:r>
      <w:r w:rsidR="009A19AB">
        <w:t>819445296</w:t>
      </w:r>
      <w:r>
        <w:t xml:space="preserve">, dana </w:t>
      </w:r>
      <w:r w:rsidR="009A19AB">
        <w:t>16.svibnja</w:t>
      </w:r>
      <w:r>
        <w:t xml:space="preserve"> 201</w:t>
      </w:r>
      <w:r w:rsidR="00992C6D">
        <w:t>9</w:t>
      </w:r>
      <w:r>
        <w:t xml:space="preserve">. </w:t>
      </w:r>
    </w:p>
    <w:p w:rsidRDefault="00D61111" w:rsidP="00D61111" w:rsidR="00D61111" w:rsidRPr="00D61111">
      <w:pPr>
        <w:ind w:firstLine="720"/>
        <w:jc w:val="both"/>
        <w:rPr>
          <w:rFonts w:eastAsia="Calibri"/>
          <w:sz w:val="40"/>
          <w:szCs w:val="40"/>
        </w:rPr>
      </w:pPr>
    </w:p>
    <w:p w:rsidRDefault="00DA2130" w:rsidP="008A4A9B" w:rsidR="00900561" w:rsidRPr="00992C6D">
      <w:pPr>
        <w:pStyle w:val="Bezproreda"/>
        <w:jc w:val="center"/>
        <w:rPr>
          <w:b/>
        </w:rPr>
      </w:pPr>
      <w:r w:rsidRPr="00992C6D">
        <w:rPr>
          <w:b/>
        </w:rPr>
        <w:t>r i j</w:t>
      </w:r>
      <w:r w:rsidR="006B760B" w:rsidRPr="00992C6D">
        <w:rPr>
          <w:b/>
        </w:rPr>
        <w:t xml:space="preserve"> </w:t>
      </w:r>
      <w:r w:rsidRPr="00992C6D">
        <w:rPr>
          <w:b/>
        </w:rPr>
        <w:t>e š</w:t>
      </w:r>
      <w:r w:rsidR="00900561" w:rsidRPr="00992C6D">
        <w:rPr>
          <w:b/>
        </w:rPr>
        <w:t xml:space="preserve"> i o   j e</w:t>
      </w:r>
    </w:p>
    <w:p w:rsidRDefault="00827DD0" w:rsidP="008A4A9B" w:rsidR="00827DD0" w:rsidRPr="00491880">
      <w:pPr>
        <w:pStyle w:val="Bezproreda"/>
        <w:jc w:val="both"/>
      </w:pPr>
    </w:p>
    <w:p w:rsidRDefault="00992C6D" w:rsidP="008A4A9B" w:rsidR="00883D87">
      <w:pPr>
        <w:pStyle w:val="Bezproreda"/>
        <w:ind w:firstLine="720"/>
        <w:jc w:val="both"/>
      </w:pPr>
      <w:r>
        <w:t>Odb</w:t>
      </w:r>
      <w:r w:rsidR="00770820">
        <w:t>ija se kao neosnovan</w:t>
      </w:r>
      <w:r>
        <w:t xml:space="preserve"> prijedlog dužnika kao predlagatelja ZELENI PUT d.o.o., Donja Lomnica, Industrijska cesta 7 od 14.svibnja 2019. za otvaranje predstečajnog postupka </w:t>
      </w:r>
    </w:p>
    <w:p w:rsidRDefault="00992C6D" w:rsidP="008A4A9B" w:rsidR="00992C6D">
      <w:pPr>
        <w:pStyle w:val="Bezproreda"/>
        <w:ind w:firstLine="720"/>
        <w:jc w:val="both"/>
      </w:pPr>
    </w:p>
    <w:p w:rsidRDefault="00AB2A57" w:rsidP="008A4A9B" w:rsidR="00AB2A57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center"/>
      </w:pPr>
      <w:r w:rsidRPr="00491880">
        <w:t>Obrazloženje</w:t>
      </w:r>
    </w:p>
    <w:p w:rsidRDefault="00900561" w:rsidP="008A4A9B" w:rsidR="00900561" w:rsidRPr="00491880">
      <w:pPr>
        <w:pStyle w:val="Bezproreda"/>
        <w:jc w:val="both"/>
      </w:pPr>
    </w:p>
    <w:p w:rsidRDefault="007C56AE" w:rsidP="00883D87" w:rsidR="00EB589D">
      <w:pPr>
        <w:ind w:firstLine="708"/>
        <w:jc w:val="both"/>
      </w:pPr>
      <w:r>
        <w:tab/>
      </w:r>
      <w:r w:rsidR="00A92CEA">
        <w:t xml:space="preserve">Uvodno naznačeni dužnik </w:t>
      </w:r>
      <w:r w:rsidR="00883D87" w:rsidRPr="004C3D03">
        <w:t xml:space="preserve">podnio </w:t>
      </w:r>
      <w:r w:rsidR="00A92CEA">
        <w:t xml:space="preserve">je </w:t>
      </w:r>
      <w:r w:rsidR="00883D87" w:rsidRPr="004C3D03">
        <w:t>ovom sudu</w:t>
      </w:r>
      <w:r w:rsidR="00883D87">
        <w:t xml:space="preserve"> </w:t>
      </w:r>
      <w:r w:rsidR="00A92CEA">
        <w:t xml:space="preserve">dana </w:t>
      </w:r>
      <w:r w:rsidR="00DA1F58">
        <w:t>14.svibnja 2019.</w:t>
      </w:r>
      <w:r w:rsidR="00883D87" w:rsidRPr="004C3D03">
        <w:t>,  temelj</w:t>
      </w:r>
      <w:r w:rsidR="00A92CEA">
        <w:t xml:space="preserve">em </w:t>
      </w:r>
      <w:r w:rsidR="00883D87" w:rsidRPr="004C3D03">
        <w:t xml:space="preserve"> odredbe čl</w:t>
      </w:r>
      <w:r w:rsidR="00A92CEA">
        <w:t xml:space="preserve">anka </w:t>
      </w:r>
      <w:r w:rsidR="00883D87" w:rsidRPr="004C3D03">
        <w:t>25. st</w:t>
      </w:r>
      <w:r w:rsidR="00AA085F">
        <w:t>avak</w:t>
      </w:r>
      <w:r w:rsidR="00883D87" w:rsidRPr="004C3D03">
        <w:t xml:space="preserve"> 1. Stečajnog zakona („Narodne novine“ broj 71/2015</w:t>
      </w:r>
      <w:r w:rsidR="00883D87">
        <w:t>,</w:t>
      </w:r>
      <w:r w:rsidR="00883D87" w:rsidRPr="004C3D03">
        <w:t xml:space="preserve"> dalje: SZ), prijedlog za otvaranje predstečajnog postupka. U prijedlogu </w:t>
      </w:r>
      <w:r w:rsidR="00AA085F">
        <w:t xml:space="preserve">u bitnome navodi kako </w:t>
      </w:r>
      <w:r w:rsidR="00883D87" w:rsidRPr="004C3D03">
        <w:t xml:space="preserve">kod </w:t>
      </w:r>
      <w:r w:rsidR="00770820">
        <w:t xml:space="preserve">dužnika </w:t>
      </w:r>
      <w:r w:rsidR="00883D87" w:rsidRPr="004C3D03">
        <w:t>postoji predstečajni razlog prijeteće nesposobnosti za plaćanje</w:t>
      </w:r>
      <w:r w:rsidR="00883D87">
        <w:t xml:space="preserve"> </w:t>
      </w:r>
      <w:r w:rsidR="00770820">
        <w:t xml:space="preserve">jer je </w:t>
      </w:r>
      <w:r w:rsidR="00EB589D">
        <w:t xml:space="preserve"> račun dužnika blokiran od 14.veljače 2019. </w:t>
      </w:r>
    </w:p>
    <w:p w:rsidRDefault="005D5248" w:rsidP="00883D87" w:rsidR="005D5248">
      <w:pPr>
        <w:ind w:firstLine="708"/>
        <w:jc w:val="both"/>
      </w:pPr>
    </w:p>
    <w:p w:rsidRDefault="00EB589D" w:rsidP="00883D87" w:rsidR="00EB589D">
      <w:pPr>
        <w:ind w:firstLine="708"/>
        <w:jc w:val="both"/>
      </w:pPr>
      <w:r>
        <w:t>Sud je putem e-blokade</w:t>
      </w:r>
      <w:r w:rsidR="00A02F92">
        <w:t xml:space="preserve"> od Financijske agencije </w:t>
      </w:r>
      <w:r>
        <w:t xml:space="preserve"> pribavio očevidnik neizvršenih osnova za plaćanje na računu dužnika </w:t>
      </w:r>
      <w:r w:rsidR="00FD5BF1">
        <w:t>na dan 16.svibnja 2019</w:t>
      </w:r>
      <w:r>
        <w:t>.</w:t>
      </w:r>
    </w:p>
    <w:p w:rsidRDefault="00EB589D" w:rsidP="00911ABE" w:rsidR="00EC1F33">
      <w:pPr>
        <w:ind w:firstLine="708"/>
        <w:jc w:val="both"/>
      </w:pPr>
      <w:r>
        <w:t xml:space="preserve">Prema </w:t>
      </w:r>
      <w:r w:rsidR="00FD5BF1">
        <w:t xml:space="preserve">pribavljenom </w:t>
      </w:r>
      <w:r>
        <w:t xml:space="preserve">očevidniku </w:t>
      </w:r>
      <w:r w:rsidR="00FD5BF1">
        <w:t xml:space="preserve">račun dužnika je u neprekidnoj blokadi od </w:t>
      </w:r>
      <w:r w:rsidR="00911ABE">
        <w:t xml:space="preserve">13.veljače 2019., a iznos blokade </w:t>
      </w:r>
      <w:r w:rsidR="00A02F92">
        <w:t xml:space="preserve">računa </w:t>
      </w:r>
      <w:r w:rsidR="00911ABE">
        <w:t>je 1.424.797,65. kn.</w:t>
      </w:r>
    </w:p>
    <w:p w:rsidRDefault="00EC1F33" w:rsidP="00883D87" w:rsidR="00B645BE">
      <w:pPr>
        <w:ind w:firstLine="708"/>
        <w:jc w:val="both"/>
      </w:pPr>
      <w:r>
        <w:t xml:space="preserve"> </w:t>
      </w:r>
    </w:p>
    <w:p w:rsidRDefault="00B645BE" w:rsidP="00883D87" w:rsidR="00505C5D">
      <w:pPr>
        <w:ind w:firstLine="708"/>
        <w:jc w:val="both"/>
      </w:pPr>
      <w:r>
        <w:t xml:space="preserve">Predstečajni postupak može </w:t>
      </w:r>
      <w:r w:rsidR="00251CEE">
        <w:t xml:space="preserve">se </w:t>
      </w:r>
      <w:r>
        <w:t>otv</w:t>
      </w:r>
      <w:r w:rsidR="00C72065">
        <w:t>o</w:t>
      </w:r>
      <w:r>
        <w:t>ri</w:t>
      </w:r>
      <w:r w:rsidR="00C72065">
        <w:t>t</w:t>
      </w:r>
      <w:r>
        <w:t>i ako sud utvrdi postojanje prijeteće nesposobnosti za plaćanje (članak 4. stavak 1. SZ-a</w:t>
      </w:r>
      <w:r w:rsidR="00C72065">
        <w:t>)</w:t>
      </w:r>
      <w:r>
        <w:t xml:space="preserve">. </w:t>
      </w:r>
      <w:r w:rsidR="003D7C42">
        <w:t>Odredbom članka 4. stavak 2. podstavak 1. SZ-a propisan</w:t>
      </w:r>
      <w:r w:rsidR="003D511F">
        <w:t>a je presumpcija predstečajnog razloga prijeteće nespos</w:t>
      </w:r>
      <w:r w:rsidR="00944B74">
        <w:t>o</w:t>
      </w:r>
      <w:r w:rsidR="003D511F">
        <w:t xml:space="preserve">bnosti za plaćanje. </w:t>
      </w:r>
      <w:r w:rsidR="00811220">
        <w:t xml:space="preserve">Prema toj odredbi predstečajni razlog prijeteće nesposbnost za plaćanje postoji ako </w:t>
      </w:r>
      <w:r w:rsidR="00811220" w:rsidRPr="00944B74">
        <w:rPr>
          <w:u w:val="single"/>
        </w:rPr>
        <w:t>u trenutku podno</w:t>
      </w:r>
      <w:r w:rsidR="00C72065" w:rsidRPr="00944B74">
        <w:rPr>
          <w:u w:val="single"/>
        </w:rPr>
        <w:t>š</w:t>
      </w:r>
      <w:r w:rsidR="00811220" w:rsidRPr="00944B74">
        <w:rPr>
          <w:u w:val="single"/>
        </w:rPr>
        <w:t>enja prijedloga</w:t>
      </w:r>
      <w:r w:rsidR="00505C5D">
        <w:t xml:space="preserve"> (za</w:t>
      </w:r>
      <w:r w:rsidR="00944B74">
        <w:t xml:space="preserve"> </w:t>
      </w:r>
      <w:r w:rsidR="00505C5D">
        <w:t xml:space="preserve">otvaranje predstečajnog postupka) </w:t>
      </w:r>
      <w:r w:rsidR="00A01114">
        <w:t>nisu nastale okolnosti zbog kojih se smatra da je dužnik postao trajnije nespos</w:t>
      </w:r>
      <w:r w:rsidR="00505C5D">
        <w:t>o</w:t>
      </w:r>
      <w:r w:rsidR="00A01114">
        <w:t>ban za plaćanje.</w:t>
      </w:r>
    </w:p>
    <w:p w:rsidRDefault="00A01114" w:rsidP="00883D87" w:rsidR="00811220">
      <w:pPr>
        <w:ind w:firstLine="708"/>
        <w:jc w:val="both"/>
      </w:pPr>
      <w:r>
        <w:t>Dakle, postojanje stečajnog razloga nesposobnos</w:t>
      </w:r>
      <w:r w:rsidR="00505C5D">
        <w:t>ti</w:t>
      </w:r>
      <w:r>
        <w:t xml:space="preserve"> za plaćanje isključuje </w:t>
      </w:r>
      <w:r w:rsidR="000F6992">
        <w:t xml:space="preserve">postojanje </w:t>
      </w:r>
      <w:r w:rsidR="00C72065">
        <w:t>predstečajn</w:t>
      </w:r>
      <w:r w:rsidR="000F6992">
        <w:t>og</w:t>
      </w:r>
      <w:r w:rsidR="00C72065">
        <w:t xml:space="preserve"> razlog prijeteće nespos</w:t>
      </w:r>
      <w:r w:rsidR="000F6992">
        <w:t>o</w:t>
      </w:r>
      <w:r w:rsidR="00C72065">
        <w:t>bnosti za plaćanje.</w:t>
      </w:r>
      <w:r w:rsidR="00811220">
        <w:t xml:space="preserve"> </w:t>
      </w:r>
    </w:p>
    <w:p w:rsidRDefault="003D7C42" w:rsidP="00883D87" w:rsidR="00911ABE">
      <w:pPr>
        <w:ind w:firstLine="708"/>
        <w:jc w:val="both"/>
      </w:pPr>
      <w:r>
        <w:t xml:space="preserve"> </w:t>
      </w:r>
    </w:p>
    <w:p w:rsidRDefault="00505C5D" w:rsidP="00883D87" w:rsidR="00556153">
      <w:pPr>
        <w:ind w:firstLine="708"/>
        <w:jc w:val="both"/>
      </w:pPr>
      <w:r>
        <w:lastRenderedPageBreak/>
        <w:t xml:space="preserve">Prema odredbi </w:t>
      </w:r>
      <w:r w:rsidR="004D2FA5">
        <w:t xml:space="preserve">članka </w:t>
      </w:r>
      <w:r w:rsidR="00556153">
        <w:t xml:space="preserve"> 6. st</w:t>
      </w:r>
      <w:r w:rsidR="004D2FA5">
        <w:t xml:space="preserve">avak </w:t>
      </w:r>
      <w:r w:rsidR="00556153">
        <w:t xml:space="preserve"> 2. </w:t>
      </w:r>
      <w:r w:rsidR="000F6992">
        <w:t xml:space="preserve">SZ-a </w:t>
      </w:r>
      <w:r w:rsidR="00944B74">
        <w:t xml:space="preserve">smatra se da je </w:t>
      </w:r>
      <w:r w:rsidR="00556153">
        <w:t xml:space="preserve">dužnik </w:t>
      </w:r>
      <w:r w:rsidR="007558D1">
        <w:t xml:space="preserve"> </w:t>
      </w:r>
      <w:r w:rsidR="00556153">
        <w:t xml:space="preserve">nesposoban za plaćanje ako u Očevidniku redoslijeda osnova za plaćanje koji vodi Financijska agencija ima jednu ili više evidentiranih neizvršenih osnova za plaćanje u </w:t>
      </w:r>
      <w:r w:rsidR="00556153" w:rsidRPr="00D119A6">
        <w:rPr>
          <w:u w:val="single"/>
        </w:rPr>
        <w:t>razdoblju dužem od 60</w:t>
      </w:r>
      <w:r w:rsidR="00556153">
        <w:t xml:space="preserve"> dana koje je trebalo, na temelju valjanih osnova za plaćanje, bez daljnjeg pristanka dužnika naplatiti s bilo kojeg od njegovih računa. </w:t>
      </w:r>
    </w:p>
    <w:p w:rsidRDefault="00556153" w:rsidP="00883D87" w:rsidR="00556153">
      <w:pPr>
        <w:ind w:firstLine="708"/>
        <w:jc w:val="both"/>
      </w:pPr>
    </w:p>
    <w:p w:rsidRDefault="00F8658A" w:rsidP="005D5248" w:rsidR="00DD6B1F">
      <w:pPr>
        <w:ind w:firstLine="708"/>
        <w:jc w:val="both"/>
      </w:pPr>
      <w:r>
        <w:t xml:space="preserve">Iz očevidnika </w:t>
      </w:r>
      <w:r w:rsidR="004838DC">
        <w:t xml:space="preserve">neizvršenih osnova za plaćanje </w:t>
      </w:r>
      <w:r>
        <w:t xml:space="preserve">proizlazi da je račun dužnika blokiran </w:t>
      </w:r>
      <w:r w:rsidR="003D43BB">
        <w:t xml:space="preserve">počam </w:t>
      </w:r>
      <w:r>
        <w:t>od 13.veljače 2019.,</w:t>
      </w:r>
      <w:r w:rsidR="004838DC">
        <w:t xml:space="preserve"> neprekidno, dakle, računajući do dana podnošenja prijedloga za otvaranje predstečajnog postupka (14.svibnja 2019.) </w:t>
      </w:r>
      <w:r w:rsidR="002A2C26">
        <w:t xml:space="preserve">u razdoblju </w:t>
      </w:r>
      <w:r w:rsidR="004838DC">
        <w:t>duže</w:t>
      </w:r>
      <w:r w:rsidR="002A2C26">
        <w:t>m</w:t>
      </w:r>
      <w:r w:rsidR="004838DC">
        <w:t xml:space="preserve"> od 60 dana</w:t>
      </w:r>
      <w:r w:rsidR="00556845">
        <w:t xml:space="preserve">, odnosno, nedvojbeno je da na dan podnošenja prijedloga </w:t>
      </w:r>
      <w:r w:rsidR="002A2C26">
        <w:t xml:space="preserve">za otvaranje predstečanog postupka, </w:t>
      </w:r>
      <w:r w:rsidR="00556845">
        <w:t xml:space="preserve">kod dužnika egzistira stečajni razlog nesposbnosti za plaćanje iz članka </w:t>
      </w:r>
      <w:r w:rsidR="004E5E10">
        <w:t>čl</w:t>
      </w:r>
      <w:r w:rsidR="004D2FA5">
        <w:t>anka</w:t>
      </w:r>
      <w:r w:rsidR="004E5E10">
        <w:t xml:space="preserve"> 6.</w:t>
      </w:r>
      <w:r w:rsidR="00BF66BC">
        <w:t xml:space="preserve"> </w:t>
      </w:r>
      <w:r w:rsidR="004E5E10">
        <w:t>st</w:t>
      </w:r>
      <w:r w:rsidR="004D2FA5">
        <w:t xml:space="preserve">avak </w:t>
      </w:r>
      <w:r w:rsidR="004E5E10">
        <w:t>2. SZ-a</w:t>
      </w:r>
      <w:r w:rsidR="00DD6B1F">
        <w:t>.</w:t>
      </w:r>
      <w:r w:rsidR="00217850" w:rsidRPr="00217850">
        <w:t xml:space="preserve"> </w:t>
      </w:r>
    </w:p>
    <w:p w:rsidRDefault="00DD6B1F" w:rsidP="005D5248" w:rsidR="00DD6B1F">
      <w:pPr>
        <w:ind w:firstLine="708"/>
        <w:jc w:val="both"/>
      </w:pPr>
    </w:p>
    <w:p w:rsidRDefault="007E5EBD" w:rsidP="00217850" w:rsidR="00217850">
      <w:pPr>
        <w:ind w:firstLine="708"/>
        <w:jc w:val="both"/>
      </w:pPr>
      <w:r>
        <w:t>Kako je dakle sud kod dužnika nedvojbenim utvrdio postojanje stečajnog razloga nespos</w:t>
      </w:r>
      <w:r w:rsidR="006E24A8">
        <w:t>o</w:t>
      </w:r>
      <w:r>
        <w:t>bnosti za plaćanje</w:t>
      </w:r>
      <w:r w:rsidR="00057E27">
        <w:t>, koji stečajni razlog isključuje postoja</w:t>
      </w:r>
      <w:r w:rsidR="003D43BB">
        <w:t>nje</w:t>
      </w:r>
      <w:r w:rsidR="00057E27">
        <w:t xml:space="preserve"> predstečanog razloga nespos</w:t>
      </w:r>
      <w:r w:rsidR="000D0FE5">
        <w:t>o</w:t>
      </w:r>
      <w:r w:rsidR="00057E27">
        <w:t xml:space="preserve">bnosti za plaćanje, valjalo je kao neosnovan odbiti prijedlog dužnika </w:t>
      </w:r>
      <w:r w:rsidR="000D0FE5">
        <w:t xml:space="preserve">od 14.svibnja 2019. </w:t>
      </w:r>
      <w:r w:rsidR="00057E27">
        <w:t>za otvaranje predstečajnog postupka.</w:t>
      </w:r>
      <w:r w:rsidR="00217850">
        <w:t xml:space="preserve"> </w:t>
      </w:r>
    </w:p>
    <w:p w:rsidRDefault="00025C53" w:rsidP="005D5248" w:rsidR="00025C53">
      <w:pPr>
        <w:ind w:firstLine="708"/>
        <w:jc w:val="both"/>
      </w:pPr>
    </w:p>
    <w:p w:rsidRDefault="00B4536B" w:rsidP="008A4A9B" w:rsidR="00873134" w:rsidRPr="00491880">
      <w:pPr>
        <w:pStyle w:val="Bezproreda"/>
        <w:jc w:val="center"/>
      </w:pPr>
      <w:r w:rsidRPr="00491880">
        <w:t xml:space="preserve">U Zagrebu </w:t>
      </w:r>
      <w:r w:rsidR="00CE13AA">
        <w:t>1</w:t>
      </w:r>
      <w:r w:rsidR="00351A0A">
        <w:t>6</w:t>
      </w:r>
      <w:r w:rsidR="00886002">
        <w:t>. svibnja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5D1C73">
        <w:t>9</w:t>
      </w:r>
      <w:r w:rsidR="00900561" w:rsidRPr="00491880">
        <w:t>.</w:t>
      </w:r>
    </w:p>
    <w:p w:rsidRDefault="00900561" w:rsidP="008A4A9B" w:rsidR="00900561" w:rsidRPr="00491880">
      <w:pPr>
        <w:pStyle w:val="Bezproreda"/>
        <w:jc w:val="right"/>
      </w:pPr>
      <w:r w:rsidRPr="00491880">
        <w:t>SUDAC:</w:t>
      </w:r>
    </w:p>
    <w:p w:rsidRDefault="005F4E2E" w:rsidP="004B0A0B" w:rsidR="00E1075C">
      <w:pPr>
        <w:pStyle w:val="Bezproreda"/>
        <w:jc w:val="right"/>
      </w:pPr>
      <w:r>
        <w:t xml:space="preserve">       </w:t>
      </w:r>
      <w:r w:rsidR="00886002">
        <w:t>Ante Galić</w:t>
      </w:r>
      <w:r w:rsidR="00CB3082">
        <w:t xml:space="preserve"> v.r.</w:t>
      </w:r>
    </w:p>
    <w:p w:rsidRDefault="00CD0640" w:rsidP="008A4A9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8A4A9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</w:t>
      </w:r>
      <w:r w:rsidR="00AA085F">
        <w:t>.</w:t>
      </w:r>
    </w:p>
    <w:p w:rsidRDefault="004B0A0B" w:rsidP="008A4A9B" w:rsidR="004B0A0B">
      <w:pPr>
        <w:pStyle w:val="Bezproreda"/>
        <w:jc w:val="both"/>
      </w:pPr>
    </w:p>
    <w:p w:rsidRDefault="00CB3082" w:rsidP="00CB3082" w:rsidR="00CB3082">
      <w:pPr>
        <w:ind w:firstLine="720" w:left="4320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CB3082" w:rsidP="0062083B" w:rsidR="00CB308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CB3082" w:rsidP="0062083B" w:rsidR="00CB3082" w:rsidRPr="0062083B">
      <w:pPr>
        <w:rPr>
          <w:sz w:val="22"/>
          <w:szCs w:val="22"/>
        </w:rPr>
      </w:pPr>
    </w:p>
    <w:p w:rsidRDefault="00CB3082" w:rsidP="0062083B" w:rsidR="00CB3082" w:rsidRPr="0062083B">
      <w:pPr>
        <w:rPr>
          <w:sz w:val="22"/>
          <w:szCs w:val="22"/>
        </w:rPr>
      </w:pPr>
    </w:p>
    <w:p w:rsidRDefault="00CB3082" w:rsidP="0062083B" w:rsidR="00CB3082">
      <w:pPr>
        <w:rPr>
          <w:sz w:val="22"/>
          <w:szCs w:val="22"/>
        </w:rPr>
      </w:pPr>
    </w:p>
    <w:p w:rsidRDefault="00CB3082" w:rsidP="0062083B" w:rsidR="00CB3082">
      <w:pPr>
        <w:rPr>
          <w:sz w:val="22"/>
          <w:szCs w:val="22"/>
        </w:rPr>
      </w:pPr>
    </w:p>
    <w:p w:rsidRDefault="00CB3082" w:rsidP="004B6D6B" w:rsidR="00CB3082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420089" w:rsidP="008A4A9B" w:rsidR="00B639DE" w:rsidRPr="00491880">
      <w:pPr>
        <w:pStyle w:val="Bezproreda"/>
        <w:jc w:val="both"/>
      </w:pPr>
      <w:r>
        <w:t xml:space="preserve"> </w:t>
      </w:r>
    </w:p>
    <w:sectPr w:rsidSect="00CC03FD" w:rsidR="00B639DE" w:rsidRPr="00491880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B3082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E1075C">
      <w:t xml:space="preserve">              </w:t>
    </w:r>
    <w:r w:rsidR="00E933E7">
      <w:t>40</w:t>
    </w:r>
    <w:r w:rsidR="00CF3A3F">
      <w:t>. St-</w:t>
    </w:r>
    <w:r w:rsidR="003D43BB">
      <w:t>1123</w:t>
    </w:r>
    <w:r w:rsidR="00CF3A3F">
      <w:t>/</w:t>
    </w:r>
    <w:r w:rsidR="003D43BB">
      <w:t>2019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A9B" w:rsidR="008A4A9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25C53"/>
    <w:rsid w:val="00057E27"/>
    <w:rsid w:val="00062FB8"/>
    <w:rsid w:val="00074A6C"/>
    <w:rsid w:val="000841F1"/>
    <w:rsid w:val="000915B9"/>
    <w:rsid w:val="0009690D"/>
    <w:rsid w:val="000A7C34"/>
    <w:rsid w:val="000B353F"/>
    <w:rsid w:val="000D0FE5"/>
    <w:rsid w:val="000E2D4A"/>
    <w:rsid w:val="000F6992"/>
    <w:rsid w:val="00117BF0"/>
    <w:rsid w:val="00123589"/>
    <w:rsid w:val="00160ACD"/>
    <w:rsid w:val="00161E4E"/>
    <w:rsid w:val="00175768"/>
    <w:rsid w:val="001862A4"/>
    <w:rsid w:val="0019132A"/>
    <w:rsid w:val="0019480E"/>
    <w:rsid w:val="001A46A5"/>
    <w:rsid w:val="001C0F3A"/>
    <w:rsid w:val="001D6A3B"/>
    <w:rsid w:val="00217850"/>
    <w:rsid w:val="0023145C"/>
    <w:rsid w:val="0024419B"/>
    <w:rsid w:val="00251CEE"/>
    <w:rsid w:val="002868D4"/>
    <w:rsid w:val="002A2C26"/>
    <w:rsid w:val="002B5432"/>
    <w:rsid w:val="002C0221"/>
    <w:rsid w:val="002E31E1"/>
    <w:rsid w:val="002E740B"/>
    <w:rsid w:val="00301645"/>
    <w:rsid w:val="00330F84"/>
    <w:rsid w:val="00351A0A"/>
    <w:rsid w:val="00356930"/>
    <w:rsid w:val="00392DD5"/>
    <w:rsid w:val="0039787A"/>
    <w:rsid w:val="003D43BB"/>
    <w:rsid w:val="003D511F"/>
    <w:rsid w:val="003D7C42"/>
    <w:rsid w:val="003E20B7"/>
    <w:rsid w:val="003F1292"/>
    <w:rsid w:val="00420089"/>
    <w:rsid w:val="00445446"/>
    <w:rsid w:val="00447AC8"/>
    <w:rsid w:val="00451849"/>
    <w:rsid w:val="00467111"/>
    <w:rsid w:val="004779DD"/>
    <w:rsid w:val="004838DC"/>
    <w:rsid w:val="00491880"/>
    <w:rsid w:val="004B0A0B"/>
    <w:rsid w:val="004D2FA5"/>
    <w:rsid w:val="004D3A9B"/>
    <w:rsid w:val="004E3704"/>
    <w:rsid w:val="004E3876"/>
    <w:rsid w:val="004E5469"/>
    <w:rsid w:val="004E5E10"/>
    <w:rsid w:val="004F022B"/>
    <w:rsid w:val="00505C5D"/>
    <w:rsid w:val="00541BC7"/>
    <w:rsid w:val="00556153"/>
    <w:rsid w:val="00556845"/>
    <w:rsid w:val="00590246"/>
    <w:rsid w:val="00595313"/>
    <w:rsid w:val="00595A2B"/>
    <w:rsid w:val="005A3376"/>
    <w:rsid w:val="005C00CB"/>
    <w:rsid w:val="005C2C94"/>
    <w:rsid w:val="005D1C73"/>
    <w:rsid w:val="005D5248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27E9"/>
    <w:rsid w:val="006B7521"/>
    <w:rsid w:val="006B760B"/>
    <w:rsid w:val="006D30B9"/>
    <w:rsid w:val="006E24A8"/>
    <w:rsid w:val="007207D3"/>
    <w:rsid w:val="00740150"/>
    <w:rsid w:val="00750AE5"/>
    <w:rsid w:val="0075289F"/>
    <w:rsid w:val="007552D7"/>
    <w:rsid w:val="007558D1"/>
    <w:rsid w:val="00770820"/>
    <w:rsid w:val="007A6843"/>
    <w:rsid w:val="007A7FD9"/>
    <w:rsid w:val="007B3F07"/>
    <w:rsid w:val="007B743A"/>
    <w:rsid w:val="007C56AE"/>
    <w:rsid w:val="007D5652"/>
    <w:rsid w:val="007D5CC6"/>
    <w:rsid w:val="007E1191"/>
    <w:rsid w:val="007E5EBD"/>
    <w:rsid w:val="007E71F6"/>
    <w:rsid w:val="00811220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A4A9B"/>
    <w:rsid w:val="008C4D21"/>
    <w:rsid w:val="008E4170"/>
    <w:rsid w:val="00900561"/>
    <w:rsid w:val="009066FF"/>
    <w:rsid w:val="00911ABE"/>
    <w:rsid w:val="009214EB"/>
    <w:rsid w:val="00944B74"/>
    <w:rsid w:val="00950FAB"/>
    <w:rsid w:val="009815D4"/>
    <w:rsid w:val="00992C6D"/>
    <w:rsid w:val="009A19AB"/>
    <w:rsid w:val="009A4A6A"/>
    <w:rsid w:val="009E7F0C"/>
    <w:rsid w:val="009F4247"/>
    <w:rsid w:val="00A01114"/>
    <w:rsid w:val="00A02F92"/>
    <w:rsid w:val="00A033BE"/>
    <w:rsid w:val="00A11B02"/>
    <w:rsid w:val="00A500E9"/>
    <w:rsid w:val="00A92CEA"/>
    <w:rsid w:val="00A94094"/>
    <w:rsid w:val="00A94933"/>
    <w:rsid w:val="00AA085F"/>
    <w:rsid w:val="00AA3771"/>
    <w:rsid w:val="00AB2A57"/>
    <w:rsid w:val="00AE5E54"/>
    <w:rsid w:val="00B4536B"/>
    <w:rsid w:val="00B639DE"/>
    <w:rsid w:val="00B645BE"/>
    <w:rsid w:val="00B71A8B"/>
    <w:rsid w:val="00B93980"/>
    <w:rsid w:val="00BC5EF0"/>
    <w:rsid w:val="00BE3959"/>
    <w:rsid w:val="00BE39EF"/>
    <w:rsid w:val="00BF1284"/>
    <w:rsid w:val="00BF630B"/>
    <w:rsid w:val="00BF66BC"/>
    <w:rsid w:val="00BF6E62"/>
    <w:rsid w:val="00C067B5"/>
    <w:rsid w:val="00C44CAE"/>
    <w:rsid w:val="00C70E09"/>
    <w:rsid w:val="00C72065"/>
    <w:rsid w:val="00C95070"/>
    <w:rsid w:val="00CB3082"/>
    <w:rsid w:val="00CC03FD"/>
    <w:rsid w:val="00CD0640"/>
    <w:rsid w:val="00CE13AA"/>
    <w:rsid w:val="00CE4C22"/>
    <w:rsid w:val="00CE6CFD"/>
    <w:rsid w:val="00CF3A3F"/>
    <w:rsid w:val="00D05084"/>
    <w:rsid w:val="00D119A6"/>
    <w:rsid w:val="00D172C5"/>
    <w:rsid w:val="00D243BF"/>
    <w:rsid w:val="00D35F81"/>
    <w:rsid w:val="00D61111"/>
    <w:rsid w:val="00D909DA"/>
    <w:rsid w:val="00DA1F58"/>
    <w:rsid w:val="00DA2130"/>
    <w:rsid w:val="00DB12A8"/>
    <w:rsid w:val="00DD6B1F"/>
    <w:rsid w:val="00DE2DCB"/>
    <w:rsid w:val="00DE5D50"/>
    <w:rsid w:val="00E1075C"/>
    <w:rsid w:val="00E37AA1"/>
    <w:rsid w:val="00E41EB3"/>
    <w:rsid w:val="00E933E7"/>
    <w:rsid w:val="00EA20DA"/>
    <w:rsid w:val="00EB589D"/>
    <w:rsid w:val="00EC1F33"/>
    <w:rsid w:val="00ED5AA4"/>
    <w:rsid w:val="00F3606E"/>
    <w:rsid w:val="00F53DB7"/>
    <w:rsid w:val="00F81DFA"/>
    <w:rsid w:val="00F8658A"/>
    <w:rsid w:val="00F874BD"/>
    <w:rsid w:val="00F96F5D"/>
    <w:rsid w:val="00FA1F08"/>
    <w:rsid w:val="00FD5BF1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St-1123/2019</izvorni_sadrzaj>
    <derivirana_varijabla naziv="DomainObject.Predmet.OznakaBroj_1">St-1123/2019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PUT d.o.o.</izvorni_sadrzaj>
    <derivirana_varijabla naziv="DomainObject.Predmet.ProtustrankaFormated_1">  ZELENI PUT d.o.o.</derivirana_varijabla>
  </DomainObject.Predmet.ProtustrankaFormated>
  <DomainObject.Predmet.ProtustrankaFormatedOIB>
    <izvorni_sadrzaj>  ZELENI PUT d.o.o., OIB 06819445296</izvorni_sadrzaj>
    <derivirana_varijabla naziv="DomainObject.Predmet.ProtustrankaFormatedOIB_1">  ZELENI PUT d.o.o., OIB 06819445296</derivirana_varijabla>
  </DomainObject.Predmet.ProtustrankaFormatedOIB>
  <DomainObject.Predmet.ProtustrankaFormatedWithAdress>
    <izvorni_sadrzaj> ZELENI PUT d.o.o., Industrijska cesta 7, 10412 Donja Lomnica</izvorni_sadrzaj>
    <derivirana_varijabla naziv="DomainObject.Predmet.ProtustrankaFormatedWithAdress_1"> ZELENI PUT d.o.o., Industrijska cesta 7, 10412 Donja Lomnica</derivirana_varijabla>
  </DomainObject.Predmet.ProtustrankaFormatedWithAdress>
  <DomainObject.Predmet.ProtustrankaFormatedWithAdressOIB>
    <izvorni_sadrzaj> ZELENI PUT d.o.o., OIB 06819445296, Industrijska cesta 7, 10412 Donja Lomnica</izvorni_sadrzaj>
    <derivirana_varijabla naziv="DomainObject.Predmet.ProtustrankaFormatedWithAdressOIB_1"> ZELENI PUT d.o.o., OIB 06819445296, Industrijska cesta 7, 10412 Donja Lomnica</derivirana_varijabla>
  </DomainObject.Predmet.ProtustrankaFormatedWithAdressOIB>
  <DomainObject.Predmet.ProtustrankaWithAdress>
    <izvorni_sadrzaj>ZELENI PUT d.o.o. Industrijska cesta 7, 10412 Donja Lomnica</izvorni_sadrzaj>
    <derivirana_varijabla naziv="DomainObject.Predmet.ProtustrankaWithAdress_1">ZELENI PUT d.o.o. Industrijska cesta 7, 10412 Donja Lomnica</derivirana_varijabla>
  </DomainObject.Predmet.ProtustrankaWithAdress>
  <DomainObject.Predmet.ProtustrankaWithAdressOIB>
    <izvorni_sadrzaj>ZELENI PUT d.o.o., OIB 06819445296, Industrijska cesta 7, 10412 Donja Lomnica</izvorni_sadrzaj>
    <derivirana_varijabla naziv="DomainObject.Predmet.ProtustrankaWithAdressOIB_1">ZELENI PUT d.o.o., OIB 06819445296, Industrijska cesta 7, 10412 Donja Lomnica</derivirana_varijabla>
  </DomainObject.Predmet.ProtustrankaWithAdressOIB>
  <DomainObject.Predmet.ProtustrankaNazivFormated>
    <izvorni_sadrzaj>ZELENI PUT d.o.o.</izvorni_sadrzaj>
    <derivirana_varijabla naziv="DomainObject.Predmet.ProtustrankaNazivFormated_1">ZELENI PUT d.o.o.</derivirana_varijabla>
  </DomainObject.Predmet.ProtustrankaNazivFormated>
  <DomainObject.Predmet.ProtustrankaNazivFormatedOIB>
    <izvorni_sadrzaj>ZELENI PUT d.o.o., OIB 06819445296</izvorni_sadrzaj>
    <derivirana_varijabla naziv="DomainObject.Predmet.ProtustrankaNazivFormatedOIB_1">ZELENI PUT d.o.o., OIB 06819445296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ZELENI PUT d.o.o.</izvorni_sadrzaj>
    <derivirana_varijabla naziv="DomainObject.Predmet.StrankaFormated_1">  ZELENI PUT d.o.o.</derivirana_varijabla>
  </DomainObject.Predmet.StrankaFormated>
  <DomainObject.Predmet.StrankaFormatedOIB>
    <izvorni_sadrzaj>  ZELENI PUT d.o.o., OIB 06819445296</izvorni_sadrzaj>
    <derivirana_varijabla naziv="DomainObject.Predmet.StrankaFormatedOIB_1">  ZELENI PUT d.o.o., OIB 06819445296</derivirana_varijabla>
  </DomainObject.Predmet.StrankaFormatedOIB>
  <DomainObject.Predmet.StrankaFormatedWithAdress>
    <izvorni_sadrzaj> ZELENI PUT d.o.o., Industrijska cesta 7, 10412 Donja Lomnica</izvorni_sadrzaj>
    <derivirana_varijabla naziv="DomainObject.Predmet.StrankaFormatedWithAdress_1"> ZELENI PUT d.o.o., Industrijska cesta 7, 10412 Donja Lomnica</derivirana_varijabla>
  </DomainObject.Predmet.StrankaFormatedWithAdress>
  <DomainObject.Predmet.StrankaFormatedWithAdressOIB>
    <izvorni_sadrzaj> ZELENI PUT d.o.o., OIB 06819445296, Industrijska cesta 7, 10412 Donja Lomnica</izvorni_sadrzaj>
    <derivirana_varijabla naziv="DomainObject.Predmet.StrankaFormatedWithAdressOIB_1"> ZELENI PUT d.o.o., OIB 06819445296, Industrijska cesta 7, 10412 Donja Lomnica</derivirana_varijabla>
  </DomainObject.Predmet.StrankaFormatedWithAdressOIB>
  <DomainObject.Predmet.StrankaWithAdress>
    <izvorni_sadrzaj>ZELENI PUT d.o.o. Industrijska cesta 7,10412 Donja Lomnica</izvorni_sadrzaj>
    <derivirana_varijabla naziv="DomainObject.Predmet.StrankaWithAdress_1">ZELENI PUT d.o.o. Industrijska cesta 7,10412 Donja Lomnica</derivirana_varijabla>
  </DomainObject.Predmet.StrankaWithAdress>
  <DomainObject.Predmet.StrankaWithAdressOIB>
    <izvorni_sadrzaj>ZELENI PUT d.o.o., OIB 06819445296, Industrijska cesta 7,10412 Donja Lomnica</izvorni_sadrzaj>
    <derivirana_varijabla naziv="DomainObject.Predmet.StrankaWithAdressOIB_1">ZELENI PUT d.o.o., OIB 06819445296, Industrijska cesta 7,10412 Donja Lomnica</derivirana_varijabla>
  </DomainObject.Predmet.StrankaWithAdressOIB>
  <DomainObject.Predmet.StrankaNazivFormated>
    <izvorni_sadrzaj>ZELENI PUT d.o.o.</izvorni_sadrzaj>
    <derivirana_varijabla naziv="DomainObject.Predmet.StrankaNazivFormated_1">ZELENI PUT d.o.o.</derivirana_varijabla>
  </DomainObject.Predmet.StrankaNazivFormated>
  <DomainObject.Predmet.StrankaNazivFormatedOIB>
    <izvorni_sadrzaj>ZELENI PUT d.o.o., OIB 06819445296</izvorni_sadrzaj>
    <derivirana_varijabla naziv="DomainObject.Predmet.StrankaNazivFormatedOIB_1">ZELENI PUT d.o.o., OIB 06819445296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ZELENI PUT d.o.o.</item>
    </izvorni_sadrzaj>
    <derivirana_varijabla naziv="DomainObject.Predmet.StrankaListFormated_1">
      <item>ZELENI PUT d.o.o.</item>
    </derivirana_varijabla>
  </DomainObject.Predmet.StrankaListFormated>
  <DomainObject.Predmet.StrankaListFormatedOIB>
    <izvorni_sadrzaj>
      <item>ZELENI PUT d.o.o., OIB 06819445296</item>
    </izvorni_sadrzaj>
    <derivirana_varijabla naziv="DomainObject.Predmet.StrankaListFormatedOIB_1">
      <item>ZELENI PUT d.o.o., OIB 06819445296</item>
    </derivirana_varijabla>
  </DomainObject.Predmet.StrankaListFormatedOIB>
  <DomainObject.Predmet.StrankaListFormatedWithAdress>
    <izvorni_sadrzaj>
      <item>ZELENI PUT d.o.o., Industrijska cesta 7, 10412 Donja Lomnica</item>
    </izvorni_sadrzaj>
    <derivirana_varijabla naziv="DomainObject.Predmet.StrankaListFormatedWithAdress_1">
      <item>ZELENI PUT d.o.o., Industrijska cesta 7, 10412 Donja Lomnica</item>
    </derivirana_varijabla>
  </DomainObject.Predmet.StrankaListFormatedWithAdress>
  <DomainObject.Predmet.StrankaListFormatedWithAdressOIB>
    <izvorni_sadrzaj>
      <item>ZELENI PUT d.o.o., OIB 06819445296, Industrijska cesta 7, 10412 Donja Lomnica</item>
    </izvorni_sadrzaj>
    <derivirana_varijabla naziv="DomainObject.Predmet.StrankaListFormatedWithAdressOIB_1">
      <item>ZELENI PUT d.o.o., OIB 06819445296, Industrijska cesta 7, 10412 Donja Lomnica</item>
    </derivirana_varijabla>
  </DomainObject.Predmet.StrankaListFormatedWithAdressOIB>
  <DomainObject.Predmet.StrankaListNazivFormated>
    <izvorni_sadrzaj>
      <item>ZELENI PUT d.o.o.</item>
    </izvorni_sadrzaj>
    <derivirana_varijabla naziv="DomainObject.Predmet.StrankaListNazivFormated_1">
      <item>ZELENI PUT d.o.o.</item>
    </derivirana_varijabla>
  </DomainObject.Predmet.StrankaListNazivFormated>
  <DomainObject.Predmet.StrankaListNazivFormatedOIB>
    <izvorni_sadrzaj>
      <item>ZELENI PUT d.o.o., OIB 06819445296</item>
    </izvorni_sadrzaj>
    <derivirana_varijabla naziv="DomainObject.Predmet.StrankaListNazivFormatedOIB_1">
      <item>ZELENI PUT d.o.o., OIB 06819445296</item>
    </derivirana_varijabla>
  </DomainObject.Predmet.StrankaListNazivFormatedOIB>
  <DomainObject.Predmet.ProtuStrankaListFormated>
    <izvorni_sadrzaj>
      <item>ZELENI PUT d.o.o.</item>
    </izvorni_sadrzaj>
    <derivirana_varijabla naziv="DomainObject.Predmet.ProtuStrankaListFormated_1">
      <item>ZELENI PUT d.o.o.</item>
    </derivirana_varijabla>
  </DomainObject.Predmet.ProtuStrankaListFormated>
  <DomainObject.Predmet.ProtuStrankaListFormatedOIB>
    <izvorni_sadrzaj>
      <item>ZELENI PUT d.o.o., OIB 06819445296</item>
    </izvorni_sadrzaj>
    <derivirana_varijabla naziv="DomainObject.Predmet.ProtuStrankaListFormatedOIB_1">
      <item>ZELENI PUT d.o.o., OIB 06819445296</item>
    </derivirana_varijabla>
  </DomainObject.Predmet.ProtuStrankaListFormatedOIB>
  <DomainObject.Predmet.ProtuStrankaListFormatedWithAdress>
    <izvorni_sadrzaj>
      <item>ZELENI PUT d.o.o., Industrijska cesta 7, 10412 Donja Lomnica</item>
    </izvorni_sadrzaj>
    <derivirana_varijabla naziv="DomainObject.Predmet.ProtuStrankaListFormatedWithAdress_1">
      <item>ZELENI PUT d.o.o., Industrijska cesta 7, 10412 Donja Lomnica</item>
    </derivirana_varijabla>
  </DomainObject.Predmet.ProtuStrankaListFormatedWithAdress>
  <DomainObject.Predmet.ProtuStrankaListFormatedWithAdressOIB>
    <izvorni_sadrzaj>
      <item>ZELENI PUT d.o.o., OIB 06819445296, Industrijska cesta 7, 10412 Donja Lomnica</item>
    </izvorni_sadrzaj>
    <derivirana_varijabla naziv="DomainObject.Predmet.ProtuStrankaListFormatedWithAdressOIB_1">
      <item>ZELENI PUT d.o.o., OIB 06819445296, Industrijska cesta 7, 10412 Donja Lomnica</item>
    </derivirana_varijabla>
  </DomainObject.Predmet.ProtuStrankaListFormatedWithAdressOIB>
  <DomainObject.Predmet.ProtuStrankaListNazivFormated>
    <izvorni_sadrzaj>
      <item>ZELENI PUT d.o.o.</item>
    </izvorni_sadrzaj>
    <derivirana_varijabla naziv="DomainObject.Predmet.ProtuStrankaListNazivFormated_1">
      <item>ZELENI PUT d.o.o.</item>
    </derivirana_varijabla>
  </DomainObject.Predmet.ProtuStrankaListNazivFormated>
  <DomainObject.Predmet.ProtuStrankaListNazivFormatedOIB>
    <izvorni_sadrzaj>
      <item>ZELENI PUT d.o.o., OIB 06819445296</item>
    </izvorni_sadrzaj>
    <derivirana_varijabla naziv="DomainObject.Predmet.ProtuStrankaListNazivFormatedOIB_1">
      <item>ZELENI PUT d.o.o., OIB 06819445296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ZELENI PUT d.o.o.</izvorni_sadrzaj>
    <derivirana_varijabla naziv="DomainObject.Predmet.StrankaIDrugi_1">ZELENI PUT d.o.o.</derivirana_varijabla>
  </DomainObject.Predmet.StrankaIDrugi>
  <DomainObject.Predmet.ProtustrankaIDrugi>
    <izvorni_sadrzaj>ZELENI PUT d.o.o.</izvorni_sadrzaj>
    <derivirana_varijabla naziv="DomainObject.Predmet.ProtustrankaIDrugi_1">ZELENI PUT d.o.o.</derivirana_varijabla>
  </DomainObject.Predmet.ProtustrankaIDrugi>
  <DomainObject.Predmet.StrankaIDrugiAdressOIB>
    <izvorni_sadrzaj>ZELENI PUT d.o.o., OIB 06819445296, Industrijska cesta 7, 10412 Donja Lomnica</izvorni_sadrzaj>
    <derivirana_varijabla naziv="DomainObject.Predmet.StrankaIDrugiAdressOIB_1">ZELENI PUT d.o.o., OIB 06819445296, Industrijska cesta 7, 10412 Donja Lomnica</derivirana_varijabla>
  </DomainObject.Predmet.StrankaIDrugiAdressOIB>
  <DomainObject.Predmet.ProtustrankaIDrugiAdressOIB>
    <izvorni_sadrzaj>ZELENI PUT d.o.o., OIB 06819445296, Industrijska cesta 7, 10412 Donja Lomnica</izvorni_sadrzaj>
    <derivirana_varijabla naziv="DomainObject.Predmet.ProtustrankaIDrugiAdressOIB_1">ZELENI PUT d.o.o., OIB 06819445296, Industrijska cesta 7,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PUT d.o.o.</item>
      <item>ZELENI PUT d.o.o.</item>
    </izvorni_sadrzaj>
    <derivirana_varijabla naziv="DomainObject.Predmet.SudioniciListNaziv_1">
      <item>ZELENI PUT d.o.o.</item>
      <item>ZELENI PUT d.o.o.</item>
    </derivirana_varijabla>
  </DomainObject.Predmet.SudioniciListNaziv>
  <DomainObject.Predmet.SudioniciListAdressOIB>
    <izvorni_sadrzaj>
      <item>ZELENI PUT d.o.o., OIB 06819445296, Industrijska cesta 7,10412 Donja Lomnica</item>
      <item>ZELENI PUT d.o.o., OIB 06819445296, Industrijska cesta 7,10412 Donja Lomnica</item>
    </izvorni_sadrzaj>
    <derivirana_varijabla naziv="DomainObject.Predmet.SudioniciListAdressOIB_1">
      <item>ZELENI PUT d.o.o., OIB 06819445296, Industrijska cesta 7,10412 Donja Lomnica</item>
      <item>ZELENI PUT d.o.o., OIB 06819445296, Industrijska cesta 7,10412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06819445296</item>
      <item>, OIB 06819445296</item>
    </izvorni_sadrzaj>
    <derivirana_varijabla naziv="DomainObject.Predmet.SudioniciListNazivOIB_1">
      <item>, OIB 06819445296</item>
      <item>, OIB 06819445296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D022D-DD6D-4E90-81C5-EA77C295CFF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494</properties:Words>
  <properties:Characters>2861</properties:Characters>
  <properties:Lines>76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2019-05-16T11:43:00Z</dcterms:created>
  <dc:creator>nmarkovic</dc:creator>
  <cp:lastModifiedBy>Valentina Delač</cp:lastModifiedBy>
  <cp:lastPrinted>2019-05-16T11:47:00Z</cp:lastPrinted>
  <dcterms:modified xmlns:xsi="http://www.w3.org/2001/XMLSchema-instance" xsi:type="dcterms:W3CDTF">2019-05-16T11:47:00Z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(Zeleni put odbačaj prijedloga stečajni razlog.docx)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