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413c" w14:paraId="765413c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AVION ELEKTRONIKA d.o.o. Poreč, Nova Vas, Gediči 31, OIB 39124695303, MBS 040212692, 7. ožujka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Otvara se skraćeni stečajni postupak nad dužnikom AVION ELEKTRONIKA d.o.o. Poreč, Nova Vas, Gediči 31, OIB 39124695303, MBS 040212692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AC1DC2">
        <w:t xml:space="preserve">Lovorka Juranović iz Rijeke, Verdieva 6/III, OIB </w:t>
      </w:r>
      <w:r w:rsidR="00AC1DC2" w:rsidRPr="00AC1DC2">
        <w:t>83481633615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 AVION ELEKTRONIKA d.o.o. Poreč, Nova Vas, Gediči 31, OIB 39124695303, MBS 040212692.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 Ovo rješenje objavit će se na mrežnoj stranici e-Oglasna ploča sudova i po pravomoćnosti dostaviti sudskom registru ovog suda radi brisanja dužnika AVION ELEKTRONIKA d.o.o. Poreč, Nova Vas, Gediči 31, OIB 39124695303, MBS 040212692.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2. siječnja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AVION ELEKTRONIKA d.o.o. Poreč.</w:t>
      </w:r>
    </w:p>
    <w:p w:rsidRDefault="00AC1DC2" w:rsidP="00AC1DC2" w:rsidR="00AC1DC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1. siječnja 2018. imao neizvršene osnove za plaćanje u neprekinutom razdoblju od 120 dana u ukupnom iznosu 8.618,12 kn) i da za dužnika nisu ispunjene pretpostavke za pokretanje drugog postupka radi brisanja iz sudskog registra, što je utvrđeno uvidom u zahtjev Financijske agencije i izvadak iz sudskog registra za dužnika (listovi 1-</w:t>
      </w:r>
      <w:r w:rsidR="00921D24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921D24">
        <w:rPr>
          <w:rFonts w:eastAsiaTheme="minorHAnsi"/>
          <w:lang w:eastAsia="en-US"/>
        </w:rPr>
        <w:t>10. siječnja</w:t>
      </w:r>
      <w:r>
        <w:rPr>
          <w:rFonts w:eastAsiaTheme="minorHAnsi"/>
          <w:lang w:eastAsia="en-US"/>
        </w:rPr>
        <w:t xml:space="preserve"> 201</w:t>
      </w:r>
      <w:r w:rsidR="00921D24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921D24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St-6/201</w:t>
      </w:r>
      <w:r w:rsidR="00921D2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7. ožujka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5D1D1B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AVION ELEKTRONIKA d.o.o. Poreč, Nova Vas, Gediči 31,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Ministarstvo financija, Porezna uprava, </w:t>
      </w:r>
      <w:r w:rsidR="00C4433F">
        <w:rPr>
          <w:rFonts w:cs="Times New Roman" w:eastAsia="Times New Roman"/>
          <w:szCs w:val="20"/>
        </w:rPr>
        <w:t>Područni ured Istra, Primorje, Lika, Ispostava Pazin, 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921D24">
        <w:t>Lovorka Juranović iz Rijeke, Verdieva 6/III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753A2E" w:rsidR="00753A2E"/>
    <w:sectPr w:rsidSect="00C4433F" w:rsidR="00753A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C4433F" w:rsidR="00C4433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5B8">
          <w:rPr>
            <w:noProof/>
          </w:rPr>
          <w:t>2</w:t>
        </w:r>
        <w:r>
          <w:fldChar w:fldCharType="end"/>
        </w:r>
        <w:r>
          <w:tab/>
          <w:t>1 St-6/2018-5</w:t>
        </w:r>
      </w:p>
      <w:p w:rsidRDefault="00BA05B8" w:rsidR="00C4433F">
        <w:pPr>
          <w:pStyle w:val="Zaglavlje"/>
          <w:jc w:val="center"/>
        </w:pPr>
      </w:p>
    </w:sdtContent>
  </w:sdt>
  <w:p w:rsidRDefault="00C4433F" w:rsidR="00C443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St-6/2018-5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4A2A9C"/>
    <w:rsid w:val="005703E9"/>
    <w:rsid w:val="005D1D1B"/>
    <w:rsid w:val="006575F1"/>
    <w:rsid w:val="00753A2E"/>
    <w:rsid w:val="007B497E"/>
    <w:rsid w:val="00921D24"/>
    <w:rsid w:val="00AC1DC2"/>
    <w:rsid w:val="00BA05B8"/>
    <w:rsid w:val="00C4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5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05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05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05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5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05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05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05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AVION ELEKTRONIKA d.o.o. POREČ, Nova Vas</izvorni_sadrzaj>
    <derivirana_varijabla naziv="DomainObject.Predmet.ProtustrankaFormated_1">  AVION ELEKTRONIKA d.o.o. POREČ, Nova Vas</derivirana_varijabla>
  </DomainObject.Predmet.ProtustrankaFormated>
  <DomainObject.Predmet.ProtustrankaFormatedOIB>
    <izvorni_sadrzaj>  AVION ELEKTRONIKA d.o.o. POREČ, Nova Vas, OIB 39124695303</izvorni_sadrzaj>
    <derivirana_varijabla naziv="DomainObject.Predmet.ProtustrankaFormatedOIB_1">  AVION ELEKTRONIKA d.o.o. POREČ, Nova Vas, OIB 39124695303</derivirana_varijabla>
  </DomainObject.Predmet.ProtustrankaFormatedOIB>
  <DomainObject.Predmet.ProtustrankaFormatedWithAdress>
    <izvorni_sadrzaj> AVION ELEKTRONIKA d.o.o. POREČ, Nova Vas, Nova Vas, Gediči 31, 52440 Poreč</izvorni_sadrzaj>
    <derivirana_varijabla naziv="DomainObject.Predmet.ProtustrankaFormatedWithAdress_1"> AVION ELEKTRONIKA d.o.o. POREČ, Nova Vas, Nova Vas, Gediči 31, 52440 Poreč</derivirana_varijabla>
  </DomainObject.Predmet.ProtustrankaFormatedWithAdress>
  <DomainObject.Predmet.ProtustrankaFormatedWithAdressOIB>
    <izvorni_sadrzaj> AVION ELEKTRONIKA d.o.o. POREČ, Nova Vas, OIB 39124695303, Nova Vas, Gediči 31, 52440 Poreč</izvorni_sadrzaj>
    <derivirana_varijabla naziv="DomainObject.Predmet.ProtustrankaFormatedWithAdressOIB_1"> AVION ELEKTRONIKA d.o.o. POREČ, Nova Vas, OIB 39124695303, Nova Vas, Gediči 31, 52440 Poreč</derivirana_varijabla>
  </DomainObject.Predmet.ProtustrankaFormatedWithAdressOIB>
  <DomainObject.Predmet.ProtustrankaWithAdress>
    <izvorni_sadrzaj>AVION ELEKTRONIKA d.o.o. POREČ, Nova Vas Nova Vas, Gediči 31, 52440 Poreč</izvorni_sadrzaj>
    <derivirana_varijabla naziv="DomainObject.Predmet.ProtustrankaWithAdress_1">AVION ELEKTRONIKA d.o.o. POREČ, Nova Vas Nova Vas, Gediči 31, 52440 Poreč</derivirana_varijabla>
  </DomainObject.Predmet.ProtustrankaWithAdress>
  <DomainObject.Predmet.ProtustrankaWithAdressOIB>
    <izvorni_sadrzaj>AVION ELEKTRONIKA d.o.o. POREČ, Nova Vas, OIB 39124695303, Nova Vas, Gediči 31, 52440 Poreč</izvorni_sadrzaj>
    <derivirana_varijabla naziv="DomainObject.Predmet.ProtustrankaWithAdressOIB_1">AVION ELEKTRONIKA d.o.o. POREČ, Nova Vas, OIB 39124695303, Nova Vas, Gediči 31, 52440 Poreč</derivirana_varijabla>
  </DomainObject.Predmet.ProtustrankaWithAdressOIB>
  <DomainObject.Predmet.ProtustrankaNazivFormated>
    <izvorni_sadrzaj>AVION ELEKTRONIKA d.o.o. POREČ, Nova Vas</izvorni_sadrzaj>
    <derivirana_varijabla naziv="DomainObject.Predmet.ProtustrankaNazivFormated_1">AVION ELEKTRONIKA d.o.o. POREČ, Nova Vas</derivirana_varijabla>
  </DomainObject.Predmet.ProtustrankaNazivFormated>
  <DomainObject.Predmet.ProtustrankaNazivFormatedOIB>
    <izvorni_sadrzaj>AVION ELEKTRONIKA d.o.o. POREČ, Nova Vas, OIB 39124695303</izvorni_sadrzaj>
    <derivirana_varijabla naziv="DomainObject.Predmet.ProtustrankaNazivFormatedOIB_1">AVION ELEKTRONIKA d.o.o. POREČ, Nova Vas, OIB 39124695303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8616.12</izvorni_sadrzaj>
    <derivirana_varijabla naziv="DomainObject.Predmet.TrenutnaVrijednost_1">8616.12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AVION ELEKTRONIKA d.o.o. POREČ, Nova Vas</item>
    </izvorni_sadrzaj>
    <derivirana_varijabla naziv="DomainObject.Predmet.ProtuStrankaListFormated_1">
      <item>AVION ELEKTRONIKA d.o.o. POREČ, Nova Vas</item>
    </derivirana_varijabla>
  </DomainObject.Predmet.ProtuStrankaListFormated>
  <DomainObject.Predmet.ProtuStrankaListFormatedOIB>
    <izvorni_sadrzaj>
      <item>AVION ELEKTRONIKA d.o.o. POREČ, Nova Vas, OIB 39124695303</item>
    </izvorni_sadrzaj>
    <derivirana_varijabla naziv="DomainObject.Predmet.ProtuStrankaListFormatedOIB_1">
      <item>AVION ELEKTRONIKA d.o.o. POREČ, Nova Vas, OIB 39124695303</item>
    </derivirana_varijabla>
  </DomainObject.Predmet.ProtuStrankaListFormatedOIB>
  <DomainObject.Predmet.ProtuStrankaListFormatedWithAdress>
    <izvorni_sadrzaj>
      <item>AVION ELEKTRONIKA d.o.o. POREČ, Nova Vas, Nova Vas, Gediči 31, 52440 Poreč</item>
    </izvorni_sadrzaj>
    <derivirana_varijabla naziv="DomainObject.Predmet.ProtuStrankaListFormatedWithAdress_1">
      <item>AVION ELEKTRONIKA d.o.o. POREČ, Nova Vas, Nova Vas, Gediči 31, 52440 Poreč</item>
    </derivirana_varijabla>
  </DomainObject.Predmet.ProtuStrankaListFormatedWithAdress>
  <DomainObject.Predmet.ProtuStrankaListFormatedWithAdressOIB>
    <izvorni_sadrzaj>
      <item>AVION ELEKTRONIKA d.o.o. POREČ, Nova Vas, OIB 39124695303, Nova Vas, Gediči 31, 52440 Poreč</item>
    </izvorni_sadrzaj>
    <derivirana_varijabla naziv="DomainObject.Predmet.ProtuStrankaListFormatedWithAdressOIB_1">
      <item>AVION ELEKTRONIKA d.o.o. POREČ, Nova Vas, OIB 39124695303, Nova Vas, Gediči 31, 52440 Poreč</item>
    </derivirana_varijabla>
  </DomainObject.Predmet.ProtuStrankaListFormatedWithAdressOIB>
  <DomainObject.Predmet.ProtuStrankaListNazivFormated>
    <izvorni_sadrzaj>
      <item>AVION ELEKTRONIKA d.o.o. POREČ, Nova Vas</item>
    </izvorni_sadrzaj>
    <derivirana_varijabla naziv="DomainObject.Predmet.ProtuStrankaListNazivFormated_1">
      <item>AVION ELEKTRONIKA d.o.o. POREČ, Nova Vas</item>
    </derivirana_varijabla>
  </DomainObject.Predmet.ProtuStrankaListNazivFormated>
  <DomainObject.Predmet.ProtuStrankaListNazivFormatedOIB>
    <izvorni_sadrzaj>
      <item>AVION ELEKTRONIKA d.o.o. POREČ, Nova Vas, OIB 39124695303</item>
    </izvorni_sadrzaj>
    <derivirana_varijabla naziv="DomainObject.Predmet.ProtuStrankaListNazivFormatedOIB_1">
      <item>AVION ELEKTRONIKA d.o.o. POREČ, Nova Vas, OIB 39124695303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AVION ELEKTRONIKA d.o.o. POREČ, Nova Vas</izvorni_sadrzaj>
    <derivirana_varijabla naziv="DomainObject.Predmet.ProtustrankaIDrugi_1">AVION ELEKTRONIKA d.o.o. POREČ, Nova Vas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AVION ELEKTRONIKA d.o.o. POREČ, Nova Vas, OIB 39124695303, Nova Vas, Gediči 31, 52440 Poreč</izvorni_sadrzaj>
    <derivirana_varijabla naziv="DomainObject.Predmet.ProtustrankaIDrugiAdressOIB_1">AVION ELEKTRONIKA d.o.o. POREČ, Nova Vas, OIB 39124695303, Nova Vas, Gediči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AVION ELEKTRONIKA d.o.o. POREČ, Nova Vas</item>
    </izvorni_sadrzaj>
    <derivirana_varijabla naziv="DomainObject.Predmet.SudioniciListNaziv_1">
      <item>FINANCIJSKA AGENCIJA, RC RIJEKA, PODRUŽNICA PULA, PULA</item>
      <item>AVION ELEKTRONIKA d.o.o. POREČ, Nova Vas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AVION ELEKTRONIKA d.o.o. POREČ, Nova Vas, OIB 39124695303, Nova Vas, Gediči 31,52440 Poreč</item>
    </izvorni_sadrzaj>
    <derivirana_varijabla naziv="DomainObject.Predmet.SudioniciListAdressOIB_1">
      <item>FINANCIJSKA AGENCIJA, RC RIJEKA, PODRUŽNICA PULA, PULA, OIB 85821130368, Frana Kurelca 8,51000 Rijeka</item>
      <item>AVION ELEKTRONIKA d.o.o. POREČ, Nova Vas, OIB 39124695303, Nova Vas, Gediči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39124695303</item>
    </izvorni_sadrzaj>
    <derivirana_varijabla naziv="DomainObject.Predmet.SudioniciListNazivOIB_1">
      <item>, OIB 85821130368</item>
      <item>, OIB 39124695303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3397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2018-03-07T07:49:00Z</dcterms:created>
  <dc:creator>Lorena Paris Aničić</dc:creator>
  <cp:lastModifiedBy>Lorena Paris Aničić</cp:lastModifiedBy>
  <cp:lastPrinted>2018-03-07T07:47:00Z</cp:lastPrinted>
  <dcterms:modified xmlns:xsi="http://www.w3.org/2001/XMLSchema-instance" xsi:type="dcterms:W3CDTF">2018-03-07T07:50:00Z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St-6-18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