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f241" w14:paraId="fb8f24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F46B9E">
        <w:t xml:space="preserve"> St-3283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C167E1" w:rsidRPr="00CA2941">
        <w:t>EL-SOM GRADNJA d.o.o., Zagreb, Posedarska 94, OIB: 23546081078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F46B9E">
        <w:t>177.245,15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018"/>
    <w:rsid w:val="00114EAD"/>
    <w:rsid w:val="001200C9"/>
    <w:rsid w:val="00185571"/>
    <w:rsid w:val="00186AF0"/>
    <w:rsid w:val="001C5332"/>
    <w:rsid w:val="001E50FB"/>
    <w:rsid w:val="001F6933"/>
    <w:rsid w:val="00205DD0"/>
    <w:rsid w:val="00230A63"/>
    <w:rsid w:val="0023674A"/>
    <w:rsid w:val="00260A58"/>
    <w:rsid w:val="00263D6D"/>
    <w:rsid w:val="00264D19"/>
    <w:rsid w:val="00292776"/>
    <w:rsid w:val="00297E94"/>
    <w:rsid w:val="002A51C3"/>
    <w:rsid w:val="002B0B8C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0E58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8FE"/>
    <w:rsid w:val="009419D8"/>
    <w:rsid w:val="00946FC6"/>
    <w:rsid w:val="00954CAD"/>
    <w:rsid w:val="0097400B"/>
    <w:rsid w:val="009C2CE4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BF67DE"/>
    <w:rsid w:val="00C04680"/>
    <w:rsid w:val="00C167E1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66226"/>
    <w:rsid w:val="00D94805"/>
    <w:rsid w:val="00DB7171"/>
    <w:rsid w:val="00DD3C7E"/>
    <w:rsid w:val="00E02DBC"/>
    <w:rsid w:val="00E811DF"/>
    <w:rsid w:val="00EB6927"/>
    <w:rsid w:val="00EC3302"/>
    <w:rsid w:val="00ED5773"/>
    <w:rsid w:val="00ED6AA8"/>
    <w:rsid w:val="00F034D3"/>
    <w:rsid w:val="00F46B9E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1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1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1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1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1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1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1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1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1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1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3283</izvorni_sadrzaj>
    <derivirana_varijabla naziv="DomainObject.Predmet.Broj_1">3283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St-3283/2015</izvorni_sadrzaj>
    <derivirana_varijabla naziv="DomainObject.Predmet.OznakaBroj_1">St-3283/2015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EL-SOM GRADNJA d.o.o. zastupanog po punomoćniku SAMID OMEROVIĆ</izvorni_sadrzaj>
    <derivirana_varijabla naziv="DomainObject.Predmet.ProtustrankaFormated_1">  EL-SOM GRADNJA d.o.o. zastupanog po punomoćniku SAMID OMEROVIĆ</derivirana_varijabla>
  </DomainObject.Predmet.ProtustrankaFormated>
  <DomainObject.Predmet.ProtustrankaFormatedOIB>
    <izvorni_sadrzaj>  EL-SOM GRADNJA d.o.o., OIB 23546081078 zastupanog po punomoćniku SAMID OMEROVIĆ</izvorni_sadrzaj>
    <derivirana_varijabla naziv="DomainObject.Predmet.ProtustrankaFormatedOIB_1">  EL-SOM GRADNJA d.o.o., OIB 23546081078 zastupanog po punomoćniku SAMID OMEROVIĆ</derivirana_varijabla>
  </DomainObject.Predmet.ProtustrankaFormatedOIB>
  <DomainObject.Predmet.ProtustrankaFormatedWithAdress>
    <izvorni_sadrzaj> EL-SOM GRADNJA d.o.o., Posedarska 94, 10000 Zagreb zastupanog po punomoćniku SAMID OMEROVIĆ</izvorni_sadrzaj>
    <derivirana_varijabla naziv="DomainObject.Predmet.ProtustrankaFormatedWithAdress_1"> EL-SOM GRADNJA d.o.o., Posedarska 94, 10000 Zagreb zastupanog po punomoćniku SAMID OMEROVIĆ</derivirana_varijabla>
  </DomainObject.Predmet.ProtustrankaFormatedWithAdress>
  <DomainObject.Predmet.ProtustrankaFormatedWithAdressOIB>
    <izvorni_sadrzaj> EL-SOM GRADNJA d.o.o., OIB 23546081078, Posedarska 94, 10000 Zagreb zastupanog po punomoćniku SAMID OMEROVIĆ</izvorni_sadrzaj>
    <derivirana_varijabla naziv="DomainObject.Predmet.ProtustrankaFormatedWithAdressOIB_1"> EL-SOM GRADNJA d.o.o., OIB 23546081078, Posedarska 94, 10000 Zagreb zastupanog po punomoćniku SAMID OMEROVIĆ</derivirana_varijabla>
  </DomainObject.Predmet.ProtustrankaFormatedWithAdressOIB>
  <DomainObject.Predmet.ProtustrankaWithAdress>
    <izvorni_sadrzaj>EL-SOM GRADNJA d.o.o. Posedarska 94, 10000 Zagreb</izvorni_sadrzaj>
    <derivirana_varijabla naziv="DomainObject.Predmet.ProtustrankaWithAdress_1">EL-SOM GRADNJA d.o.o. Posedarska 94, 10000 Zagreb</derivirana_varijabla>
  </DomainObject.Predmet.ProtustrankaWithAdress>
  <DomainObject.Predmet.ProtustrankaWithAdressOIB>
    <izvorni_sadrzaj>EL-SOM GRADNJA d.o.o., OIB 23546081078, Posedarska 94, 10000 Zagreb</izvorni_sadrzaj>
    <derivirana_varijabla naziv="DomainObject.Predmet.ProtustrankaWithAdressOIB_1">EL-SOM GRADNJA d.o.o., OIB 23546081078, Posedarska 94, 10000 Zagreb</derivirana_varijabla>
  </DomainObject.Predmet.ProtustrankaWithAdressOIB>
  <DomainObject.Predmet.ProtustrankaNazivFormated>
    <izvorni_sadrzaj>EL-SOM GRADNJA d.o.o.</izvorni_sadrzaj>
    <derivirana_varijabla naziv="DomainObject.Predmet.ProtustrankaNazivFormated_1">EL-SOM GRADNJA d.o.o.</derivirana_varijabla>
  </DomainObject.Predmet.ProtustrankaNazivFormated>
  <DomainObject.Predmet.ProtustrankaNazivFormatedOIB>
    <izvorni_sadrzaj>EL-SOM GRADNJA d.o.o., OIB 23546081078</izvorni_sadrzaj>
    <derivirana_varijabla naziv="DomainObject.Predmet.ProtustrankaNazivFormatedOIB_1">EL-SOM GRADNJA d.o.o., OIB 23546081078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EL-SOM GRADNJA d.o.o. zastupanog po punomoćniku SAMID OMEROVIĆ</item>
    </izvorni_sadrzaj>
    <derivirana_varijabla naziv="DomainObject.Predmet.ProtuStrankaListFormated_1">
      <item>EL-SOM GRADNJA d.o.o. zastupanog po punomoćniku SAMID OMEROVIĆ</item>
    </derivirana_varijabla>
  </DomainObject.Predmet.ProtuStrankaListFormated>
  <DomainObject.Predmet.ProtuStrankaListFormatedOIB>
    <izvorni_sadrzaj>
      <item>EL-SOM GRADNJA d.o.o., OIB 23546081078 zastupanog po punomoćniku SAMID OMEROVIĆ</item>
    </izvorni_sadrzaj>
    <derivirana_varijabla naziv="DomainObject.Predmet.ProtuStrankaListFormatedOIB_1">
      <item>EL-SOM GRADNJA d.o.o., OIB 23546081078 zastupanog po punomoćniku SAMID OMEROVIĆ</item>
    </derivirana_varijabla>
  </DomainObject.Predmet.ProtuStrankaListFormatedOIB>
  <DomainObject.Predmet.ProtuStrankaListFormatedWithAdress>
    <izvorni_sadrzaj>
      <item>EL-SOM GRADNJA d.o.o., Posedarska 94, 10000 Zagreb zastupanog po punomoćniku SAMID OMEROVIĆ</item>
    </izvorni_sadrzaj>
    <derivirana_varijabla naziv="DomainObject.Predmet.ProtuStrankaListFormatedWithAdress_1">
      <item>EL-SOM GRADNJA d.o.o., Posedarska 94, 10000 Zagreb zastupanog po punomoćniku SAMID OMEROVIĆ</item>
    </derivirana_varijabla>
  </DomainObject.Predmet.ProtuStrankaListFormatedWithAdress>
  <DomainObject.Predmet.ProtuStrankaListFormatedWithAdressOIB>
    <izvorni_sadrzaj>
      <item>EL-SOM GRADNJA d.o.o., OIB 23546081078, Posedarska 94, 10000 Zagreb zastupanog po punomoćniku SAMID OMEROVIĆ</item>
    </izvorni_sadrzaj>
    <derivirana_varijabla naziv="DomainObject.Predmet.ProtuStrankaListFormatedWithAdressOIB_1">
      <item>EL-SOM GRADNJA d.o.o., OIB 23546081078, Posedarska 94, 10000 Zagreb zastupanog po punomoćniku SAMID OMEROVIĆ</item>
    </derivirana_varijabla>
  </DomainObject.Predmet.ProtuStrankaListFormatedWithAdressOIB>
  <DomainObject.Predmet.ProtuStrankaListNazivFormated>
    <izvorni_sadrzaj>
      <item>EL-SOM GRADNJA d.o.o.</item>
    </izvorni_sadrzaj>
    <derivirana_varijabla naziv="DomainObject.Predmet.ProtuStrankaListNazivFormated_1">
      <item>EL-SOM GRADNJA d.o.o.</item>
    </derivirana_varijabla>
  </DomainObject.Predmet.ProtuStrankaListNazivFormated>
  <DomainObject.Predmet.ProtuStrankaListNazivFormatedOIB>
    <izvorni_sadrzaj>
      <item>EL-SOM GRADNJA d.o.o., OIB 23546081078</item>
    </izvorni_sadrzaj>
    <derivirana_varijabla naziv="DomainObject.Predmet.ProtuStrankaListNazivFormatedOIB_1">
      <item>EL-SOM GRADNJA d.o.o., OIB 23546081078</item>
    </derivirana_varijabla>
  </DomainObject.Predmet.ProtuStrankaListNazivFormatedOIB>
  <DomainObject.Predmet.OstaliListFormated>
    <izvorni_sadrzaj>
      <item>SAMID OMEROVIĆ punomoćnik sudionika u postupku EL-SOM GRADNJA d.o.o.</item>
    </izvorni_sadrzaj>
    <derivirana_varijabla naziv="DomainObject.Predmet.OstaliListFormated_1">
      <item>SAMID OMEROVIĆ punomoćnik sudionika u postupku EL-SOM GRADNJA d.o.o.</item>
    </derivirana_varijabla>
  </DomainObject.Predmet.OstaliListFormated>
  <DomainObject.Predmet.OstaliListFormatedOIB>
    <izvorni_sadrzaj>
      <item>SAMID OMEROVIĆ punomoćnik sudionika u postupku EL-SOM GRADNJA d.o.o.</item>
    </izvorni_sadrzaj>
    <derivirana_varijabla naziv="DomainObject.Predmet.OstaliListFormatedOIB_1">
      <item>SAMID OMEROVIĆ punomoćnik sudionika u postupku EL-SOM GRADNJA d.o.o.</item>
    </derivirana_varijabla>
  </DomainObject.Predmet.OstaliListFormatedOIB>
  <DomainObject.Predmet.OstaliListFormatedWithAdress>
    <izvorni_sadrzaj>
      <item>SAMID OMEROVIĆ, Posedarska 94, 10000 Zagreb punomoćnik sudionika u postupku EL-SOM GRADNJA d.o.o.</item>
    </izvorni_sadrzaj>
    <derivirana_varijabla naziv="DomainObject.Predmet.OstaliListFormatedWithAdress_1">
      <item>SAMID OMEROVIĆ, Posedarska 94, 10000 Zagreb punomoćnik sudionika u postupku EL-SOM GRADNJA d.o.o.</item>
    </derivirana_varijabla>
  </DomainObject.Predmet.OstaliListFormatedWithAdress>
  <DomainObject.Predmet.OstaliListFormatedWithAdressOIB>
    <izvorni_sadrzaj>
      <item>SAMID OMEROVIĆ, Posedarska 94, 10000 Zagreb punomoćnik sudionika u postupku EL-SOM GRADNJA d.o.o.</item>
    </izvorni_sadrzaj>
    <derivirana_varijabla naziv="DomainObject.Predmet.OstaliListFormatedWithAdressOIB_1">
      <item>SAMID OMEROVIĆ, Posedarska 94, 10000 Zagreb punomoćnik sudionika u postupku EL-SOM GRADNJA d.o.o.</item>
    </derivirana_varijabla>
  </DomainObject.Predmet.OstaliListFormatedWithAdressOIB>
  <DomainObject.Predmet.OstaliListNazivFormated>
    <izvorni_sadrzaj>
      <item>SAMID OMEROVIĆ</item>
    </izvorni_sadrzaj>
    <derivirana_varijabla naziv="DomainObject.Predmet.OstaliListNazivFormated_1">
      <item>SAMID OMEROVIĆ</item>
    </derivirana_varijabla>
  </DomainObject.Predmet.OstaliListNazivFormated>
  <DomainObject.Predmet.OstaliListNazivFormatedOIB>
    <izvorni_sadrzaj>
      <item>SAMID OMEROVIĆ</item>
    </izvorni_sadrzaj>
    <derivirana_varijabla naziv="DomainObject.Predmet.OstaliListNazivFormatedOIB_1">
      <item>SAMID OMEROVIĆ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EL-SOM GRADNJA d.o.o.</izvorni_sadrzaj>
    <derivirana_varijabla naziv="DomainObject.Predmet.ProtustrankaIDrugi_1">EL-SOM 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EL-SOM GRADNJA d.o.o., OIB 23546081078, Posedarska 94, 10000 Zagreb</izvorni_sadrzaj>
    <derivirana_varijabla naziv="DomainObject.Predmet.ProtustrankaIDrugiAdressOIB_1">EL-SOM GRADNJA d.o.o., OIB 23546081078, Posedarska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EL-SOM GRADNJA d.o.o.</item>
      <item>SAMID OMEROVIĆ</item>
    </izvorni_sadrzaj>
    <derivirana_varijabla naziv="DomainObject.Predmet.SudioniciListNaziv_1">
      <item>FINA Regionalni centar Zagreb</item>
      <item>EL-SOM GRADNJA d.o.o.</item>
      <item>SAMID OMEROVIĆ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EL-SOM GRADNJA d.o.o., OIB 23546081078, Posedarska 94,10000 Zagreb</item>
      <item>SAMID OMEROVIĆ, Posedarska 94,10000 Zagreb</item>
    </izvorni_sadrzaj>
    <derivirana_varijabla naziv="DomainObject.Predmet.SudioniciListAdressOIB_1">
      <item>FINA Regionalni centar Zagreb, OIB 85821130368, Trg svibanjskih žrtava  1995. 1,10000 Zagreb</item>
      <item>EL-SOM GRADNJA d.o.o., OIB 23546081078, Posedarska 94,10000 Zagreb</item>
      <item>SAMID OMEROVIĆ, Posedarska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23546081078</item>
      <item>, OIB null</item>
    </izvorni_sadrzaj>
    <derivirana_varijabla naziv="DomainObject.Predmet.SudioniciListNazivOIB_1">
      <item>, OIB 85821130368</item>
      <item>, OIB 23546081078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1364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2016-01-14T13:34:00Z</dcterms:created>
  <dc:creator>ilukac</dc:creator>
  <cp:lastModifiedBy>Nevenka Furić</cp:lastModifiedBy>
  <cp:lastPrinted>2016-01-14T13:36:00Z</cp:lastPrinted>
  <dcterms:modified xmlns:xsi="http://www.w3.org/2001/XMLSchema-instance" xsi:type="dcterms:W3CDTF">2016-01-14T13:38:00Z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