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0cba8" w14:paraId="3d0cba8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F272A5">
        <w:t>2</w:t>
      </w:r>
      <w:r w:rsidR="0091627F">
        <w:t>5</w:t>
      </w:r>
      <w:r w:rsidR="000E3BC9">
        <w:t>93</w:t>
      </w:r>
      <w:r w:rsidR="00F04FDE">
        <w:t>/</w:t>
      </w:r>
      <w:r w:rsidR="00D641DA">
        <w:t>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DF18EB" w:rsidR="00277C75" w:rsidRPr="00771B25">
      <w:pPr>
        <w:ind w:firstLine="708"/>
        <w:jc w:val="both"/>
        <w:rPr>
          <w:b/>
        </w:rPr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F07461" w:rsidRPr="00F07461">
        <w:rPr>
          <w:b/>
        </w:rPr>
        <w:t>LUMBERJACK j.d.o.o.</w:t>
      </w:r>
      <w:r w:rsidRPr="00822533">
        <w:rPr>
          <w:b/>
        </w:rPr>
        <w:t xml:space="preserve">, </w:t>
      </w:r>
      <w:r w:rsidR="00F07461" w:rsidRPr="00F07461">
        <w:rPr>
          <w:b/>
        </w:rPr>
        <w:t>Maksimirska 94</w:t>
      </w:r>
      <w:r w:rsidR="00DF18EB" w:rsidRPr="00822533">
        <w:rPr>
          <w:b/>
        </w:rPr>
        <w:t xml:space="preserve">, </w:t>
      </w:r>
      <w:r w:rsidR="00D81112" w:rsidRPr="00822533">
        <w:rPr>
          <w:b/>
        </w:rPr>
        <w:t>Zagreb</w:t>
      </w:r>
      <w:r w:rsidRPr="00822533">
        <w:rPr>
          <w:b/>
        </w:rPr>
        <w:t xml:space="preserve">, </w:t>
      </w:r>
      <w:r w:rsidR="00CF73D0" w:rsidRPr="00822533">
        <w:rPr>
          <w:b/>
        </w:rPr>
        <w:t>MBS</w:t>
      </w:r>
      <w:r w:rsidR="00DF18EB" w:rsidRPr="00822533">
        <w:rPr>
          <w:b/>
        </w:rPr>
        <w:t xml:space="preserve">: </w:t>
      </w:r>
      <w:r w:rsidR="00F07461" w:rsidRPr="00F07461">
        <w:rPr>
          <w:b/>
        </w:rPr>
        <w:t>080978003</w:t>
      </w:r>
      <w:r w:rsidRPr="00822533">
        <w:rPr>
          <w:b/>
        </w:rPr>
        <w:t xml:space="preserve">, </w:t>
      </w:r>
      <w:r w:rsidR="00DF18EB" w:rsidRPr="00822533">
        <w:rPr>
          <w:b/>
        </w:rPr>
        <w:t xml:space="preserve">OIB: </w:t>
      </w:r>
      <w:r w:rsidR="00F07461" w:rsidRPr="00F07461">
        <w:rPr>
          <w:b/>
        </w:rPr>
        <w:t>43454153576</w:t>
      </w:r>
      <w:r w:rsidRPr="00822533">
        <w:t>, temeljem</w:t>
      </w:r>
      <w:r>
        <w:t xml:space="preserve"> članka 430. Stečajnog zakona („Narodne novine“ 71/15), dana </w:t>
      </w:r>
      <w:r w:rsidR="00DE4896">
        <w:t>31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F07461" w:rsidRPr="00F07461">
        <w:rPr>
          <w:b/>
        </w:rPr>
        <w:t>LUMBERJACK j.d.o.o.</w:t>
      </w:r>
      <w:r w:rsidR="00F07461" w:rsidRPr="00822533">
        <w:rPr>
          <w:b/>
        </w:rPr>
        <w:t xml:space="preserve">, </w:t>
      </w:r>
      <w:r w:rsidR="00F07461" w:rsidRPr="00F07461">
        <w:rPr>
          <w:b/>
        </w:rPr>
        <w:t>Maksimirska 94</w:t>
      </w:r>
      <w:r w:rsidR="00F07461" w:rsidRPr="00822533">
        <w:rPr>
          <w:b/>
        </w:rPr>
        <w:t xml:space="preserve">, Zagreb, MBS: </w:t>
      </w:r>
      <w:r w:rsidR="00F07461" w:rsidRPr="00F07461">
        <w:rPr>
          <w:b/>
        </w:rPr>
        <w:t>080978003</w:t>
      </w:r>
      <w:r w:rsidR="00F07461" w:rsidRPr="00822533">
        <w:rPr>
          <w:b/>
        </w:rPr>
        <w:t xml:space="preserve">, OIB: </w:t>
      </w:r>
      <w:r w:rsidR="00F07461" w:rsidRPr="00F07461">
        <w:rPr>
          <w:b/>
        </w:rPr>
        <w:t>43454153576</w:t>
      </w:r>
      <w:r>
        <w:t xml:space="preserve">, iznosi </w:t>
      </w:r>
      <w:r w:rsidR="00F07461">
        <w:t>1.084.535,20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7F5973" w:rsidRPr="007F5973">
        <w:t xml:space="preserve">Mijo </w:t>
      </w:r>
      <w:proofErr w:type="spellStart"/>
      <w:r w:rsidR="007F5973" w:rsidRPr="007F5973">
        <w:t>Barkić</w:t>
      </w:r>
      <w:proofErr w:type="spellEnd"/>
      <w:r w:rsidR="007F5973" w:rsidRPr="007F5973">
        <w:t>, OIB: 22278758971</w:t>
      </w:r>
      <w:r w:rsidR="003620DA">
        <w:t xml:space="preserve">, </w:t>
      </w:r>
      <w:r w:rsidR="007F5973" w:rsidRPr="007F5973">
        <w:t xml:space="preserve">Bakar-dio, </w:t>
      </w:r>
      <w:proofErr w:type="spellStart"/>
      <w:r w:rsidR="007F5973" w:rsidRPr="007F5973">
        <w:t>Krasica</w:t>
      </w:r>
      <w:proofErr w:type="spellEnd"/>
      <w:r w:rsidR="007F5973" w:rsidRPr="007F5973">
        <w:t xml:space="preserve"> 233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</w:t>
      </w:r>
      <w:r w:rsidR="0091627F">
        <w:t>5</w:t>
      </w:r>
      <w:r w:rsidR="000E3BC9">
        <w:t>93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>IV Ako osob</w:t>
      </w:r>
      <w:r w:rsidR="001D3DA0">
        <w:t>a</w:t>
      </w:r>
      <w:r>
        <w:t xml:space="preserve"> iz točke II, ovlašten</w:t>
      </w:r>
      <w:r w:rsidR="006C124E">
        <w:t>a</w:t>
      </w:r>
      <w:r>
        <w:t xml:space="preserve"> za zastupanje dužnika po za</w:t>
      </w:r>
      <w:r w:rsidR="008605FB">
        <w:t xml:space="preserve">konu, </w:t>
      </w:r>
      <w:r>
        <w:t>u roku od 15 dana od dana objave ovog oglasa na e-oglasnoj ploči suda ne podnes</w:t>
      </w:r>
      <w:r w:rsidR="001D3DA0">
        <w:t>e</w:t>
      </w:r>
      <w:r>
        <w:t xml:space="preserve">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</w:t>
      </w:r>
      <w:r w:rsidR="00E14C23">
        <w:t>sukladno čl. 431. st. 2. Stečajnog zakona</w:t>
      </w:r>
      <w:r w:rsidR="00E14C23">
        <w:rPr>
          <w:b/>
        </w:rPr>
        <w:t xml:space="preserve">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DE4896">
        <w:t>31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252FE7">
        <w:t>20</w:t>
      </w:r>
      <w:r w:rsidR="008E55E9">
        <w:t>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A31" w:rsidR="00043A31">
      <w:r>
        <w:separator/>
      </w:r>
    </w:p>
  </w:endnote>
  <w:endnote w:id="0" w:type="continuationSeparator">
    <w:p w:rsidRDefault="00043A31" w:rsidR="00043A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A31" w:rsidR="00043A31">
      <w:r>
        <w:separator/>
      </w:r>
    </w:p>
  </w:footnote>
  <w:footnote w:id="0" w:type="continuationSeparator">
    <w:p w:rsidRDefault="00043A31" w:rsidR="00043A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0D36"/>
    <w:rsid w:val="000319DE"/>
    <w:rsid w:val="00032F99"/>
    <w:rsid w:val="00033E3D"/>
    <w:rsid w:val="00034A62"/>
    <w:rsid w:val="00035864"/>
    <w:rsid w:val="00036441"/>
    <w:rsid w:val="00043A31"/>
    <w:rsid w:val="0004409F"/>
    <w:rsid w:val="00046CBC"/>
    <w:rsid w:val="000477CD"/>
    <w:rsid w:val="00047A8F"/>
    <w:rsid w:val="00050860"/>
    <w:rsid w:val="000535EA"/>
    <w:rsid w:val="00057372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97070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3BC9"/>
    <w:rsid w:val="000E404A"/>
    <w:rsid w:val="000E4E52"/>
    <w:rsid w:val="000E519D"/>
    <w:rsid w:val="000E73DB"/>
    <w:rsid w:val="000E762A"/>
    <w:rsid w:val="000F4EEF"/>
    <w:rsid w:val="000F61EA"/>
    <w:rsid w:val="000F7A7E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3B7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B7AF7"/>
    <w:rsid w:val="001C1653"/>
    <w:rsid w:val="001C73F4"/>
    <w:rsid w:val="001C7F1E"/>
    <w:rsid w:val="001D17EF"/>
    <w:rsid w:val="001D18E9"/>
    <w:rsid w:val="001D2F12"/>
    <w:rsid w:val="001D3DA0"/>
    <w:rsid w:val="001D568F"/>
    <w:rsid w:val="001D5AC0"/>
    <w:rsid w:val="001E2000"/>
    <w:rsid w:val="001E22F6"/>
    <w:rsid w:val="001E375C"/>
    <w:rsid w:val="001E5833"/>
    <w:rsid w:val="001E6F35"/>
    <w:rsid w:val="001F4C6F"/>
    <w:rsid w:val="001F6B8B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2FE7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32B"/>
    <w:rsid w:val="002964DC"/>
    <w:rsid w:val="002A15EC"/>
    <w:rsid w:val="002A1B0C"/>
    <w:rsid w:val="002A21DB"/>
    <w:rsid w:val="002A2AF5"/>
    <w:rsid w:val="002A2F84"/>
    <w:rsid w:val="002A36D6"/>
    <w:rsid w:val="002A388A"/>
    <w:rsid w:val="002A3A77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28E1"/>
    <w:rsid w:val="002C3D49"/>
    <w:rsid w:val="002C6679"/>
    <w:rsid w:val="002C6A84"/>
    <w:rsid w:val="002C6BD6"/>
    <w:rsid w:val="002C71F8"/>
    <w:rsid w:val="002C7EB3"/>
    <w:rsid w:val="002D0492"/>
    <w:rsid w:val="002D2600"/>
    <w:rsid w:val="002D2610"/>
    <w:rsid w:val="002D356C"/>
    <w:rsid w:val="002D6509"/>
    <w:rsid w:val="002D7681"/>
    <w:rsid w:val="002E0A1D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1BE1"/>
    <w:rsid w:val="00323ED8"/>
    <w:rsid w:val="00323F2A"/>
    <w:rsid w:val="00324CCA"/>
    <w:rsid w:val="003276D7"/>
    <w:rsid w:val="003304B4"/>
    <w:rsid w:val="00331D2D"/>
    <w:rsid w:val="003333C1"/>
    <w:rsid w:val="003337A6"/>
    <w:rsid w:val="003405C3"/>
    <w:rsid w:val="00342079"/>
    <w:rsid w:val="003445D8"/>
    <w:rsid w:val="00352175"/>
    <w:rsid w:val="00357DCD"/>
    <w:rsid w:val="003612A7"/>
    <w:rsid w:val="003620DA"/>
    <w:rsid w:val="0036254B"/>
    <w:rsid w:val="0036640C"/>
    <w:rsid w:val="0037252E"/>
    <w:rsid w:val="0037262D"/>
    <w:rsid w:val="00374D07"/>
    <w:rsid w:val="00375C7E"/>
    <w:rsid w:val="00380F17"/>
    <w:rsid w:val="003811FF"/>
    <w:rsid w:val="0038265B"/>
    <w:rsid w:val="003832CA"/>
    <w:rsid w:val="00383AE3"/>
    <w:rsid w:val="00386477"/>
    <w:rsid w:val="003879D1"/>
    <w:rsid w:val="0039031E"/>
    <w:rsid w:val="00390595"/>
    <w:rsid w:val="00391421"/>
    <w:rsid w:val="00391EF7"/>
    <w:rsid w:val="003924AF"/>
    <w:rsid w:val="003962B1"/>
    <w:rsid w:val="003A2B53"/>
    <w:rsid w:val="003A2D94"/>
    <w:rsid w:val="003A3144"/>
    <w:rsid w:val="003A56C0"/>
    <w:rsid w:val="003A5D08"/>
    <w:rsid w:val="003A610E"/>
    <w:rsid w:val="003A6B81"/>
    <w:rsid w:val="003A7FBB"/>
    <w:rsid w:val="003B0A7F"/>
    <w:rsid w:val="003B3161"/>
    <w:rsid w:val="003B3577"/>
    <w:rsid w:val="003B5CEB"/>
    <w:rsid w:val="003B6273"/>
    <w:rsid w:val="003C01DF"/>
    <w:rsid w:val="003D02B1"/>
    <w:rsid w:val="003D4988"/>
    <w:rsid w:val="003E1505"/>
    <w:rsid w:val="003E4DD9"/>
    <w:rsid w:val="003E6670"/>
    <w:rsid w:val="003E7C98"/>
    <w:rsid w:val="003F4C29"/>
    <w:rsid w:val="00400887"/>
    <w:rsid w:val="00404792"/>
    <w:rsid w:val="0040532D"/>
    <w:rsid w:val="00406543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2839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5DB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487B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1250"/>
    <w:rsid w:val="00592B9F"/>
    <w:rsid w:val="005931E7"/>
    <w:rsid w:val="00593C5C"/>
    <w:rsid w:val="00593FAD"/>
    <w:rsid w:val="0059490E"/>
    <w:rsid w:val="00594E43"/>
    <w:rsid w:val="005A0828"/>
    <w:rsid w:val="005A1CC0"/>
    <w:rsid w:val="005A5378"/>
    <w:rsid w:val="005A7A1D"/>
    <w:rsid w:val="005B0942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56D"/>
    <w:rsid w:val="005F1EFD"/>
    <w:rsid w:val="005F69DD"/>
    <w:rsid w:val="005F6FA6"/>
    <w:rsid w:val="00601365"/>
    <w:rsid w:val="0060146A"/>
    <w:rsid w:val="006016A8"/>
    <w:rsid w:val="00603932"/>
    <w:rsid w:val="00604409"/>
    <w:rsid w:val="00611C4C"/>
    <w:rsid w:val="00612290"/>
    <w:rsid w:val="00613D0A"/>
    <w:rsid w:val="006145D9"/>
    <w:rsid w:val="00615BBA"/>
    <w:rsid w:val="00616D73"/>
    <w:rsid w:val="006202E7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368"/>
    <w:rsid w:val="006B4773"/>
    <w:rsid w:val="006B5168"/>
    <w:rsid w:val="006B59A4"/>
    <w:rsid w:val="006C124E"/>
    <w:rsid w:val="006C30EA"/>
    <w:rsid w:val="006C36CE"/>
    <w:rsid w:val="006C4490"/>
    <w:rsid w:val="006C4FDF"/>
    <w:rsid w:val="006D1E50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57B8E"/>
    <w:rsid w:val="00761D35"/>
    <w:rsid w:val="007657AA"/>
    <w:rsid w:val="00765B86"/>
    <w:rsid w:val="00766D29"/>
    <w:rsid w:val="00770921"/>
    <w:rsid w:val="00771B25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52DC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5973"/>
    <w:rsid w:val="007F5D76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22533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05FB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96476"/>
    <w:rsid w:val="008A1F12"/>
    <w:rsid w:val="008A224F"/>
    <w:rsid w:val="008A6156"/>
    <w:rsid w:val="008A66B9"/>
    <w:rsid w:val="008A786C"/>
    <w:rsid w:val="008B07DF"/>
    <w:rsid w:val="008B0E56"/>
    <w:rsid w:val="008B1BB1"/>
    <w:rsid w:val="008B241E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130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1627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0D33"/>
    <w:rsid w:val="009B40D7"/>
    <w:rsid w:val="009B46D8"/>
    <w:rsid w:val="009B5FA6"/>
    <w:rsid w:val="009B60F8"/>
    <w:rsid w:val="009C1900"/>
    <w:rsid w:val="009C38DC"/>
    <w:rsid w:val="009C613D"/>
    <w:rsid w:val="009C670C"/>
    <w:rsid w:val="009D0E99"/>
    <w:rsid w:val="009D3536"/>
    <w:rsid w:val="009D6EDA"/>
    <w:rsid w:val="009D7DD0"/>
    <w:rsid w:val="009E2164"/>
    <w:rsid w:val="009E4937"/>
    <w:rsid w:val="009E5839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2A03"/>
    <w:rsid w:val="00A15EB7"/>
    <w:rsid w:val="00A2131B"/>
    <w:rsid w:val="00A214C9"/>
    <w:rsid w:val="00A2399E"/>
    <w:rsid w:val="00A23A45"/>
    <w:rsid w:val="00A241A6"/>
    <w:rsid w:val="00A245E7"/>
    <w:rsid w:val="00A259A6"/>
    <w:rsid w:val="00A31A38"/>
    <w:rsid w:val="00A31B6C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A1F"/>
    <w:rsid w:val="00A77F48"/>
    <w:rsid w:val="00A86EF0"/>
    <w:rsid w:val="00A8702F"/>
    <w:rsid w:val="00A87949"/>
    <w:rsid w:val="00A87E03"/>
    <w:rsid w:val="00AA1D2E"/>
    <w:rsid w:val="00AA3597"/>
    <w:rsid w:val="00AA6163"/>
    <w:rsid w:val="00AA6B6E"/>
    <w:rsid w:val="00AA72C7"/>
    <w:rsid w:val="00AA7E0A"/>
    <w:rsid w:val="00AB4BF2"/>
    <w:rsid w:val="00AB7B53"/>
    <w:rsid w:val="00AC24C6"/>
    <w:rsid w:val="00AC2DD4"/>
    <w:rsid w:val="00AC5F02"/>
    <w:rsid w:val="00AD0489"/>
    <w:rsid w:val="00AD0D5A"/>
    <w:rsid w:val="00AD79E5"/>
    <w:rsid w:val="00AD7B01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188D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4F33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A6348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23DA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27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5DFF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CF73D0"/>
    <w:rsid w:val="00D05728"/>
    <w:rsid w:val="00D132EC"/>
    <w:rsid w:val="00D1469E"/>
    <w:rsid w:val="00D20E46"/>
    <w:rsid w:val="00D212DB"/>
    <w:rsid w:val="00D23251"/>
    <w:rsid w:val="00D24D2F"/>
    <w:rsid w:val="00D331B7"/>
    <w:rsid w:val="00D34A00"/>
    <w:rsid w:val="00D35FB7"/>
    <w:rsid w:val="00D429DE"/>
    <w:rsid w:val="00D4346E"/>
    <w:rsid w:val="00D45467"/>
    <w:rsid w:val="00D46CC8"/>
    <w:rsid w:val="00D50337"/>
    <w:rsid w:val="00D505FE"/>
    <w:rsid w:val="00D518E7"/>
    <w:rsid w:val="00D52BEB"/>
    <w:rsid w:val="00D5602A"/>
    <w:rsid w:val="00D564AC"/>
    <w:rsid w:val="00D566C5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112"/>
    <w:rsid w:val="00D81B0E"/>
    <w:rsid w:val="00D8378F"/>
    <w:rsid w:val="00D87AE4"/>
    <w:rsid w:val="00D91137"/>
    <w:rsid w:val="00D93809"/>
    <w:rsid w:val="00D97782"/>
    <w:rsid w:val="00DA146A"/>
    <w:rsid w:val="00DA2AAE"/>
    <w:rsid w:val="00DA4636"/>
    <w:rsid w:val="00DA5AFE"/>
    <w:rsid w:val="00DA7FB2"/>
    <w:rsid w:val="00DB15AE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0D37"/>
    <w:rsid w:val="00DE3385"/>
    <w:rsid w:val="00DE4896"/>
    <w:rsid w:val="00DE5F69"/>
    <w:rsid w:val="00DF18EB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4C23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4FDE"/>
    <w:rsid w:val="00F067A8"/>
    <w:rsid w:val="00F07461"/>
    <w:rsid w:val="00F111CE"/>
    <w:rsid w:val="00F11F5E"/>
    <w:rsid w:val="00F12A22"/>
    <w:rsid w:val="00F2165F"/>
    <w:rsid w:val="00F272A5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B5C11"/>
    <w:rsid w:val="00FC14F6"/>
    <w:rsid w:val="00FC5A92"/>
    <w:rsid w:val="00FC67CE"/>
    <w:rsid w:val="00FC72EC"/>
    <w:rsid w:val="00FD1811"/>
    <w:rsid w:val="00FD4F19"/>
    <w:rsid w:val="00FE03EE"/>
    <w:rsid w:val="00FE0CCA"/>
    <w:rsid w:val="00FE1E55"/>
    <w:rsid w:val="00FF6257"/>
    <w:rsid w:val="00FF6FB9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43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B43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3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3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3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43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B43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3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3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3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2593</izvorni_sadrzaj>
    <derivirana_varijabla naziv="DomainObject.Predmet.Broj_1">2593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St-2593/2016</izvorni_sadrzaj>
    <derivirana_varijabla naziv="DomainObject.Predmet.OznakaBroj_1">St-2593/2016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LUMBERJACK j.d.o.o. za usluge</izvorni_sadrzaj>
    <derivirana_varijabla naziv="DomainObject.Predmet.ProtustrankaFormated_1">  LUMBERJACK j.d.o.o. za usluge</derivirana_varijabla>
  </DomainObject.Predmet.ProtustrankaFormated>
  <DomainObject.Predmet.ProtustrankaFormatedOIB>
    <izvorni_sadrzaj>  LUMBERJACK j.d.o.o. za usluge, OIB 43454153576</izvorni_sadrzaj>
    <derivirana_varijabla naziv="DomainObject.Predmet.ProtustrankaFormatedOIB_1">  LUMBERJACK j.d.o.o. za usluge, OIB 43454153576</derivirana_varijabla>
  </DomainObject.Predmet.ProtustrankaFormatedOIB>
  <DomainObject.Predmet.ProtustrankaFormatedWithAdress>
    <izvorni_sadrzaj> LUMBERJACK j.d.o.o. za usluge, Maksimirska 94, 10000 Zagreb</izvorni_sadrzaj>
    <derivirana_varijabla naziv="DomainObject.Predmet.ProtustrankaFormatedWithAdress_1"> LUMBERJACK j.d.o.o. za usluge, Maksimirska 94, 10000 Zagreb</derivirana_varijabla>
  </DomainObject.Predmet.ProtustrankaFormatedWithAdress>
  <DomainObject.Predmet.ProtustrankaFormatedWithAdressOIB>
    <izvorni_sadrzaj> LUMBERJACK j.d.o.o. za usluge, OIB 43454153576, Maksimirska 94, 10000 Zagreb</izvorni_sadrzaj>
    <derivirana_varijabla naziv="DomainObject.Predmet.ProtustrankaFormatedWithAdressOIB_1"> LUMBERJACK j.d.o.o. za usluge, OIB 43454153576, Maksimirska 94, 10000 Zagreb</derivirana_varijabla>
  </DomainObject.Predmet.ProtustrankaFormatedWithAdressOIB>
  <DomainObject.Predmet.ProtustrankaWithAdress>
    <izvorni_sadrzaj>LUMBERJACK j.d.o.o. za usluge Maksimirska 94, 10000 Zagreb</izvorni_sadrzaj>
    <derivirana_varijabla naziv="DomainObject.Predmet.ProtustrankaWithAdress_1">LUMBERJACK j.d.o.o. za usluge Maksimirska 94, 10000 Zagreb</derivirana_varijabla>
  </DomainObject.Predmet.ProtustrankaWithAdress>
  <DomainObject.Predmet.ProtustrankaWithAdressOIB>
    <izvorni_sadrzaj>LUMBERJACK j.d.o.o. za usluge, OIB 43454153576, Maksimirska 94, 10000 Zagreb</izvorni_sadrzaj>
    <derivirana_varijabla naziv="DomainObject.Predmet.ProtustrankaWithAdressOIB_1">LUMBERJACK j.d.o.o. za usluge, OIB 43454153576, Maksimirska 94, 10000 Zagreb</derivirana_varijabla>
  </DomainObject.Predmet.ProtustrankaWithAdressOIB>
  <DomainObject.Predmet.ProtustrankaNazivFormated>
    <izvorni_sadrzaj>LUMBERJACK j.d.o.o. za usluge</izvorni_sadrzaj>
    <derivirana_varijabla naziv="DomainObject.Predmet.ProtustrankaNazivFormated_1">LUMBERJACK j.d.o.o. za usluge</derivirana_varijabla>
  </DomainObject.Predmet.ProtustrankaNazivFormated>
  <DomainObject.Predmet.ProtustrankaNazivFormatedOIB>
    <izvorni_sadrzaj>LUMBERJACK j.d.o.o. za usluge, OIB 43454153576</izvorni_sadrzaj>
    <derivirana_varijabla naziv="DomainObject.Predmet.ProtustrankaNazivFormatedOIB_1">LUMBERJACK j.d.o.o. za usluge, OIB 43454153576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LUMBERJACK j.d.o.o. za usluge</item>
    </izvorni_sadrzaj>
    <derivirana_varijabla naziv="DomainObject.Predmet.ProtuStrankaListFormated_1">
      <item>LUMBERJACK j.d.o.o. za usluge</item>
    </derivirana_varijabla>
  </DomainObject.Predmet.ProtuStrankaListFormated>
  <DomainObject.Predmet.ProtuStrankaListFormatedOIB>
    <izvorni_sadrzaj>
      <item>LUMBERJACK j.d.o.o. za usluge, OIB 43454153576</item>
    </izvorni_sadrzaj>
    <derivirana_varijabla naziv="DomainObject.Predmet.ProtuStrankaListFormatedOIB_1">
      <item>LUMBERJACK j.d.o.o. za usluge, OIB 43454153576</item>
    </derivirana_varijabla>
  </DomainObject.Predmet.ProtuStrankaListFormatedOIB>
  <DomainObject.Predmet.ProtuStrankaListFormatedWithAdress>
    <izvorni_sadrzaj>
      <item>LUMBERJACK j.d.o.o. za usluge, Maksimirska 94, 10000 Zagreb</item>
    </izvorni_sadrzaj>
    <derivirana_varijabla naziv="DomainObject.Predmet.ProtuStrankaListFormatedWithAdress_1">
      <item>LUMBERJACK j.d.o.o. za usluge, Maksimirska 94, 10000 Zagreb</item>
    </derivirana_varijabla>
  </DomainObject.Predmet.ProtuStrankaListFormatedWithAdress>
  <DomainObject.Predmet.ProtuStrankaListFormatedWithAdressOIB>
    <izvorni_sadrzaj>
      <item>LUMBERJACK j.d.o.o. za usluge, OIB 43454153576, Maksimirska 94, 10000 Zagreb</item>
    </izvorni_sadrzaj>
    <derivirana_varijabla naziv="DomainObject.Predmet.ProtuStrankaListFormatedWithAdressOIB_1">
      <item>LUMBERJACK j.d.o.o. za usluge, OIB 43454153576, Maksimirska 94, 10000 Zagreb</item>
    </derivirana_varijabla>
  </DomainObject.Predmet.ProtuStrankaListFormatedWithAdressOIB>
  <DomainObject.Predmet.ProtuStrankaListNazivFormated>
    <izvorni_sadrzaj>
      <item>LUMBERJACK j.d.o.o. za usluge</item>
    </izvorni_sadrzaj>
    <derivirana_varijabla naziv="DomainObject.Predmet.ProtuStrankaListNazivFormated_1">
      <item>LUMBERJACK j.d.o.o. za usluge</item>
    </derivirana_varijabla>
  </DomainObject.Predmet.ProtuStrankaListNazivFormated>
  <DomainObject.Predmet.ProtuStrankaListNazivFormatedOIB>
    <izvorni_sadrzaj>
      <item>LUMBERJACK j.d.o.o. za usluge, OIB 43454153576</item>
    </izvorni_sadrzaj>
    <derivirana_varijabla naziv="DomainObject.Predmet.ProtuStrankaListNazivFormatedOIB_1">
      <item>LUMBERJACK j.d.o.o. za usluge, OIB 43454153576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LUMBERJACK j.d.o.o. za usluge</izvorni_sadrzaj>
    <derivirana_varijabla naziv="DomainObject.Predmet.ProtustrankaIDrugi_1">LUMBERJACK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LUMBERJACK j.d.o.o. za usluge, OIB 43454153576, Maksimirska 94, 10000 Zagreb</izvorni_sadrzaj>
    <derivirana_varijabla naziv="DomainObject.Predmet.ProtustrankaIDrugiAdressOIB_1">LUMBERJACK j.d.o.o. za usluge, OIB 43454153576, Maksimirska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LUMBERJACK j.d.o.o. za usluge</item>
      <item>FINA Regionalni centar Zagreb</item>
    </izvorni_sadrzaj>
    <derivirana_varijabla naziv="DomainObject.Predmet.SudioniciListNaziv_1">
      <item>LUMBERJACK j.d.o.o. za usluge</item>
      <item>FINA Regionalni centar Zagreb</item>
    </derivirana_varijabla>
  </DomainObject.Predmet.SudioniciListNaziv>
  <DomainObject.Predmet.SudioniciListAdressOIB>
    <izvorni_sadrzaj>
      <item>LUMBERJACK j.d.o.o. za usluge, OIB 43454153576, Maksimirska 94,10000 Zagreb</item>
      <item>FINA Regionalni centar Zagreb, OIB 85821130368, Trg svibanjskih žrtava 1995. br. 1,10000 Zagreb</item>
    </izvorni_sadrzaj>
    <derivirana_varijabla naziv="DomainObject.Predmet.SudioniciListAdressOIB_1">
      <item>LUMBERJACK j.d.o.o. za usluge, OIB 43454153576, Maksimirska 94,10000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43454153576</item>
      <item>, OIB 85821130368</item>
    </izvorni_sadrzaj>
    <derivirana_varijabla naziv="DomainObject.Predmet.SudioniciListNazivOIB_1">
      <item>, OIB 43454153576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1965</properties:Characters>
  <properties:Lines>48</properties:Lines>
  <properties:Paragraphs>16</properties:Paragraphs>
  <properties:TotalTime>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2016-10-28T05:47:00Z</cp:lastPrinted>
  <dcterms:modified xmlns:xsi="http://www.w3.org/2001/XMLSchema-instance" xsi:type="dcterms:W3CDTF">2016-10-31T06:56:00Z</dcterms:modified>
  <cp:revision>200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