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8cb6f" w14:paraId="a18cb6f" w:rsidRDefault="0084387C" w:rsidR="0084387C">
      <w:pPr>
        <w15:collapsed w:val="false"/>
      </w:pPr>
      <w:bookmarkStart w:name="_GoBack" w:id="0"/>
      <w:bookmarkEnd w:id="0"/>
    </w:p>
    <w:p w:rsidRDefault="005D5181" w:rsidR="005D5181"/>
    <w:p w:rsidRDefault="00643749" w:rsidP="005D5181" w:rsidR="00643749">
      <w:pPr>
        <w:rPr>
          <w:b/>
        </w:rPr>
      </w:pPr>
    </w:p>
    <w:p w:rsidRDefault="00643749" w:rsidP="005D5181" w:rsidR="00643749">
      <w:pPr>
        <w:rPr>
          <w:b/>
        </w:rPr>
      </w:pPr>
    </w:p>
    <w:p w:rsidRDefault="00643749" w:rsidP="005D5181" w:rsidR="00643749">
      <w:pPr>
        <w:rPr>
          <w:b/>
        </w:rPr>
      </w:pPr>
    </w:p>
    <w:p w:rsidRDefault="005D5181" w:rsidP="005D5181" w:rsidR="005D5181" w:rsidRPr="004C56BA">
      <w:pPr>
        <w:rPr>
          <w:b/>
        </w:rPr>
      </w:pPr>
      <w:r w:rsidRPr="004C56BA">
        <w:rPr>
          <w:b/>
        </w:rPr>
        <w:t>Nadležni trgovački sud: Trgovački sud u Zagrebu</w:t>
      </w:r>
    </w:p>
    <w:p w:rsidRDefault="005D5181" w:rsidP="004C56BA" w:rsidR="004C56BA" w:rsidRPr="00496896">
      <w:pPr>
        <w:rPr>
          <w:b/>
        </w:rPr>
      </w:pPr>
      <w:r w:rsidRPr="004C56BA">
        <w:rPr>
          <w:b/>
        </w:rPr>
        <w:t xml:space="preserve">Poslovni broj spisa: </w:t>
      </w:r>
      <w:r w:rsidR="004C56BA">
        <w:rPr>
          <w:b/>
        </w:rPr>
        <w:t>Posl.broj: 48.St-1491/18</w:t>
      </w:r>
    </w:p>
    <w:p w:rsidRDefault="005D5181" w:rsidP="005D5181" w:rsidR="005D5181" w:rsidRPr="004C56BA">
      <w:pPr>
        <w:rPr>
          <w:b/>
          <w:lang w:val="pt-BR"/>
        </w:rPr>
      </w:pPr>
      <w:r w:rsidRPr="004C56BA">
        <w:rPr>
          <w:b/>
        </w:rPr>
        <w:t xml:space="preserve">Stečajni dužnik: </w:t>
      </w:r>
      <w:r w:rsidR="004C56BA">
        <w:rPr>
          <w:b/>
        </w:rPr>
        <w:t>Stečajna masa</w:t>
      </w:r>
      <w:r w:rsidR="004C56BA" w:rsidRPr="004A432A">
        <w:rPr>
          <w:b/>
        </w:rPr>
        <w:t xml:space="preserve"> iza stečajnog dužnika STOLARIJA LOVREK d.o.o.,</w:t>
      </w:r>
      <w:r w:rsidR="004C56BA" w:rsidRPr="0050441C">
        <w:t xml:space="preserve"> </w:t>
      </w:r>
      <w:r w:rsidR="004C56BA" w:rsidRPr="00496896">
        <w:rPr>
          <w:b/>
        </w:rPr>
        <w:t xml:space="preserve"> Miholjanec, A. Mihanovića 131, OIB: </w:t>
      </w:r>
      <w:r w:rsidR="004C56BA" w:rsidRPr="00B61BF3">
        <w:rPr>
          <w:b/>
        </w:rPr>
        <w:t>37264894004</w:t>
      </w:r>
    </w:p>
    <w:p w:rsidRDefault="004C56BA" w:rsidP="005D5181" w:rsidR="004C56BA" w:rsidRPr="004C56BA">
      <w:pPr>
        <w:rPr>
          <w:b/>
          <w:lang w:val="pt-BR"/>
        </w:rPr>
      </w:pPr>
    </w:p>
    <w:p w:rsidRDefault="004C56BA" w:rsidP="005D5181" w:rsidR="004C56BA" w:rsidRPr="004C56BA">
      <w:pPr>
        <w:rPr>
          <w:b/>
          <w:lang w:val="pt-BR"/>
        </w:rPr>
      </w:pPr>
    </w:p>
    <w:p w:rsidRDefault="004C56BA" w:rsidP="005D5181" w:rsidR="004C56BA" w:rsidRPr="004C56BA">
      <w:pPr>
        <w:rPr>
          <w:b/>
          <w:lang w:val="pt-BR"/>
        </w:rPr>
      </w:pPr>
    </w:p>
    <w:p w:rsidRDefault="0084387C" w:rsidP="0084387C" w:rsidR="0084387C" w:rsidRPr="004C56BA">
      <w:pPr>
        <w:ind w:firstLine="708" w:left="4248"/>
        <w:rPr>
          <w:b/>
        </w:rPr>
      </w:pPr>
    </w:p>
    <w:p w:rsidRDefault="00617E8D" w:rsidP="0084387C" w:rsidR="00617E8D" w:rsidRPr="004C56BA">
      <w:pPr>
        <w:ind w:firstLine="708" w:left="4248"/>
        <w:rPr>
          <w:b/>
        </w:rPr>
      </w:pPr>
    </w:p>
    <w:p w:rsidRDefault="0084387C" w:rsidR="0084387C" w:rsidRPr="004C56BA">
      <w:pPr>
        <w:rPr>
          <w:b/>
        </w:rPr>
      </w:pPr>
    </w:p>
    <w:p w:rsidRDefault="0084387C" w:rsidR="0084387C" w:rsidRPr="004C56BA">
      <w:pPr>
        <w:rPr>
          <w:b/>
        </w:rPr>
      </w:pPr>
    </w:p>
    <w:p w:rsidRDefault="00643749" w:rsidP="00643749" w:rsidR="00643749" w:rsidRPr="004C56BA">
      <w:pPr>
        <w:numPr>
          <w:ilvl w:val="0"/>
          <w:numId w:val="1"/>
        </w:numPr>
        <w:rPr>
          <w:b/>
        </w:rPr>
      </w:pPr>
      <w:r w:rsidRPr="004C56BA">
        <w:rPr>
          <w:b/>
        </w:rPr>
        <w:t>PREGLED IMOVINE I OBVEZA STEČAJNOG DUŽNIKA</w:t>
      </w:r>
    </w:p>
    <w:p w:rsidRDefault="00643749" w:rsidP="00643749" w:rsidR="00643749">
      <w:pPr>
        <w:ind w:left="720"/>
        <w:rPr>
          <w:b/>
        </w:rPr>
      </w:pPr>
      <w:r w:rsidRPr="004C56BA">
        <w:rPr>
          <w:b/>
        </w:rPr>
        <w:t>(članak 223. Stečajnog zakona)</w:t>
      </w:r>
    </w:p>
    <w:p w:rsidRDefault="00643749" w:rsidP="00643749" w:rsidR="00643749">
      <w:pPr>
        <w:ind w:left="720"/>
        <w:rPr>
          <w:b/>
        </w:rPr>
      </w:pPr>
    </w:p>
    <w:p w:rsidRDefault="00643749" w:rsidP="00643749" w:rsidR="00643749">
      <w:pPr>
        <w:ind w:left="720"/>
        <w:rPr>
          <w:b/>
        </w:rPr>
      </w:pPr>
    </w:p>
    <w:p w:rsidRDefault="00643749" w:rsidP="00643749" w:rsidR="00643749">
      <w:pPr>
        <w:ind w:left="720"/>
        <w:rPr>
          <w:b/>
        </w:rPr>
      </w:pPr>
    </w:p>
    <w:p w:rsidRDefault="0084387C" w:rsidP="0084387C" w:rsidR="0084387C" w:rsidRPr="004C56BA">
      <w:pPr>
        <w:numPr>
          <w:ilvl w:val="0"/>
          <w:numId w:val="1"/>
        </w:numPr>
        <w:rPr>
          <w:b/>
        </w:rPr>
      </w:pPr>
      <w:r w:rsidRPr="004C56BA">
        <w:rPr>
          <w:b/>
        </w:rPr>
        <w:t>POPIS PREDMETA STEČAJNE MASE</w:t>
      </w:r>
    </w:p>
    <w:p w:rsidRDefault="0084387C" w:rsidP="0084387C" w:rsidR="0084387C" w:rsidRPr="004C56BA">
      <w:pPr>
        <w:ind w:left="708"/>
        <w:rPr>
          <w:b/>
        </w:rPr>
      </w:pPr>
      <w:r w:rsidRPr="004C56BA">
        <w:rPr>
          <w:b/>
        </w:rPr>
        <w:t xml:space="preserve">(članak </w:t>
      </w:r>
      <w:r w:rsidR="0052025A" w:rsidRPr="004C56BA">
        <w:rPr>
          <w:b/>
        </w:rPr>
        <w:t>221</w:t>
      </w:r>
      <w:r w:rsidRPr="004C56BA">
        <w:rPr>
          <w:b/>
        </w:rPr>
        <w:t>. Stečajnog zakona)</w:t>
      </w:r>
    </w:p>
    <w:p w:rsidRDefault="0084387C" w:rsidP="0084387C" w:rsidR="0084387C" w:rsidRPr="004C56BA">
      <w:pPr>
        <w:ind w:left="708"/>
        <w:rPr>
          <w:b/>
        </w:rPr>
      </w:pPr>
    </w:p>
    <w:p w:rsidRDefault="0084387C" w:rsidP="0084387C" w:rsidR="0084387C" w:rsidRPr="004C56BA">
      <w:pPr>
        <w:ind w:left="708"/>
        <w:rPr>
          <w:b/>
        </w:rPr>
      </w:pPr>
    </w:p>
    <w:p w:rsidRDefault="0084387C" w:rsidP="0084387C" w:rsidR="0084387C" w:rsidRPr="004C56BA">
      <w:pPr>
        <w:ind w:left="708"/>
        <w:rPr>
          <w:b/>
        </w:rPr>
      </w:pPr>
    </w:p>
    <w:p w:rsidRDefault="0084387C" w:rsidP="0084387C" w:rsidR="0084387C" w:rsidRPr="004C56BA">
      <w:pPr>
        <w:ind w:left="708"/>
        <w:rPr>
          <w:b/>
        </w:rPr>
      </w:pPr>
    </w:p>
    <w:p w:rsidRDefault="0084387C" w:rsidP="0084387C" w:rsidR="0084387C" w:rsidRPr="004C56BA">
      <w:pPr>
        <w:ind w:left="708"/>
        <w:rPr>
          <w:b/>
        </w:rPr>
      </w:pPr>
    </w:p>
    <w:p w:rsidRDefault="0084387C" w:rsidP="0084387C" w:rsidR="0084387C" w:rsidRPr="004C56BA">
      <w:pPr>
        <w:ind w:left="708"/>
        <w:rPr>
          <w:b/>
        </w:rPr>
      </w:pPr>
    </w:p>
    <w:p w:rsidRDefault="0084387C" w:rsidP="0084387C" w:rsidR="0084387C" w:rsidRPr="004C56BA">
      <w:pPr>
        <w:ind w:left="708"/>
        <w:rPr>
          <w:b/>
        </w:rPr>
      </w:pPr>
    </w:p>
    <w:p w:rsidRDefault="0084387C" w:rsidP="0084387C" w:rsidR="0084387C" w:rsidRPr="004C56BA">
      <w:pPr>
        <w:ind w:left="708"/>
        <w:rPr>
          <w:b/>
        </w:rPr>
      </w:pPr>
    </w:p>
    <w:p w:rsidRDefault="0084387C" w:rsidP="0084387C" w:rsidR="0084387C">
      <w:pPr>
        <w:ind w:left="708"/>
        <w:rPr>
          <w:b/>
          <w:sz w:val="32"/>
          <w:szCs w:val="32"/>
        </w:rPr>
      </w:pPr>
    </w:p>
    <w:p w:rsidRDefault="0084387C" w:rsidP="0084387C" w:rsidR="0084387C">
      <w:pPr>
        <w:ind w:left="708"/>
        <w:rPr>
          <w:b/>
          <w:sz w:val="32"/>
          <w:szCs w:val="32"/>
        </w:rPr>
      </w:pPr>
    </w:p>
    <w:p w:rsidRDefault="00643749" w:rsidP="005D5181" w:rsidR="00643749">
      <w:pPr>
        <w:rPr>
          <w:b/>
        </w:rPr>
      </w:pPr>
    </w:p>
    <w:p w:rsidRDefault="005D5181" w:rsidP="005D5181" w:rsidR="005D5181" w:rsidRPr="004C56BA">
      <w:pPr>
        <w:rPr>
          <w:b/>
        </w:rPr>
      </w:pPr>
      <w:r w:rsidRPr="004C56BA">
        <w:rPr>
          <w:b/>
        </w:rPr>
        <w:t>Nadležni trgovački sud: Trgovački sud u Zagrebu</w:t>
      </w:r>
    </w:p>
    <w:p w:rsidRDefault="005D5181" w:rsidP="005D5181" w:rsidR="000C1288">
      <w:pPr>
        <w:rPr>
          <w:b/>
        </w:rPr>
      </w:pPr>
      <w:r w:rsidRPr="004C56BA">
        <w:rPr>
          <w:b/>
        </w:rPr>
        <w:t xml:space="preserve">Poslovni broj spisa: Posl.broj: </w:t>
      </w:r>
      <w:r w:rsidR="000C1288">
        <w:rPr>
          <w:b/>
        </w:rPr>
        <w:t>48.St-1491/18</w:t>
      </w:r>
    </w:p>
    <w:p w:rsidRDefault="005D5181" w:rsidP="005D5181" w:rsidR="005D5181" w:rsidRPr="005D5181">
      <w:pPr>
        <w:rPr>
          <w:b/>
          <w:sz w:val="28"/>
          <w:szCs w:val="28"/>
          <w:lang w:val="pt-BR"/>
        </w:rPr>
      </w:pPr>
      <w:r w:rsidRPr="004C56BA">
        <w:rPr>
          <w:b/>
        </w:rPr>
        <w:t>Stečajni dužnik</w:t>
      </w:r>
      <w:r w:rsidR="004C56BA">
        <w:rPr>
          <w:b/>
          <w:sz w:val="28"/>
          <w:szCs w:val="28"/>
        </w:rPr>
        <w:t xml:space="preserve"> </w:t>
      </w:r>
      <w:r w:rsidR="004C56BA">
        <w:rPr>
          <w:b/>
        </w:rPr>
        <w:t>:</w:t>
      </w:r>
      <w:r w:rsidRPr="005D5181">
        <w:rPr>
          <w:b/>
          <w:sz w:val="28"/>
          <w:szCs w:val="28"/>
        </w:rPr>
        <w:t xml:space="preserve"> </w:t>
      </w:r>
      <w:r w:rsidR="004C56BA">
        <w:rPr>
          <w:b/>
        </w:rPr>
        <w:t>Stečajna masa</w:t>
      </w:r>
      <w:r w:rsidR="004C56BA" w:rsidRPr="004A432A">
        <w:rPr>
          <w:b/>
        </w:rPr>
        <w:t xml:space="preserve"> iza stečajnog dužnika STOLARIJA LOVREK d.o.o.,</w:t>
      </w:r>
      <w:r w:rsidR="004C56BA" w:rsidRPr="0050441C">
        <w:t xml:space="preserve"> </w:t>
      </w:r>
      <w:r w:rsidR="004C56BA" w:rsidRPr="00496896">
        <w:rPr>
          <w:b/>
        </w:rPr>
        <w:t xml:space="preserve"> Miholjanec, A. Mihanovića 131, OIB: </w:t>
      </w:r>
      <w:r w:rsidR="004C56BA" w:rsidRPr="00B61BF3">
        <w:rPr>
          <w:b/>
        </w:rPr>
        <w:t>37264894004</w:t>
      </w:r>
    </w:p>
    <w:p w:rsidRDefault="005D5181" w:rsidP="005D5181" w:rsidR="005D5181">
      <w:pPr>
        <w:rPr>
          <w:b/>
          <w:lang w:val="pt-BR"/>
        </w:rPr>
      </w:pPr>
    </w:p>
    <w:p w:rsidRDefault="005D5181" w:rsidP="005D5181" w:rsidR="005D5181">
      <w:pPr>
        <w:rPr>
          <w:b/>
          <w:lang w:val="pt-BR"/>
        </w:rPr>
      </w:pPr>
    </w:p>
    <w:p w:rsidRDefault="00241E76" w:rsidP="00241E76" w:rsidR="00241E76" w:rsidRPr="00481139">
      <w:pPr>
        <w:ind w:left="708"/>
        <w:jc w:val="center"/>
        <w:rPr>
          <w:b/>
          <w:sz w:val="28"/>
          <w:szCs w:val="28"/>
        </w:rPr>
      </w:pPr>
      <w:r w:rsidRPr="00481139">
        <w:rPr>
          <w:b/>
          <w:sz w:val="28"/>
          <w:szCs w:val="28"/>
        </w:rPr>
        <w:t>PREGLED IMOVINE I OBVEZA</w:t>
      </w:r>
    </w:p>
    <w:p w:rsidRDefault="00241E76" w:rsidP="00241E76" w:rsidR="00241E76" w:rsidRPr="00481139">
      <w:pPr>
        <w:ind w:left="708"/>
        <w:jc w:val="center"/>
        <w:rPr>
          <w:b/>
          <w:sz w:val="28"/>
          <w:szCs w:val="28"/>
        </w:rPr>
      </w:pPr>
      <w:r w:rsidRPr="00481139">
        <w:rPr>
          <w:b/>
          <w:sz w:val="28"/>
          <w:szCs w:val="28"/>
        </w:rPr>
        <w:t>STEČAJNOG DUŽNIKA</w:t>
      </w:r>
    </w:p>
    <w:p w:rsidRDefault="000D0AFB" w:rsidP="00241E76" w:rsidR="000D0AFB" w:rsidRPr="00481139">
      <w:pPr>
        <w:ind w:left="708"/>
        <w:jc w:val="center"/>
        <w:rPr>
          <w:b/>
          <w:sz w:val="28"/>
          <w:szCs w:val="28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828"/>
        <w:gridCol w:w="2268"/>
        <w:gridCol w:w="1548"/>
        <w:gridCol w:w="1044"/>
        <w:gridCol w:w="2052"/>
        <w:gridCol w:w="1548"/>
      </w:tblGrid>
      <w:tr w:rsidR="00241E76" w:rsidRPr="00B32CD0">
        <w:tc>
          <w:tcPr>
            <w:tcW w:type="dxa" w:w="4644"/>
            <w:gridSpan w:val="3"/>
          </w:tcPr>
          <w:p w:rsidRDefault="00241E76" w:rsidP="00B32CD0" w:rsidR="00241E76" w:rsidRPr="00481139">
            <w:pPr>
              <w:jc w:val="center"/>
              <w:rPr>
                <w:b/>
                <w:sz w:val="28"/>
                <w:szCs w:val="28"/>
              </w:rPr>
            </w:pPr>
            <w:r w:rsidRPr="00481139">
              <w:rPr>
                <w:b/>
                <w:sz w:val="28"/>
                <w:szCs w:val="28"/>
              </w:rPr>
              <w:t>AKTIVA-IMOVINA</w:t>
            </w:r>
          </w:p>
        </w:tc>
        <w:tc>
          <w:tcPr>
            <w:tcW w:type="dxa" w:w="4644"/>
            <w:gridSpan w:val="3"/>
          </w:tcPr>
          <w:p w:rsidRDefault="00241E76" w:rsidP="00B32CD0" w:rsidR="00241E76" w:rsidRPr="00481139">
            <w:pPr>
              <w:jc w:val="center"/>
              <w:rPr>
                <w:b/>
                <w:sz w:val="28"/>
                <w:szCs w:val="28"/>
              </w:rPr>
            </w:pPr>
            <w:r w:rsidRPr="00481139">
              <w:rPr>
                <w:b/>
                <w:sz w:val="28"/>
                <w:szCs w:val="28"/>
              </w:rPr>
              <w:t>PASIVA-OBVEZE</w:t>
            </w:r>
          </w:p>
        </w:tc>
      </w:tr>
      <w:tr w:rsidR="00870803" w:rsidRPr="00B32CD0">
        <w:tc>
          <w:tcPr>
            <w:tcW w:type="dxa" w:w="828"/>
          </w:tcPr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Redni broj</w:t>
            </w:r>
          </w:p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type="dxa" w:w="2268"/>
          </w:tcPr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</w:p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VRSTA IMOVINE</w:t>
            </w:r>
          </w:p>
        </w:tc>
        <w:tc>
          <w:tcPr>
            <w:tcW w:type="dxa" w:w="1548"/>
          </w:tcPr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 xml:space="preserve">Iznos u </w:t>
            </w:r>
          </w:p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kunama</w:t>
            </w:r>
          </w:p>
        </w:tc>
        <w:tc>
          <w:tcPr>
            <w:tcW w:type="dxa" w:w="1044"/>
          </w:tcPr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Redni</w:t>
            </w:r>
          </w:p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 xml:space="preserve"> broj</w:t>
            </w:r>
          </w:p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type="dxa" w:w="2052"/>
          </w:tcPr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</w:p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VRSTA IMOVINE</w:t>
            </w:r>
          </w:p>
        </w:tc>
        <w:tc>
          <w:tcPr>
            <w:tcW w:type="dxa" w:w="1548"/>
          </w:tcPr>
          <w:p w:rsidRDefault="009D6D25" w:rsidP="00B32CD0" w:rsidR="009D6D25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 xml:space="preserve">Iznos u </w:t>
            </w:r>
          </w:p>
          <w:p w:rsidRDefault="009D6D25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kunama</w:t>
            </w:r>
          </w:p>
        </w:tc>
      </w:tr>
      <w:tr w:rsidR="001669E3" w:rsidRPr="00B32CD0">
        <w:trPr>
          <w:trHeight w:val="846"/>
        </w:trPr>
        <w:tc>
          <w:tcPr>
            <w:tcW w:type="dxa" w:w="4644"/>
            <w:gridSpan w:val="3"/>
          </w:tcPr>
          <w:p w:rsidRDefault="00870803" w:rsidP="00870803" w:rsidR="00870803" w:rsidRPr="00B32CD0">
            <w:pPr>
              <w:rPr>
                <w:b/>
              </w:rPr>
            </w:pPr>
          </w:p>
          <w:p w:rsidRDefault="00870803" w:rsidP="00B32CD0" w:rsidR="001669E3" w:rsidRPr="000C1288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0C1288">
              <w:rPr>
                <w:b/>
                <w:sz w:val="20"/>
                <w:szCs w:val="20"/>
              </w:rPr>
              <w:t>DUGOTRAJNA IMOVINA</w:t>
            </w:r>
          </w:p>
          <w:p w:rsidRDefault="00021637" w:rsidP="00B32CD0" w:rsidR="00021637" w:rsidRPr="000C1288">
            <w:pPr>
              <w:ind w:left="1080"/>
              <w:rPr>
                <w:b/>
                <w:sz w:val="20"/>
                <w:szCs w:val="20"/>
              </w:rPr>
            </w:pPr>
            <w:r w:rsidRPr="000C1288">
              <w:rPr>
                <w:b/>
                <w:sz w:val="20"/>
                <w:szCs w:val="20"/>
              </w:rPr>
              <w:t>po stanju u knjigovodstvu</w:t>
            </w:r>
            <w:r w:rsidR="000C5CEB" w:rsidRPr="000C1288">
              <w:rPr>
                <w:b/>
                <w:sz w:val="20"/>
                <w:szCs w:val="20"/>
              </w:rPr>
              <w:t xml:space="preserve"> na dan</w:t>
            </w:r>
            <w:r w:rsidR="00390112" w:rsidRPr="000C1288">
              <w:rPr>
                <w:b/>
                <w:sz w:val="20"/>
                <w:szCs w:val="20"/>
              </w:rPr>
              <w:t xml:space="preserve"> </w:t>
            </w:r>
            <w:r w:rsidR="00515342" w:rsidRPr="000C1288">
              <w:rPr>
                <w:b/>
                <w:sz w:val="20"/>
                <w:szCs w:val="20"/>
              </w:rPr>
              <w:t>26.travnja 2018.godine</w:t>
            </w:r>
          </w:p>
          <w:p w:rsidRDefault="00870803" w:rsidP="00B32CD0" w:rsidR="00870803" w:rsidRPr="00B32CD0">
            <w:pPr>
              <w:ind w:left="360"/>
              <w:rPr>
                <w:b/>
              </w:rPr>
            </w:pPr>
          </w:p>
        </w:tc>
        <w:tc>
          <w:tcPr>
            <w:tcW w:type="dxa" w:w="4644"/>
            <w:gridSpan w:val="3"/>
          </w:tcPr>
          <w:p w:rsidRDefault="00870803" w:rsidP="00B32CD0" w:rsidR="00870803" w:rsidRPr="00B32CD0">
            <w:pPr>
              <w:jc w:val="center"/>
              <w:rPr>
                <w:b/>
              </w:rPr>
            </w:pPr>
          </w:p>
          <w:p w:rsidRDefault="00870803" w:rsidP="00B32CD0" w:rsidR="001669E3" w:rsidRPr="000C1288">
            <w:pPr>
              <w:jc w:val="center"/>
              <w:rPr>
                <w:b/>
                <w:sz w:val="20"/>
                <w:szCs w:val="20"/>
              </w:rPr>
            </w:pPr>
            <w:r w:rsidRPr="000C1288">
              <w:rPr>
                <w:b/>
                <w:sz w:val="20"/>
                <w:szCs w:val="20"/>
              </w:rPr>
              <w:t>I. PRIZNATE TRAŽBINE</w:t>
            </w:r>
            <w:r w:rsidR="00AC2912" w:rsidRPr="000C1288">
              <w:rPr>
                <w:b/>
                <w:sz w:val="20"/>
                <w:szCs w:val="20"/>
              </w:rPr>
              <w:t xml:space="preserve"> </w:t>
            </w:r>
          </w:p>
        </w:tc>
      </w:tr>
      <w:tr w:rsidTr="00643749" w:rsidR="001669E3" w:rsidRPr="00B32CD0">
        <w:tc>
          <w:tcPr>
            <w:tcW w:type="dxa" w:w="4644"/>
            <w:gridSpan w:val="3"/>
          </w:tcPr>
          <w:p w:rsidRDefault="006110E2" w:rsidP="00870803" w:rsidR="006110E2" w:rsidRPr="00643749">
            <w:pPr>
              <w:rPr>
                <w:b/>
                <w:sz w:val="20"/>
                <w:szCs w:val="20"/>
              </w:rPr>
            </w:pPr>
          </w:p>
          <w:p w:rsidRDefault="00506E1A" w:rsidP="00643749" w:rsidR="009C7EA4" w:rsidRPr="00643749">
            <w:pPr>
              <w:numPr>
                <w:ilvl w:val="0"/>
                <w:numId w:val="21"/>
              </w:numPr>
              <w:rPr>
                <w:b/>
                <w:sz w:val="20"/>
                <w:szCs w:val="20"/>
              </w:rPr>
            </w:pPr>
            <w:r w:rsidRPr="00643749">
              <w:rPr>
                <w:b/>
                <w:sz w:val="20"/>
                <w:szCs w:val="20"/>
              </w:rPr>
              <w:t xml:space="preserve">Nematerijalna imovina </w:t>
            </w:r>
            <w:r w:rsidR="00B34321" w:rsidRPr="00643749">
              <w:rPr>
                <w:b/>
                <w:sz w:val="20"/>
                <w:szCs w:val="20"/>
              </w:rPr>
              <w:t xml:space="preserve">            </w:t>
            </w:r>
            <w:r w:rsidR="008765A3" w:rsidRPr="00643749">
              <w:rPr>
                <w:b/>
                <w:sz w:val="20"/>
                <w:szCs w:val="20"/>
              </w:rPr>
              <w:t xml:space="preserve">   </w:t>
            </w:r>
            <w:r w:rsidR="00390112" w:rsidRPr="00643749">
              <w:rPr>
                <w:b/>
                <w:sz w:val="20"/>
                <w:szCs w:val="20"/>
              </w:rPr>
              <w:t>0</w:t>
            </w:r>
            <w:r w:rsidR="00643749">
              <w:rPr>
                <w:b/>
                <w:sz w:val="20"/>
                <w:szCs w:val="20"/>
              </w:rPr>
              <w:t>,00</w:t>
            </w:r>
            <w:r w:rsidR="00E6355F" w:rsidRPr="00643749">
              <w:rPr>
                <w:b/>
                <w:sz w:val="20"/>
                <w:szCs w:val="20"/>
              </w:rPr>
              <w:t xml:space="preserve">   </w:t>
            </w:r>
            <w:r w:rsidRPr="00643749">
              <w:rPr>
                <w:b/>
                <w:sz w:val="20"/>
                <w:szCs w:val="20"/>
              </w:rPr>
              <w:t>k</w:t>
            </w:r>
            <w:r w:rsidR="00643749">
              <w:rPr>
                <w:b/>
                <w:sz w:val="20"/>
                <w:szCs w:val="20"/>
              </w:rPr>
              <w:t>una</w:t>
            </w:r>
          </w:p>
          <w:p w:rsidRDefault="001669E3" w:rsidP="00870803" w:rsidR="001669E3" w:rsidRPr="00643749">
            <w:pPr>
              <w:rPr>
                <w:b/>
                <w:sz w:val="20"/>
                <w:szCs w:val="20"/>
              </w:rPr>
            </w:pPr>
          </w:p>
        </w:tc>
        <w:tc>
          <w:tcPr>
            <w:tcW w:type="dxa" w:w="4644"/>
            <w:gridSpan w:val="3"/>
            <w:vAlign w:val="center"/>
          </w:tcPr>
          <w:p w:rsidRDefault="00870803" w:rsidP="00643749" w:rsidR="006110E2" w:rsidRPr="00643749">
            <w:pPr>
              <w:rPr>
                <w:b/>
                <w:sz w:val="20"/>
                <w:szCs w:val="20"/>
              </w:rPr>
            </w:pPr>
            <w:r w:rsidRPr="00643749">
              <w:rPr>
                <w:b/>
                <w:sz w:val="20"/>
                <w:szCs w:val="20"/>
              </w:rPr>
              <w:t xml:space="preserve">1.  </w:t>
            </w:r>
            <w:r w:rsidR="006270A9" w:rsidRPr="00643749">
              <w:rPr>
                <w:b/>
                <w:sz w:val="20"/>
                <w:szCs w:val="20"/>
              </w:rPr>
              <w:t>Priznate tražbine</w:t>
            </w:r>
            <w:r w:rsidR="006110E2" w:rsidRPr="00643749">
              <w:rPr>
                <w:b/>
                <w:sz w:val="20"/>
                <w:szCs w:val="20"/>
              </w:rPr>
              <w:t xml:space="preserve"> vjerovnika</w:t>
            </w:r>
          </w:p>
          <w:p w:rsidRDefault="00643749" w:rsidP="00643749" w:rsidR="001669E3" w:rsidRPr="00643749">
            <w:r>
              <w:rPr>
                <w:b/>
                <w:sz w:val="20"/>
                <w:szCs w:val="20"/>
              </w:rPr>
              <w:t xml:space="preserve">     </w:t>
            </w:r>
            <w:r w:rsidR="006110E2" w:rsidRPr="00643749">
              <w:rPr>
                <w:b/>
                <w:sz w:val="20"/>
                <w:szCs w:val="20"/>
              </w:rPr>
              <w:t>I. isplatnog reda</w:t>
            </w:r>
            <w:r w:rsidR="006048ED" w:rsidRPr="00643749">
              <w:rPr>
                <w:b/>
                <w:sz w:val="20"/>
                <w:szCs w:val="20"/>
              </w:rPr>
              <w:t xml:space="preserve"> </w:t>
            </w:r>
            <w:r w:rsidR="00233AED" w:rsidRPr="00643749">
              <w:rPr>
                <w:b/>
                <w:sz w:val="20"/>
                <w:szCs w:val="20"/>
              </w:rPr>
              <w:t xml:space="preserve">     </w:t>
            </w:r>
            <w:r w:rsidR="00DA1760" w:rsidRPr="00643749">
              <w:rPr>
                <w:b/>
                <w:sz w:val="20"/>
                <w:szCs w:val="20"/>
              </w:rPr>
              <w:t xml:space="preserve"> </w:t>
            </w:r>
            <w:r w:rsidR="008E5D3B" w:rsidRPr="00643749">
              <w:rPr>
                <w:b/>
                <w:sz w:val="20"/>
                <w:szCs w:val="20"/>
              </w:rPr>
              <w:t xml:space="preserve">    </w:t>
            </w:r>
            <w:r>
              <w:rPr>
                <w:b/>
                <w:sz w:val="20"/>
                <w:szCs w:val="20"/>
              </w:rPr>
              <w:t xml:space="preserve">                  </w:t>
            </w:r>
            <w:r w:rsidR="004C56BA" w:rsidRPr="00643749">
              <w:rPr>
                <w:b/>
                <w:sz w:val="20"/>
                <w:szCs w:val="20"/>
              </w:rPr>
              <w:t>16.269,74</w:t>
            </w:r>
            <w:r w:rsidR="00AC2912" w:rsidRPr="00643749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kuna</w:t>
            </w:r>
          </w:p>
        </w:tc>
      </w:tr>
      <w:tr w:rsidR="00AC2912" w:rsidRPr="00B32CD0">
        <w:tc>
          <w:tcPr>
            <w:tcW w:type="dxa" w:w="4644"/>
            <w:gridSpan w:val="3"/>
          </w:tcPr>
          <w:p w:rsidRDefault="005D5181" w:rsidP="005D5181" w:rsidR="005D5181" w:rsidRPr="00643749">
            <w:pPr>
              <w:pStyle w:val="Odlomakpopisa"/>
              <w:ind w:left="0"/>
              <w:rPr>
                <w:b/>
                <w:sz w:val="20"/>
                <w:szCs w:val="20"/>
              </w:rPr>
            </w:pPr>
          </w:p>
          <w:p w:rsidRDefault="00506E1A" w:rsidP="005D5181" w:rsidR="005D5181" w:rsidRPr="00643749">
            <w:pPr>
              <w:pStyle w:val="Odlomakpopisa"/>
              <w:ind w:left="0"/>
              <w:rPr>
                <w:b/>
                <w:sz w:val="20"/>
                <w:szCs w:val="20"/>
              </w:rPr>
            </w:pPr>
            <w:r w:rsidRPr="00643749">
              <w:rPr>
                <w:b/>
                <w:sz w:val="20"/>
                <w:szCs w:val="20"/>
              </w:rPr>
              <w:t xml:space="preserve">     </w:t>
            </w:r>
            <w:r w:rsidR="006B7E4C" w:rsidRPr="00643749">
              <w:rPr>
                <w:b/>
                <w:sz w:val="20"/>
                <w:szCs w:val="20"/>
              </w:rPr>
              <w:t>2.</w:t>
            </w:r>
            <w:r w:rsidR="00AC2912" w:rsidRPr="00643749">
              <w:rPr>
                <w:b/>
                <w:sz w:val="20"/>
                <w:szCs w:val="20"/>
              </w:rPr>
              <w:t xml:space="preserve">  </w:t>
            </w:r>
            <w:r w:rsidR="005D5181" w:rsidRPr="00643749">
              <w:rPr>
                <w:b/>
                <w:sz w:val="20"/>
                <w:szCs w:val="20"/>
              </w:rPr>
              <w:t xml:space="preserve">Materijalna imovina   </w:t>
            </w:r>
            <w:r w:rsidR="00A5603C" w:rsidRPr="00643749">
              <w:rPr>
                <w:b/>
                <w:sz w:val="20"/>
                <w:szCs w:val="20"/>
              </w:rPr>
              <w:t xml:space="preserve">  </w:t>
            </w:r>
            <w:r w:rsidR="003E75F2" w:rsidRPr="00643749">
              <w:rPr>
                <w:b/>
                <w:sz w:val="20"/>
                <w:szCs w:val="20"/>
              </w:rPr>
              <w:t xml:space="preserve">  </w:t>
            </w:r>
            <w:r w:rsidR="00CE0702" w:rsidRPr="00643749">
              <w:rPr>
                <w:b/>
                <w:sz w:val="20"/>
                <w:szCs w:val="20"/>
              </w:rPr>
              <w:t xml:space="preserve"> </w:t>
            </w:r>
            <w:r w:rsidR="00643749">
              <w:rPr>
                <w:b/>
                <w:sz w:val="20"/>
                <w:szCs w:val="20"/>
              </w:rPr>
              <w:t xml:space="preserve">      </w:t>
            </w:r>
            <w:r w:rsidR="00264075" w:rsidRPr="00643749">
              <w:rPr>
                <w:b/>
                <w:sz w:val="20"/>
                <w:szCs w:val="20"/>
              </w:rPr>
              <w:t xml:space="preserve"> </w:t>
            </w:r>
            <w:r w:rsidR="008C034A" w:rsidRPr="00643749">
              <w:rPr>
                <w:b/>
                <w:sz w:val="20"/>
                <w:szCs w:val="20"/>
              </w:rPr>
              <w:t>289.050,00 kuna</w:t>
            </w:r>
          </w:p>
          <w:p w:rsidRDefault="003E75F2" w:rsidP="00506E1A" w:rsidR="00AC2912" w:rsidRPr="00643749">
            <w:pPr>
              <w:rPr>
                <w:b/>
                <w:sz w:val="20"/>
                <w:szCs w:val="20"/>
              </w:rPr>
            </w:pPr>
            <w:r w:rsidRPr="0064374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type="dxa" w:w="4644"/>
            <w:gridSpan w:val="3"/>
          </w:tcPr>
          <w:p w:rsidRDefault="00DC5DA7" w:rsidP="00350F7F" w:rsidR="00350F7F" w:rsidRPr="00643749">
            <w:pPr>
              <w:rPr>
                <w:b/>
                <w:sz w:val="20"/>
                <w:szCs w:val="20"/>
              </w:rPr>
            </w:pPr>
            <w:r w:rsidRPr="00643749">
              <w:rPr>
                <w:b/>
                <w:sz w:val="20"/>
                <w:szCs w:val="20"/>
              </w:rPr>
              <w:t>2.</w:t>
            </w:r>
            <w:r w:rsidR="00350F7F" w:rsidRPr="00643749">
              <w:rPr>
                <w:b/>
                <w:sz w:val="20"/>
                <w:szCs w:val="20"/>
              </w:rPr>
              <w:t xml:space="preserve">  Priznate tražbine vjerovnika</w:t>
            </w:r>
          </w:p>
          <w:p w:rsidRDefault="00350F7F" w:rsidP="00E72964" w:rsidR="00AC2912" w:rsidRPr="00643749">
            <w:pPr>
              <w:rPr>
                <w:b/>
                <w:sz w:val="20"/>
                <w:szCs w:val="20"/>
              </w:rPr>
            </w:pPr>
            <w:r w:rsidRPr="00643749">
              <w:rPr>
                <w:b/>
                <w:sz w:val="20"/>
                <w:szCs w:val="20"/>
              </w:rPr>
              <w:t xml:space="preserve">    II. isplatnog reda       </w:t>
            </w:r>
            <w:r w:rsidR="005D5181" w:rsidRPr="00643749">
              <w:rPr>
                <w:b/>
                <w:sz w:val="20"/>
                <w:szCs w:val="20"/>
              </w:rPr>
              <w:t xml:space="preserve">     </w:t>
            </w:r>
            <w:r w:rsidR="007F59F8" w:rsidRPr="00643749">
              <w:rPr>
                <w:b/>
                <w:sz w:val="20"/>
                <w:szCs w:val="20"/>
              </w:rPr>
              <w:t xml:space="preserve">  </w:t>
            </w:r>
            <w:r w:rsidR="00696831" w:rsidRPr="00643749">
              <w:rPr>
                <w:b/>
                <w:sz w:val="20"/>
                <w:szCs w:val="20"/>
              </w:rPr>
              <w:t xml:space="preserve"> </w:t>
            </w:r>
            <w:r w:rsidR="002B14A8" w:rsidRPr="00643749">
              <w:rPr>
                <w:b/>
                <w:sz w:val="20"/>
                <w:szCs w:val="20"/>
              </w:rPr>
              <w:t xml:space="preserve"> </w:t>
            </w:r>
            <w:r w:rsidR="00F23410" w:rsidRPr="00643749">
              <w:rPr>
                <w:b/>
                <w:sz w:val="20"/>
                <w:szCs w:val="20"/>
              </w:rPr>
              <w:t xml:space="preserve"> </w:t>
            </w:r>
            <w:r w:rsidR="005D5181" w:rsidRPr="00643749">
              <w:rPr>
                <w:b/>
                <w:sz w:val="20"/>
                <w:szCs w:val="20"/>
              </w:rPr>
              <w:t xml:space="preserve">     </w:t>
            </w:r>
            <w:r w:rsidR="00643749">
              <w:rPr>
                <w:b/>
                <w:sz w:val="20"/>
                <w:szCs w:val="20"/>
              </w:rPr>
              <w:t xml:space="preserve">     </w:t>
            </w:r>
            <w:r w:rsidR="00515342" w:rsidRPr="00643749">
              <w:rPr>
                <w:b/>
                <w:sz w:val="20"/>
                <w:szCs w:val="20"/>
              </w:rPr>
              <w:t>779.018,73 kuna</w:t>
            </w:r>
            <w:r w:rsidR="00DC7ACA" w:rsidRPr="00643749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AC2912" w:rsidRPr="00B32CD0">
        <w:tc>
          <w:tcPr>
            <w:tcW w:type="dxa" w:w="4644"/>
            <w:gridSpan w:val="3"/>
          </w:tcPr>
          <w:p w:rsidRDefault="00506E1A" w:rsidP="00506E1A" w:rsidR="00506E1A" w:rsidRPr="00643749">
            <w:pPr>
              <w:rPr>
                <w:b/>
                <w:sz w:val="20"/>
                <w:szCs w:val="20"/>
              </w:rPr>
            </w:pPr>
            <w:r w:rsidRPr="00643749">
              <w:rPr>
                <w:b/>
                <w:sz w:val="20"/>
                <w:szCs w:val="20"/>
              </w:rPr>
              <w:t xml:space="preserve">    </w:t>
            </w:r>
          </w:p>
          <w:p w:rsidRDefault="00506E1A" w:rsidP="00643749" w:rsidR="00AC2912" w:rsidRPr="00643749">
            <w:pPr>
              <w:rPr>
                <w:b/>
                <w:sz w:val="20"/>
                <w:szCs w:val="20"/>
              </w:rPr>
            </w:pPr>
            <w:r w:rsidRPr="00643749">
              <w:rPr>
                <w:b/>
                <w:sz w:val="20"/>
                <w:szCs w:val="20"/>
              </w:rPr>
              <w:t xml:space="preserve">     </w:t>
            </w:r>
            <w:r w:rsidR="00B52B3A" w:rsidRPr="00643749">
              <w:rPr>
                <w:b/>
                <w:sz w:val="20"/>
                <w:szCs w:val="20"/>
              </w:rPr>
              <w:t xml:space="preserve">3. </w:t>
            </w:r>
            <w:r w:rsidR="00AC2912" w:rsidRPr="00643749">
              <w:rPr>
                <w:b/>
                <w:sz w:val="20"/>
                <w:szCs w:val="20"/>
              </w:rPr>
              <w:t xml:space="preserve">Financijska imovina </w:t>
            </w:r>
            <w:r w:rsidR="00B52B3A" w:rsidRPr="00643749">
              <w:rPr>
                <w:b/>
                <w:sz w:val="20"/>
                <w:szCs w:val="20"/>
              </w:rPr>
              <w:t xml:space="preserve">  </w:t>
            </w:r>
            <w:r w:rsidR="00AC2912" w:rsidRPr="00643749">
              <w:rPr>
                <w:b/>
                <w:sz w:val="20"/>
                <w:szCs w:val="20"/>
              </w:rPr>
              <w:t xml:space="preserve">  </w:t>
            </w:r>
            <w:r w:rsidR="001A00FA" w:rsidRPr="00643749">
              <w:rPr>
                <w:b/>
                <w:sz w:val="20"/>
                <w:szCs w:val="20"/>
              </w:rPr>
              <w:t xml:space="preserve">         </w:t>
            </w:r>
            <w:r w:rsidR="002E5E87" w:rsidRPr="00643749">
              <w:rPr>
                <w:b/>
                <w:sz w:val="20"/>
                <w:szCs w:val="20"/>
              </w:rPr>
              <w:t xml:space="preserve"> </w:t>
            </w:r>
            <w:r w:rsidRPr="00643749">
              <w:rPr>
                <w:b/>
                <w:sz w:val="20"/>
                <w:szCs w:val="20"/>
              </w:rPr>
              <w:t xml:space="preserve">  </w:t>
            </w:r>
            <w:r w:rsidR="008E5A3B" w:rsidRPr="00643749">
              <w:rPr>
                <w:b/>
                <w:sz w:val="20"/>
                <w:szCs w:val="20"/>
              </w:rPr>
              <w:t xml:space="preserve"> </w:t>
            </w:r>
            <w:r w:rsidR="008765A3" w:rsidRPr="00643749">
              <w:rPr>
                <w:b/>
                <w:sz w:val="20"/>
                <w:szCs w:val="20"/>
              </w:rPr>
              <w:t xml:space="preserve">     </w:t>
            </w:r>
            <w:r w:rsidR="00643749">
              <w:rPr>
                <w:b/>
                <w:sz w:val="20"/>
                <w:szCs w:val="20"/>
              </w:rPr>
              <w:t xml:space="preserve">   0 ,</w:t>
            </w:r>
            <w:r w:rsidR="008765A3" w:rsidRPr="00643749">
              <w:rPr>
                <w:b/>
                <w:sz w:val="20"/>
                <w:szCs w:val="20"/>
              </w:rPr>
              <w:t>0</w:t>
            </w:r>
            <w:r w:rsidR="00643749">
              <w:rPr>
                <w:b/>
                <w:sz w:val="20"/>
                <w:szCs w:val="20"/>
              </w:rPr>
              <w:t>0</w:t>
            </w:r>
            <w:r w:rsidR="00E90C34" w:rsidRPr="00643749">
              <w:rPr>
                <w:b/>
                <w:sz w:val="20"/>
                <w:szCs w:val="20"/>
              </w:rPr>
              <w:t xml:space="preserve"> </w:t>
            </w:r>
            <w:r w:rsidR="001A00FA" w:rsidRPr="00643749">
              <w:rPr>
                <w:b/>
                <w:sz w:val="20"/>
                <w:szCs w:val="20"/>
              </w:rPr>
              <w:t xml:space="preserve"> </w:t>
            </w:r>
            <w:r w:rsidR="00AC2912" w:rsidRPr="00643749">
              <w:rPr>
                <w:b/>
                <w:sz w:val="20"/>
                <w:szCs w:val="20"/>
              </w:rPr>
              <w:t>k</w:t>
            </w:r>
            <w:r w:rsidR="00643749">
              <w:rPr>
                <w:b/>
                <w:sz w:val="20"/>
                <w:szCs w:val="20"/>
              </w:rPr>
              <w:t>una</w:t>
            </w:r>
          </w:p>
        </w:tc>
        <w:tc>
          <w:tcPr>
            <w:tcW w:type="dxa" w:w="4644"/>
            <w:gridSpan w:val="3"/>
          </w:tcPr>
          <w:p w:rsidRDefault="002B14A8" w:rsidP="00A5603C" w:rsidR="002B14A8" w:rsidRPr="00643749">
            <w:pPr>
              <w:rPr>
                <w:b/>
                <w:sz w:val="22"/>
                <w:szCs w:val="22"/>
              </w:rPr>
            </w:pPr>
            <w:r w:rsidRPr="00643749">
              <w:rPr>
                <w:b/>
                <w:sz w:val="22"/>
                <w:szCs w:val="22"/>
              </w:rPr>
              <w:t xml:space="preserve"> </w:t>
            </w:r>
          </w:p>
          <w:p w:rsidRDefault="005D5181" w:rsidP="005D5181" w:rsidR="005D5181" w:rsidRPr="00643749">
            <w:pPr>
              <w:rPr>
                <w:b/>
                <w:sz w:val="20"/>
                <w:szCs w:val="20"/>
              </w:rPr>
            </w:pPr>
            <w:r w:rsidRPr="00643749">
              <w:rPr>
                <w:b/>
                <w:sz w:val="22"/>
                <w:szCs w:val="22"/>
              </w:rPr>
              <w:t xml:space="preserve">UKUPNO               </w:t>
            </w:r>
            <w:r w:rsidR="002B14A8" w:rsidRPr="00643749">
              <w:rPr>
                <w:b/>
                <w:sz w:val="22"/>
                <w:szCs w:val="22"/>
              </w:rPr>
              <w:t xml:space="preserve">          </w:t>
            </w:r>
            <w:r w:rsidR="00E72964" w:rsidRPr="00643749">
              <w:rPr>
                <w:b/>
                <w:sz w:val="22"/>
                <w:szCs w:val="22"/>
              </w:rPr>
              <w:t xml:space="preserve">      </w:t>
            </w:r>
            <w:r w:rsidR="002B14A8" w:rsidRPr="00643749">
              <w:rPr>
                <w:b/>
                <w:sz w:val="22"/>
                <w:szCs w:val="22"/>
              </w:rPr>
              <w:t xml:space="preserve"> </w:t>
            </w:r>
            <w:r w:rsidR="00643749">
              <w:rPr>
                <w:b/>
                <w:sz w:val="22"/>
                <w:szCs w:val="22"/>
              </w:rPr>
              <w:t xml:space="preserve">      </w:t>
            </w:r>
            <w:r w:rsidR="00515342" w:rsidRPr="00643749">
              <w:rPr>
                <w:b/>
                <w:sz w:val="20"/>
                <w:szCs w:val="20"/>
              </w:rPr>
              <w:t>795.288,47</w:t>
            </w:r>
            <w:r w:rsidRPr="00643749">
              <w:rPr>
                <w:b/>
                <w:sz w:val="20"/>
                <w:szCs w:val="20"/>
              </w:rPr>
              <w:t xml:space="preserve"> kuna</w:t>
            </w:r>
          </w:p>
          <w:p w:rsidRDefault="00AC2912" w:rsidP="00E72964" w:rsidR="00AC2912" w:rsidRPr="00643749">
            <w:pPr>
              <w:rPr>
                <w:b/>
                <w:sz w:val="22"/>
                <w:szCs w:val="22"/>
              </w:rPr>
            </w:pPr>
          </w:p>
        </w:tc>
      </w:tr>
      <w:tr w:rsidR="00AC2912" w:rsidRPr="00B32CD0">
        <w:tc>
          <w:tcPr>
            <w:tcW w:type="dxa" w:w="4644"/>
            <w:gridSpan w:val="3"/>
          </w:tcPr>
          <w:p w:rsidRDefault="00AC2912" w:rsidP="00B32CD0" w:rsidR="00AC2912" w:rsidRPr="00B32CD0">
            <w:pPr>
              <w:ind w:left="360"/>
              <w:rPr>
                <w:sz w:val="20"/>
                <w:szCs w:val="20"/>
              </w:rPr>
            </w:pPr>
          </w:p>
          <w:p w:rsidRDefault="00AC2912" w:rsidP="00B32CD0" w:rsidR="00AC2912" w:rsidRPr="00B32CD0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KRATKOTRAJNA IMOVINA</w:t>
            </w:r>
          </w:p>
          <w:p w:rsidRDefault="00AC2912" w:rsidP="00B32CD0" w:rsidR="00AC2912" w:rsidRPr="00B32CD0">
            <w:pPr>
              <w:ind w:left="360"/>
              <w:rPr>
                <w:sz w:val="20"/>
                <w:szCs w:val="20"/>
              </w:rPr>
            </w:pPr>
            <w:r w:rsidRPr="00B32CD0">
              <w:rPr>
                <w:b/>
              </w:rPr>
              <w:t xml:space="preserve">            po stanju u knjigovodstvu</w:t>
            </w:r>
          </w:p>
        </w:tc>
        <w:tc>
          <w:tcPr>
            <w:tcW w:type="dxa" w:w="4644"/>
            <w:gridSpan w:val="3"/>
          </w:tcPr>
          <w:p w:rsidRDefault="00AC2912" w:rsidP="00942BAA" w:rsidR="00AC2912" w:rsidRPr="00B32CD0">
            <w:pPr>
              <w:rPr>
                <w:b/>
                <w:i/>
                <w:sz w:val="20"/>
                <w:szCs w:val="20"/>
              </w:rPr>
            </w:pPr>
          </w:p>
        </w:tc>
      </w:tr>
      <w:tr w:rsidR="00AC2912" w:rsidRPr="00B32CD0">
        <w:tc>
          <w:tcPr>
            <w:tcW w:type="dxa" w:w="4644"/>
            <w:gridSpan w:val="3"/>
          </w:tcPr>
          <w:p w:rsidRDefault="00506E1A" w:rsidP="00643749" w:rsidR="00AC2912" w:rsidRPr="00643749">
            <w:pPr>
              <w:jc w:val="both"/>
              <w:rPr>
                <w:b/>
                <w:sz w:val="20"/>
                <w:szCs w:val="20"/>
              </w:rPr>
            </w:pPr>
            <w:r w:rsidRPr="00643749">
              <w:rPr>
                <w:b/>
                <w:sz w:val="20"/>
                <w:szCs w:val="20"/>
              </w:rPr>
              <w:t xml:space="preserve">    </w:t>
            </w:r>
            <w:r w:rsidR="00AC2912" w:rsidRPr="00643749">
              <w:rPr>
                <w:b/>
                <w:sz w:val="20"/>
                <w:szCs w:val="20"/>
              </w:rPr>
              <w:t>1.Zaliha</w:t>
            </w:r>
            <w:r w:rsidR="00B34321" w:rsidRPr="00643749">
              <w:rPr>
                <w:b/>
                <w:sz w:val="20"/>
                <w:szCs w:val="20"/>
              </w:rPr>
              <w:t xml:space="preserve">                                  </w:t>
            </w:r>
            <w:r w:rsidR="00643749" w:rsidRPr="00643749">
              <w:rPr>
                <w:b/>
                <w:sz w:val="20"/>
                <w:szCs w:val="20"/>
              </w:rPr>
              <w:t xml:space="preserve">   </w:t>
            </w:r>
            <w:r w:rsidR="00B34321" w:rsidRPr="00643749">
              <w:rPr>
                <w:b/>
                <w:sz w:val="20"/>
                <w:szCs w:val="20"/>
              </w:rPr>
              <w:t xml:space="preserve">    </w:t>
            </w:r>
            <w:r w:rsidR="00643749" w:rsidRPr="00643749">
              <w:rPr>
                <w:b/>
                <w:sz w:val="20"/>
                <w:szCs w:val="20"/>
              </w:rPr>
              <w:t xml:space="preserve">          0 ,00  kuna</w:t>
            </w:r>
          </w:p>
        </w:tc>
        <w:tc>
          <w:tcPr>
            <w:tcW w:type="dxa" w:w="4644"/>
            <w:gridSpan w:val="3"/>
          </w:tcPr>
          <w:p w:rsidRDefault="00AC2912" w:rsidP="00942BAA" w:rsidR="00AC2912" w:rsidRPr="00B32CD0">
            <w:pPr>
              <w:rPr>
                <w:b/>
                <w:i/>
                <w:sz w:val="20"/>
                <w:szCs w:val="20"/>
              </w:rPr>
            </w:pPr>
          </w:p>
        </w:tc>
      </w:tr>
      <w:tr w:rsidR="00AC2912" w:rsidRPr="00B32CD0">
        <w:tc>
          <w:tcPr>
            <w:tcW w:type="dxa" w:w="4644"/>
            <w:gridSpan w:val="3"/>
          </w:tcPr>
          <w:p w:rsidRDefault="00AB00B6" w:rsidP="00AB00B6" w:rsidR="00AB00B6" w:rsidRPr="00643749">
            <w:pPr>
              <w:jc w:val="both"/>
              <w:rPr>
                <w:b/>
                <w:sz w:val="20"/>
                <w:szCs w:val="20"/>
                <w:lang w:val="pl-PL"/>
              </w:rPr>
            </w:pPr>
            <w:r w:rsidRPr="00643749">
              <w:rPr>
                <w:b/>
                <w:sz w:val="20"/>
                <w:szCs w:val="20"/>
              </w:rPr>
              <w:t xml:space="preserve">   2.</w:t>
            </w:r>
            <w:r w:rsidR="00AC2912" w:rsidRPr="00643749">
              <w:rPr>
                <w:b/>
                <w:sz w:val="20"/>
                <w:szCs w:val="20"/>
              </w:rPr>
              <w:t xml:space="preserve">Potraživanja       </w:t>
            </w:r>
            <w:r w:rsidR="008E5A3B" w:rsidRPr="00643749">
              <w:rPr>
                <w:b/>
                <w:sz w:val="20"/>
                <w:szCs w:val="20"/>
              </w:rPr>
              <w:t xml:space="preserve"> </w:t>
            </w:r>
            <w:r w:rsidRPr="00643749">
              <w:t xml:space="preserve"> </w:t>
            </w:r>
            <w:r w:rsidR="004C56BA" w:rsidRPr="00643749">
              <w:rPr>
                <w:b/>
                <w:sz w:val="20"/>
                <w:szCs w:val="20"/>
              </w:rPr>
              <w:t xml:space="preserve">                     </w:t>
            </w:r>
            <w:r w:rsidR="00643749" w:rsidRPr="00643749">
              <w:rPr>
                <w:b/>
                <w:sz w:val="20"/>
                <w:szCs w:val="20"/>
              </w:rPr>
              <w:t xml:space="preserve"> </w:t>
            </w:r>
            <w:r w:rsidR="004C56BA" w:rsidRPr="00643749">
              <w:rPr>
                <w:b/>
                <w:sz w:val="20"/>
                <w:szCs w:val="20"/>
              </w:rPr>
              <w:t xml:space="preserve">          </w:t>
            </w:r>
            <w:r w:rsidR="00643749" w:rsidRPr="00643749">
              <w:rPr>
                <w:b/>
                <w:sz w:val="20"/>
                <w:szCs w:val="20"/>
              </w:rPr>
              <w:t>0 ,00  kuna</w:t>
            </w:r>
          </w:p>
          <w:p w:rsidRDefault="00AC2912" w:rsidP="008765A3" w:rsidR="00AC2912" w:rsidRPr="00643749">
            <w:pPr>
              <w:rPr>
                <w:b/>
                <w:sz w:val="20"/>
                <w:szCs w:val="20"/>
              </w:rPr>
            </w:pPr>
          </w:p>
        </w:tc>
        <w:tc>
          <w:tcPr>
            <w:tcW w:type="dxa" w:w="4644"/>
            <w:gridSpan w:val="3"/>
          </w:tcPr>
          <w:p w:rsidRDefault="00AC2912" w:rsidP="00942BAA" w:rsidR="00AC2912" w:rsidRPr="00B32CD0">
            <w:pPr>
              <w:rPr>
                <w:b/>
                <w:i/>
                <w:sz w:val="20"/>
                <w:szCs w:val="20"/>
              </w:rPr>
            </w:pPr>
          </w:p>
        </w:tc>
      </w:tr>
      <w:tr w:rsidR="00AC2912" w:rsidRPr="00B32CD0">
        <w:tc>
          <w:tcPr>
            <w:tcW w:type="dxa" w:w="4644"/>
            <w:gridSpan w:val="3"/>
          </w:tcPr>
          <w:p w:rsidRDefault="00A5603C" w:rsidP="00643749" w:rsidR="00AC2912" w:rsidRPr="00643749">
            <w:pPr>
              <w:rPr>
                <w:b/>
                <w:sz w:val="20"/>
                <w:szCs w:val="20"/>
              </w:rPr>
            </w:pPr>
            <w:r w:rsidRPr="00643749">
              <w:rPr>
                <w:b/>
                <w:sz w:val="20"/>
                <w:szCs w:val="20"/>
              </w:rPr>
              <w:lastRenderedPageBreak/>
              <w:t xml:space="preserve">   </w:t>
            </w:r>
            <w:r w:rsidR="00AC2912" w:rsidRPr="00643749">
              <w:rPr>
                <w:b/>
                <w:sz w:val="20"/>
                <w:szCs w:val="20"/>
              </w:rPr>
              <w:t xml:space="preserve">3. Financijska imovina        </w:t>
            </w:r>
            <w:r w:rsidR="00486498" w:rsidRPr="00643749">
              <w:rPr>
                <w:b/>
                <w:sz w:val="20"/>
                <w:szCs w:val="20"/>
              </w:rPr>
              <w:t xml:space="preserve">  </w:t>
            </w:r>
            <w:r w:rsidR="0048503F" w:rsidRPr="00643749">
              <w:rPr>
                <w:b/>
                <w:sz w:val="20"/>
                <w:szCs w:val="20"/>
              </w:rPr>
              <w:t xml:space="preserve"> </w:t>
            </w:r>
            <w:r w:rsidR="001B215E" w:rsidRPr="00643749">
              <w:rPr>
                <w:b/>
                <w:sz w:val="20"/>
                <w:szCs w:val="20"/>
              </w:rPr>
              <w:t xml:space="preserve"> </w:t>
            </w:r>
            <w:r w:rsidR="0097370D" w:rsidRPr="00643749">
              <w:rPr>
                <w:b/>
                <w:sz w:val="20"/>
                <w:szCs w:val="20"/>
              </w:rPr>
              <w:t xml:space="preserve">       </w:t>
            </w:r>
            <w:r w:rsidR="00264075" w:rsidRPr="00643749">
              <w:rPr>
                <w:b/>
                <w:sz w:val="20"/>
                <w:szCs w:val="20"/>
              </w:rPr>
              <w:t xml:space="preserve">  </w:t>
            </w:r>
            <w:r w:rsidR="00AB00B6" w:rsidRPr="00643749">
              <w:rPr>
                <w:b/>
                <w:sz w:val="20"/>
                <w:szCs w:val="20"/>
              </w:rPr>
              <w:t xml:space="preserve">   </w:t>
            </w:r>
            <w:r w:rsidR="008E5A3B" w:rsidRPr="00643749">
              <w:rPr>
                <w:b/>
                <w:sz w:val="20"/>
                <w:szCs w:val="20"/>
              </w:rPr>
              <w:t xml:space="preserve">  </w:t>
            </w:r>
            <w:r w:rsidR="001B215E" w:rsidRPr="00643749">
              <w:rPr>
                <w:b/>
                <w:sz w:val="20"/>
                <w:szCs w:val="20"/>
              </w:rPr>
              <w:t xml:space="preserve"> </w:t>
            </w:r>
            <w:r w:rsidR="000755DD" w:rsidRPr="00643749">
              <w:rPr>
                <w:b/>
                <w:sz w:val="20"/>
                <w:szCs w:val="20"/>
              </w:rPr>
              <w:t xml:space="preserve"> </w:t>
            </w:r>
            <w:r w:rsidR="00643749" w:rsidRPr="00643749">
              <w:rPr>
                <w:b/>
                <w:sz w:val="20"/>
                <w:szCs w:val="20"/>
              </w:rPr>
              <w:t>0 ,00  kuna</w:t>
            </w:r>
          </w:p>
        </w:tc>
        <w:tc>
          <w:tcPr>
            <w:tcW w:type="dxa" w:w="4644"/>
            <w:gridSpan w:val="3"/>
          </w:tcPr>
          <w:p w:rsidRDefault="00AC2912" w:rsidP="00942BAA" w:rsidR="00AC2912" w:rsidRPr="00B32CD0">
            <w:pPr>
              <w:rPr>
                <w:b/>
                <w:i/>
                <w:sz w:val="20"/>
                <w:szCs w:val="20"/>
              </w:rPr>
            </w:pPr>
          </w:p>
        </w:tc>
      </w:tr>
      <w:tr w:rsidR="00AC2912" w:rsidRPr="00B32CD0">
        <w:tc>
          <w:tcPr>
            <w:tcW w:type="dxa" w:w="4644"/>
            <w:gridSpan w:val="3"/>
          </w:tcPr>
          <w:p w:rsidRDefault="00A5603C" w:rsidP="00643749" w:rsidR="00AC2912" w:rsidRPr="00643749">
            <w:pPr>
              <w:rPr>
                <w:b/>
                <w:sz w:val="20"/>
                <w:szCs w:val="20"/>
              </w:rPr>
            </w:pPr>
            <w:r w:rsidRPr="00643749">
              <w:rPr>
                <w:b/>
                <w:sz w:val="20"/>
                <w:szCs w:val="20"/>
              </w:rPr>
              <w:t xml:space="preserve">   </w:t>
            </w:r>
            <w:r w:rsidR="00AC2912" w:rsidRPr="00643749">
              <w:rPr>
                <w:b/>
                <w:sz w:val="20"/>
                <w:szCs w:val="20"/>
              </w:rPr>
              <w:t>4. Novac na računu i blagajni</w:t>
            </w:r>
            <w:r w:rsidR="00323A0F" w:rsidRPr="00643749">
              <w:rPr>
                <w:b/>
                <w:sz w:val="20"/>
                <w:szCs w:val="20"/>
              </w:rPr>
              <w:t xml:space="preserve">         </w:t>
            </w:r>
            <w:r w:rsidR="00953301" w:rsidRPr="00643749">
              <w:rPr>
                <w:b/>
                <w:sz w:val="20"/>
                <w:szCs w:val="20"/>
              </w:rPr>
              <w:t xml:space="preserve"> </w:t>
            </w:r>
            <w:r w:rsidR="001B215E" w:rsidRPr="00643749">
              <w:rPr>
                <w:b/>
                <w:sz w:val="20"/>
                <w:szCs w:val="20"/>
              </w:rPr>
              <w:t xml:space="preserve"> </w:t>
            </w:r>
            <w:r w:rsidR="00D83160" w:rsidRPr="00643749">
              <w:rPr>
                <w:b/>
                <w:sz w:val="20"/>
                <w:szCs w:val="20"/>
              </w:rPr>
              <w:t xml:space="preserve"> </w:t>
            </w:r>
            <w:r w:rsidR="008E5A3B" w:rsidRPr="00643749">
              <w:rPr>
                <w:b/>
                <w:sz w:val="20"/>
                <w:szCs w:val="20"/>
              </w:rPr>
              <w:t xml:space="preserve">    </w:t>
            </w:r>
            <w:r w:rsidR="00643749" w:rsidRPr="00643749">
              <w:rPr>
                <w:b/>
                <w:sz w:val="20"/>
                <w:szCs w:val="20"/>
              </w:rPr>
              <w:t>0 ,00  kuna</w:t>
            </w:r>
          </w:p>
        </w:tc>
        <w:tc>
          <w:tcPr>
            <w:tcW w:type="dxa" w:w="4644"/>
            <w:gridSpan w:val="3"/>
          </w:tcPr>
          <w:p w:rsidRDefault="00AC2912" w:rsidP="00942BAA" w:rsidR="00AC2912" w:rsidRPr="00B32CD0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Default="00953301" w:rsidP="00041D80" w:rsidR="00953301">
      <w:pPr>
        <w:ind w:left="360"/>
        <w:jc w:val="both"/>
        <w:rPr>
          <w:b/>
        </w:rPr>
      </w:pPr>
    </w:p>
    <w:p w:rsidRDefault="00B34321" w:rsidP="00041D80" w:rsidR="00B34321">
      <w:pPr>
        <w:ind w:left="360"/>
        <w:jc w:val="both"/>
        <w:rPr>
          <w:b/>
        </w:rPr>
      </w:pPr>
    </w:p>
    <w:p w:rsidRDefault="00390E63" w:rsidP="00041D80" w:rsidR="00D53588">
      <w:pPr>
        <w:ind w:left="360"/>
        <w:jc w:val="both"/>
        <w:rPr>
          <w:b/>
        </w:rPr>
      </w:pPr>
      <w:r w:rsidRPr="004C56BA">
        <w:t xml:space="preserve">NAPOMENA: </w:t>
      </w:r>
      <w:r w:rsidR="00AB00B6" w:rsidRPr="004C56BA">
        <w:t xml:space="preserve">Knjigovodstvena vrijednost </w:t>
      </w:r>
      <w:r w:rsidR="00211BF9" w:rsidRPr="004C56BA">
        <w:t>imovine</w:t>
      </w:r>
      <w:r w:rsidR="00515342">
        <w:t xml:space="preserve"> izrađena</w:t>
      </w:r>
      <w:r w:rsidR="00211BF9" w:rsidRPr="004C56BA">
        <w:t xml:space="preserve"> </w:t>
      </w:r>
      <w:r w:rsidR="004C56BA" w:rsidRPr="004C56BA">
        <w:t>temeljem</w:t>
      </w:r>
      <w:r w:rsidR="004C56BA">
        <w:t xml:space="preserve"> procjene</w:t>
      </w:r>
      <w:r w:rsidR="004C56BA" w:rsidRPr="004C56BA">
        <w:t xml:space="preserve"> </w:t>
      </w:r>
      <w:r w:rsidR="004C56BA">
        <w:t xml:space="preserve">po ovlaštenom sudskom vještaku „Vještačenja Ciraki“ d.o.o. iz Zagreba, Ilica 174 </w:t>
      </w:r>
      <w:r w:rsidR="00665C8A" w:rsidRPr="004121B1">
        <w:rPr>
          <w:b/>
        </w:rPr>
        <w:t xml:space="preserve"> </w:t>
      </w:r>
    </w:p>
    <w:p w:rsidRDefault="00B34321" w:rsidP="00041D80" w:rsidR="00B34321">
      <w:pPr>
        <w:ind w:left="360"/>
        <w:jc w:val="both"/>
        <w:rPr>
          <w:b/>
        </w:rPr>
      </w:pPr>
    </w:p>
    <w:p w:rsidRDefault="008C5258" w:rsidP="00041D80" w:rsidR="008C5258">
      <w:pPr>
        <w:ind w:left="360"/>
        <w:jc w:val="both"/>
        <w:rPr>
          <w:b/>
        </w:rPr>
      </w:pPr>
    </w:p>
    <w:p w:rsidRDefault="005D5181" w:rsidP="00041D80" w:rsidR="005D5181">
      <w:pPr>
        <w:ind w:left="360"/>
        <w:jc w:val="both"/>
        <w:rPr>
          <w:b/>
        </w:rPr>
      </w:pPr>
    </w:p>
    <w:p w:rsidRDefault="005D5181" w:rsidP="00041D80" w:rsidR="005D5181">
      <w:pPr>
        <w:ind w:left="360"/>
        <w:jc w:val="both"/>
        <w:rPr>
          <w:b/>
        </w:rPr>
      </w:pPr>
    </w:p>
    <w:p w:rsidRDefault="005D5181" w:rsidP="00041D80" w:rsidR="005D5181">
      <w:pPr>
        <w:ind w:left="360"/>
        <w:jc w:val="both"/>
        <w:rPr>
          <w:b/>
        </w:rPr>
      </w:pPr>
    </w:p>
    <w:p w:rsidRDefault="005D5181" w:rsidP="00041D80" w:rsidR="005D5181">
      <w:pPr>
        <w:ind w:left="360"/>
        <w:jc w:val="both"/>
        <w:rPr>
          <w:b/>
        </w:rPr>
      </w:pPr>
    </w:p>
    <w:p w:rsidRDefault="005D5181" w:rsidP="00041D80" w:rsidR="005D5181">
      <w:pPr>
        <w:ind w:left="360"/>
        <w:jc w:val="both"/>
        <w:rPr>
          <w:b/>
        </w:rPr>
      </w:pPr>
    </w:p>
    <w:p w:rsidRDefault="005D5181" w:rsidP="00041D80" w:rsidR="005D5181">
      <w:pPr>
        <w:ind w:left="360"/>
        <w:jc w:val="both"/>
        <w:rPr>
          <w:b/>
        </w:rPr>
      </w:pPr>
    </w:p>
    <w:p w:rsidRDefault="005D5181" w:rsidP="00041D80" w:rsidR="005D5181">
      <w:pPr>
        <w:ind w:left="360"/>
        <w:jc w:val="both"/>
        <w:rPr>
          <w:b/>
        </w:rPr>
      </w:pPr>
    </w:p>
    <w:p w:rsidRDefault="005D5181" w:rsidP="00041D80" w:rsidR="005D5181">
      <w:pPr>
        <w:ind w:left="360"/>
        <w:jc w:val="both"/>
        <w:rPr>
          <w:b/>
        </w:rPr>
      </w:pPr>
    </w:p>
    <w:p w:rsidRDefault="005D5181" w:rsidP="00041D80" w:rsidR="005D5181">
      <w:pPr>
        <w:ind w:left="360"/>
        <w:jc w:val="both"/>
        <w:rPr>
          <w:b/>
        </w:rPr>
      </w:pPr>
    </w:p>
    <w:p w:rsidRDefault="005D5181" w:rsidP="00041D80" w:rsidR="005D5181">
      <w:pPr>
        <w:ind w:left="360"/>
        <w:jc w:val="both"/>
        <w:rPr>
          <w:b/>
        </w:rPr>
      </w:pPr>
    </w:p>
    <w:p w:rsidRDefault="005D5181" w:rsidP="00041D80" w:rsidR="005D5181">
      <w:pPr>
        <w:ind w:left="360"/>
        <w:jc w:val="both"/>
        <w:rPr>
          <w:b/>
        </w:rPr>
      </w:pPr>
    </w:p>
    <w:p w:rsidRDefault="005D5181" w:rsidP="00041D80" w:rsidR="005D5181">
      <w:pPr>
        <w:ind w:left="360"/>
        <w:jc w:val="both"/>
        <w:rPr>
          <w:b/>
        </w:rPr>
      </w:pPr>
    </w:p>
    <w:p w:rsidRDefault="00DC7ACA" w:rsidP="00041D80" w:rsidR="00B34321" w:rsidRPr="004121B1">
      <w:pPr>
        <w:ind w:left="360"/>
        <w:jc w:val="both"/>
        <w:rPr>
          <w:b/>
        </w:rPr>
      </w:pPr>
      <w:r>
        <w:rPr>
          <w:b/>
        </w:rPr>
        <w:t>MATERIJALNA IMOVINA</w:t>
      </w:r>
    </w:p>
    <w:p w:rsidRDefault="00C63127" w:rsidP="00C63127" w:rsidR="00C63127">
      <w:pPr>
        <w:shd w:fill="FFFFFF" w:color="auto" w:val="clear"/>
        <w:jc w:val="both"/>
        <w:rPr>
          <w:rFonts w:hAnsi="Bookman Old Style" w:ascii="Bookman Old Style"/>
          <w:i/>
          <w:color w:val="000000"/>
          <w:sz w:val="18"/>
          <w:szCs w:val="18"/>
          <w:lang w:eastAsia="sl-SI"/>
        </w:rPr>
      </w:pPr>
    </w:p>
    <w:p w:rsidRDefault="00264075" w:rsidP="00C63127" w:rsidR="00264075" w:rsidRPr="003252C8">
      <w:pPr>
        <w:shd w:fill="FFFFFF" w:color="auto" w:val="clear"/>
        <w:jc w:val="both"/>
        <w:rPr>
          <w:rFonts w:hAnsi="Bookman Old Style" w:ascii="Bookman Old Style"/>
          <w:i/>
          <w:color w:val="000000"/>
          <w:lang w:eastAsia="sl-SI"/>
        </w:rPr>
      </w:pPr>
    </w:p>
    <w:p w:rsidRDefault="00D643B8" w:rsidP="004C56BA" w:rsidR="00AB00B6" w:rsidRPr="004C56BA">
      <w:pPr>
        <w:numPr>
          <w:ilvl w:val="0"/>
          <w:numId w:val="6"/>
        </w:numPr>
        <w:jc w:val="both"/>
        <w:rPr>
          <w:b/>
          <w:lang w:val="pl-PL"/>
        </w:rPr>
      </w:pPr>
      <w:r w:rsidRPr="004C56BA">
        <w:rPr>
          <w:b/>
          <w:lang w:val="pl-PL"/>
        </w:rPr>
        <w:t>NEKRETNINE</w:t>
      </w:r>
      <w:r w:rsidR="00E53663" w:rsidRPr="004C56BA">
        <w:rPr>
          <w:b/>
          <w:lang w:val="pl-PL"/>
        </w:rPr>
        <w:t xml:space="preserve"> </w:t>
      </w:r>
    </w:p>
    <w:p w:rsidRDefault="004C56BA" w:rsidP="004C56BA" w:rsidR="004C56BA" w:rsidRPr="004C56BA">
      <w:pPr>
        <w:ind w:left="696"/>
        <w:jc w:val="both"/>
        <w:rPr>
          <w:b/>
          <w:lang w:val="pl-PL"/>
        </w:rPr>
      </w:pPr>
    </w:p>
    <w:p w:rsidRDefault="004C56BA" w:rsidP="004C56BA" w:rsidR="004C56BA" w:rsidRPr="00481139">
      <w:pPr>
        <w:ind w:left="696"/>
        <w:jc w:val="both"/>
        <w:rPr>
          <w:b/>
          <w:lang w:val="pl-PL"/>
        </w:rPr>
      </w:pPr>
      <w:r w:rsidRPr="00481139">
        <w:rPr>
          <w:b/>
          <w:lang w:val="pl-PL"/>
        </w:rPr>
        <w:t>Nema</w:t>
      </w:r>
    </w:p>
    <w:p w:rsidRDefault="004C56BA" w:rsidP="004C56BA" w:rsidR="004C56BA" w:rsidRPr="004C56BA">
      <w:pPr>
        <w:ind w:left="696"/>
        <w:jc w:val="both"/>
        <w:rPr>
          <w:lang w:val="pl-PL"/>
        </w:rPr>
      </w:pPr>
    </w:p>
    <w:p w:rsidRDefault="004C56BA" w:rsidP="00D643B8" w:rsidR="00D643B8" w:rsidRPr="004C56BA">
      <w:pPr>
        <w:numPr>
          <w:ilvl w:val="0"/>
          <w:numId w:val="6"/>
        </w:numPr>
        <w:jc w:val="both"/>
        <w:rPr>
          <w:b/>
          <w:lang w:val="pl-PL"/>
        </w:rPr>
      </w:pPr>
      <w:r>
        <w:rPr>
          <w:b/>
          <w:lang w:val="pl-PL"/>
        </w:rPr>
        <w:t>POKRETNINE</w:t>
      </w:r>
    </w:p>
    <w:p w:rsidRDefault="00D643B8" w:rsidP="00D643B8" w:rsidR="00D643B8" w:rsidRPr="004C56BA">
      <w:pPr>
        <w:ind w:left="336"/>
        <w:jc w:val="both"/>
        <w:rPr>
          <w:b/>
          <w:lang w:val="pl-PL"/>
        </w:rPr>
      </w:pPr>
    </w:p>
    <w:p w:rsidRDefault="004C56BA" w:rsidP="00D643B8" w:rsidR="00D643B8" w:rsidRPr="00481139">
      <w:pPr>
        <w:jc w:val="both"/>
        <w:rPr>
          <w:b/>
        </w:rPr>
      </w:pPr>
      <w:r>
        <w:t xml:space="preserve">           </w:t>
      </w:r>
      <w:r w:rsidRPr="00481139">
        <w:rPr>
          <w:b/>
        </w:rPr>
        <w:t>289.050,00 kuna</w:t>
      </w:r>
    </w:p>
    <w:p w:rsidRDefault="004C56BA" w:rsidP="00D643B8" w:rsidR="004C56BA" w:rsidRPr="004C56BA">
      <w:pPr>
        <w:jc w:val="both"/>
        <w:rPr>
          <w:b/>
          <w:lang w:val="pl-PL"/>
        </w:rPr>
      </w:pPr>
    </w:p>
    <w:p w:rsidRDefault="009662EB" w:rsidP="009662EB" w:rsidR="00D643B8" w:rsidRPr="004C56BA">
      <w:pPr>
        <w:numPr>
          <w:ilvl w:val="0"/>
          <w:numId w:val="5"/>
        </w:numPr>
        <w:jc w:val="both"/>
        <w:rPr>
          <w:b/>
          <w:lang w:val="pl-PL"/>
        </w:rPr>
      </w:pPr>
      <w:r w:rsidRPr="004C56BA">
        <w:rPr>
          <w:b/>
          <w:lang w:val="pl-PL"/>
        </w:rPr>
        <w:t>UREDSKA OPREMA</w:t>
      </w:r>
    </w:p>
    <w:p w:rsidRDefault="007C7249" w:rsidP="007C7249" w:rsidR="007C7249" w:rsidRPr="004C56BA">
      <w:pPr>
        <w:ind w:left="696"/>
        <w:jc w:val="both"/>
        <w:rPr>
          <w:b/>
          <w:lang w:val="pl-PL"/>
        </w:rPr>
      </w:pPr>
    </w:p>
    <w:p w:rsidRDefault="004C56BA" w:rsidP="003252C8" w:rsidR="00D643B8" w:rsidRPr="00481139">
      <w:pPr>
        <w:jc w:val="both"/>
        <w:rPr>
          <w:b/>
          <w:lang w:val="pl-PL"/>
        </w:rPr>
      </w:pPr>
      <w:r>
        <w:rPr>
          <w:lang w:val="pl-PL"/>
        </w:rPr>
        <w:t xml:space="preserve">           </w:t>
      </w:r>
      <w:r w:rsidRPr="00481139">
        <w:rPr>
          <w:b/>
          <w:lang w:val="pl-PL"/>
        </w:rPr>
        <w:t>Nema</w:t>
      </w:r>
      <w:r w:rsidR="007C7249" w:rsidRPr="00481139">
        <w:rPr>
          <w:b/>
          <w:lang w:val="pl-PL"/>
        </w:rPr>
        <w:t xml:space="preserve"> </w:t>
      </w:r>
    </w:p>
    <w:p w:rsidRDefault="008C5258" w:rsidP="009662EB" w:rsidR="008C5258" w:rsidRPr="004C56BA">
      <w:pPr>
        <w:ind w:left="336"/>
        <w:jc w:val="both"/>
        <w:rPr>
          <w:lang w:val="pl-PL"/>
        </w:rPr>
      </w:pPr>
    </w:p>
    <w:p w:rsidRDefault="008C5258" w:rsidP="008C5258" w:rsidR="008C5258" w:rsidRPr="004C56BA">
      <w:pPr>
        <w:numPr>
          <w:ilvl w:val="0"/>
          <w:numId w:val="5"/>
        </w:numPr>
        <w:jc w:val="both"/>
        <w:rPr>
          <w:b/>
          <w:lang w:val="pl-PL"/>
        </w:rPr>
      </w:pPr>
      <w:r w:rsidRPr="004C56BA">
        <w:rPr>
          <w:b/>
          <w:lang w:val="pl-PL"/>
        </w:rPr>
        <w:t>KRATKOTRAJNA IMOVINA</w:t>
      </w:r>
    </w:p>
    <w:p w:rsidRDefault="008C5258" w:rsidP="008C5258" w:rsidR="008C5258" w:rsidRPr="004C56BA">
      <w:pPr>
        <w:ind w:left="720"/>
        <w:jc w:val="both"/>
        <w:rPr>
          <w:b/>
          <w:lang w:val="pl-PL"/>
        </w:rPr>
      </w:pPr>
    </w:p>
    <w:p w:rsidRDefault="004C56BA" w:rsidP="004C56BA" w:rsidR="002A6737" w:rsidRPr="00481139">
      <w:pPr>
        <w:jc w:val="both"/>
        <w:rPr>
          <w:b/>
          <w:lang w:val="pl-PL"/>
        </w:rPr>
      </w:pPr>
      <w:r>
        <w:t xml:space="preserve">           </w:t>
      </w:r>
      <w:r w:rsidRPr="00481139">
        <w:rPr>
          <w:b/>
        </w:rPr>
        <w:t>Nema</w:t>
      </w:r>
    </w:p>
    <w:p w:rsidRDefault="002A6737" w:rsidP="002B14A8" w:rsidR="002A6737" w:rsidRPr="004C56BA">
      <w:pPr>
        <w:rPr>
          <w:b/>
          <w:sz w:val="32"/>
          <w:szCs w:val="32"/>
        </w:rPr>
      </w:pPr>
    </w:p>
    <w:p w:rsidRDefault="002A6737" w:rsidP="002B14A8" w:rsidR="002A6737" w:rsidRPr="004C56BA">
      <w:pPr>
        <w:rPr>
          <w:b/>
          <w:sz w:val="32"/>
          <w:szCs w:val="32"/>
        </w:rPr>
      </w:pPr>
    </w:p>
    <w:p w:rsidRDefault="002A6737" w:rsidP="002B14A8" w:rsidR="002A6737">
      <w:pPr>
        <w:rPr>
          <w:b/>
          <w:sz w:val="32"/>
          <w:szCs w:val="32"/>
        </w:rPr>
      </w:pPr>
    </w:p>
    <w:p w:rsidRDefault="002A6737" w:rsidP="002B14A8" w:rsidR="002A6737">
      <w:pPr>
        <w:rPr>
          <w:b/>
          <w:sz w:val="32"/>
          <w:szCs w:val="32"/>
        </w:rPr>
      </w:pPr>
    </w:p>
    <w:p w:rsidRDefault="005D5181" w:rsidP="000C1288" w:rsidR="000C1288">
      <w:r>
        <w:t xml:space="preserve">U Miholjancu, </w:t>
      </w:r>
      <w:r w:rsidR="000C1288">
        <w:t>17.prosinca 2018.godine</w:t>
      </w:r>
    </w:p>
    <w:p w:rsidRDefault="005D5181" w:rsidP="005D5181" w:rsidR="005D5181"/>
    <w:p w:rsidRDefault="005D5181" w:rsidP="005D5181" w:rsidR="005D5181"/>
    <w:p w:rsidRDefault="005D5181" w:rsidP="005D5181" w:rsidR="005D5181">
      <w:r>
        <w:t xml:space="preserve">                                                                                                     Stečajni upravitelj:</w:t>
      </w:r>
    </w:p>
    <w:p w:rsidRDefault="005D5181" w:rsidP="005D5181" w:rsidR="005D5181">
      <w:r>
        <w:t xml:space="preserve">                                                                                                  Marijan Drljanovčan, dipl.ing.</w:t>
      </w:r>
    </w:p>
    <w:p w:rsidRDefault="005D5181" w:rsidP="005D5181" w:rsidR="005D5181"/>
    <w:p w:rsidRDefault="002456B8" w:rsidP="009E1C11" w:rsidR="0034024A">
      <w:pPr>
        <w:ind w:left="708"/>
        <w:rPr>
          <w:b/>
          <w:i/>
        </w:rPr>
      </w:pP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</w:p>
    <w:p w:rsidRDefault="00E41BAD" w:rsidP="000952A6" w:rsidR="00E41BAD">
      <w:pPr>
        <w:rPr>
          <w:b/>
          <w:sz w:val="28"/>
          <w:szCs w:val="28"/>
        </w:rPr>
      </w:pPr>
    </w:p>
    <w:p w:rsidRDefault="002A6737" w:rsidP="000952A6" w:rsidR="002A6737">
      <w:pPr>
        <w:rPr>
          <w:b/>
          <w:sz w:val="28"/>
          <w:szCs w:val="28"/>
        </w:rPr>
      </w:pPr>
    </w:p>
    <w:p w:rsidRDefault="002A6737" w:rsidP="000952A6" w:rsidR="002A6737">
      <w:pPr>
        <w:rPr>
          <w:b/>
          <w:sz w:val="28"/>
          <w:szCs w:val="28"/>
        </w:rPr>
      </w:pPr>
    </w:p>
    <w:p w:rsidRDefault="002A6737" w:rsidP="000952A6" w:rsidR="002A6737">
      <w:pPr>
        <w:rPr>
          <w:b/>
          <w:sz w:val="28"/>
          <w:szCs w:val="28"/>
        </w:rPr>
      </w:pPr>
    </w:p>
    <w:p w:rsidRDefault="002A6737" w:rsidP="000952A6" w:rsidR="002A6737">
      <w:pPr>
        <w:rPr>
          <w:b/>
          <w:sz w:val="28"/>
          <w:szCs w:val="28"/>
        </w:rPr>
      </w:pPr>
    </w:p>
    <w:p w:rsidRDefault="005D5181" w:rsidP="000952A6" w:rsidR="005D5181">
      <w:pPr>
        <w:rPr>
          <w:b/>
          <w:sz w:val="28"/>
          <w:szCs w:val="28"/>
        </w:rPr>
      </w:pPr>
    </w:p>
    <w:p w:rsidRDefault="00515342" w:rsidP="000952A6" w:rsidR="00515342">
      <w:pPr>
        <w:rPr>
          <w:b/>
          <w:sz w:val="28"/>
          <w:szCs w:val="28"/>
        </w:rPr>
      </w:pPr>
    </w:p>
    <w:p w:rsidRDefault="00515342" w:rsidP="000952A6" w:rsidR="00515342">
      <w:pPr>
        <w:rPr>
          <w:b/>
          <w:sz w:val="28"/>
          <w:szCs w:val="28"/>
        </w:rPr>
      </w:pPr>
    </w:p>
    <w:p w:rsidRDefault="00515342" w:rsidP="000952A6" w:rsidR="00515342">
      <w:pPr>
        <w:rPr>
          <w:b/>
          <w:sz w:val="28"/>
          <w:szCs w:val="28"/>
        </w:rPr>
      </w:pPr>
    </w:p>
    <w:p w:rsidRDefault="00515342" w:rsidP="000952A6" w:rsidR="00515342">
      <w:pPr>
        <w:rPr>
          <w:b/>
          <w:sz w:val="28"/>
          <w:szCs w:val="28"/>
        </w:rPr>
      </w:pPr>
    </w:p>
    <w:p w:rsidRDefault="00515342" w:rsidP="000952A6" w:rsidR="00515342">
      <w:pPr>
        <w:rPr>
          <w:b/>
          <w:sz w:val="28"/>
          <w:szCs w:val="28"/>
        </w:rPr>
      </w:pPr>
    </w:p>
    <w:p w:rsidRDefault="00515342" w:rsidP="000952A6" w:rsidR="00515342">
      <w:pPr>
        <w:rPr>
          <w:b/>
          <w:sz w:val="28"/>
          <w:szCs w:val="28"/>
        </w:rPr>
      </w:pPr>
    </w:p>
    <w:p w:rsidRDefault="00515342" w:rsidP="000952A6" w:rsidR="00515342">
      <w:pPr>
        <w:rPr>
          <w:b/>
          <w:sz w:val="28"/>
          <w:szCs w:val="28"/>
        </w:rPr>
      </w:pPr>
    </w:p>
    <w:p w:rsidRDefault="00515342" w:rsidP="000952A6" w:rsidR="00515342">
      <w:pPr>
        <w:rPr>
          <w:b/>
          <w:sz w:val="28"/>
          <w:szCs w:val="28"/>
        </w:rPr>
      </w:pPr>
    </w:p>
    <w:p w:rsidRDefault="00515342" w:rsidP="000952A6" w:rsidR="00515342">
      <w:pPr>
        <w:rPr>
          <w:b/>
          <w:sz w:val="28"/>
          <w:szCs w:val="28"/>
        </w:rPr>
      </w:pPr>
    </w:p>
    <w:p w:rsidRDefault="00643749" w:rsidP="000952A6" w:rsidR="00643749">
      <w:pPr>
        <w:rPr>
          <w:b/>
          <w:sz w:val="28"/>
          <w:szCs w:val="28"/>
        </w:rPr>
      </w:pPr>
    </w:p>
    <w:p w:rsidRDefault="00C701DE" w:rsidP="007148E5" w:rsidR="00C701DE">
      <w:pPr>
        <w:rPr>
          <w:b/>
          <w:sz w:val="28"/>
          <w:szCs w:val="28"/>
        </w:rPr>
      </w:pPr>
    </w:p>
    <w:p w:rsidRDefault="00515342" w:rsidP="00515342" w:rsidR="00515342" w:rsidRPr="004C56BA">
      <w:pPr>
        <w:rPr>
          <w:b/>
        </w:rPr>
      </w:pPr>
      <w:r w:rsidRPr="004C56BA">
        <w:rPr>
          <w:b/>
        </w:rPr>
        <w:t>Nadležni trgovački sud: Trgovački sud u Zagrebu</w:t>
      </w:r>
    </w:p>
    <w:p w:rsidRDefault="00515342" w:rsidP="00515342" w:rsidR="000C1288">
      <w:pPr>
        <w:rPr>
          <w:b/>
        </w:rPr>
      </w:pPr>
      <w:r w:rsidRPr="004C56BA">
        <w:rPr>
          <w:b/>
        </w:rPr>
        <w:t xml:space="preserve">Poslovni broj spisa: Posl.broj: </w:t>
      </w:r>
      <w:r w:rsidR="000C1288">
        <w:rPr>
          <w:b/>
        </w:rPr>
        <w:t>48.St-1491/18</w:t>
      </w:r>
    </w:p>
    <w:p w:rsidRDefault="00515342" w:rsidP="00515342" w:rsidR="00515342" w:rsidRPr="005D5181">
      <w:pPr>
        <w:rPr>
          <w:b/>
          <w:sz w:val="28"/>
          <w:szCs w:val="28"/>
          <w:lang w:val="pt-BR"/>
        </w:rPr>
      </w:pPr>
      <w:r w:rsidRPr="004C56BA">
        <w:rPr>
          <w:b/>
        </w:rPr>
        <w:t>Stečajni dužnik</w:t>
      </w:r>
      <w:r>
        <w:rPr>
          <w:b/>
          <w:sz w:val="28"/>
          <w:szCs w:val="28"/>
        </w:rPr>
        <w:t xml:space="preserve"> </w:t>
      </w:r>
      <w:r>
        <w:rPr>
          <w:b/>
        </w:rPr>
        <w:t>:</w:t>
      </w:r>
      <w:r w:rsidRPr="005D5181">
        <w:rPr>
          <w:b/>
          <w:sz w:val="28"/>
          <w:szCs w:val="28"/>
        </w:rPr>
        <w:t xml:space="preserve"> </w:t>
      </w:r>
      <w:r>
        <w:rPr>
          <w:b/>
        </w:rPr>
        <w:t>Stečajna masa</w:t>
      </w:r>
      <w:r w:rsidRPr="004A432A">
        <w:rPr>
          <w:b/>
        </w:rPr>
        <w:t xml:space="preserve"> iza stečajnog dužnika STOLARIJA LOVREK d.o.o.,</w:t>
      </w:r>
      <w:r w:rsidRPr="0050441C">
        <w:t xml:space="preserve"> </w:t>
      </w:r>
      <w:r w:rsidRPr="00496896">
        <w:rPr>
          <w:b/>
        </w:rPr>
        <w:t xml:space="preserve"> Miholjanec, A. Mihanovića 131, OIB: </w:t>
      </w:r>
      <w:r w:rsidRPr="00B61BF3">
        <w:rPr>
          <w:b/>
        </w:rPr>
        <w:t>37264894004</w:t>
      </w:r>
    </w:p>
    <w:p w:rsidRDefault="007A7639" w:rsidP="0055732E" w:rsidR="007A7639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Default="00150B0C" w:rsidP="00150B0C" w:rsidR="00150B0C" w:rsidRPr="00515342">
      <w:pPr>
        <w:ind w:left="708"/>
        <w:jc w:val="center"/>
        <w:rPr>
          <w:b/>
        </w:rPr>
      </w:pPr>
      <w:r w:rsidRPr="00515342">
        <w:rPr>
          <w:b/>
        </w:rPr>
        <w:t>POPIS PREDMETA STEČAJNE MASE</w:t>
      </w:r>
    </w:p>
    <w:p w:rsidRDefault="000C1288" w:rsidP="000C1288" w:rsidR="000C1288" w:rsidRPr="00B32CD0">
      <w:pPr>
        <w:ind w:left="1080"/>
        <w:rPr>
          <w:b/>
        </w:rPr>
      </w:pPr>
      <w:r>
        <w:rPr>
          <w:b/>
        </w:rPr>
        <w:t xml:space="preserve">                                </w:t>
      </w:r>
      <w:r w:rsidR="00150B0C" w:rsidRPr="00515342">
        <w:rPr>
          <w:b/>
        </w:rPr>
        <w:t xml:space="preserve">NA DAN </w:t>
      </w:r>
      <w:r>
        <w:rPr>
          <w:b/>
        </w:rPr>
        <w:t>26.travnja 2018.godine</w:t>
      </w:r>
    </w:p>
    <w:p w:rsidRDefault="000C1288" w:rsidP="000C1288" w:rsidR="00150B0C">
      <w:pPr>
        <w:ind w:left="708"/>
        <w:jc w:val="center"/>
        <w:rPr>
          <w:b/>
        </w:rPr>
      </w:pPr>
      <w:r w:rsidRPr="00515342">
        <w:rPr>
          <w:b/>
        </w:rPr>
        <w:t xml:space="preserve"> </w:t>
      </w:r>
      <w:r w:rsidR="00150B0C" w:rsidRPr="00515342">
        <w:rPr>
          <w:b/>
        </w:rPr>
        <w:t xml:space="preserve">(članak </w:t>
      </w:r>
      <w:r w:rsidR="0052025A" w:rsidRPr="00515342">
        <w:rPr>
          <w:b/>
        </w:rPr>
        <w:t>221</w:t>
      </w:r>
      <w:r w:rsidR="00150B0C" w:rsidRPr="00515342">
        <w:rPr>
          <w:b/>
        </w:rPr>
        <w:t>. Stečajnog zakona)</w:t>
      </w:r>
    </w:p>
    <w:p w:rsidRDefault="00515342" w:rsidP="00150B0C" w:rsidR="00515342" w:rsidRPr="00515342">
      <w:pPr>
        <w:ind w:left="708"/>
        <w:jc w:val="center"/>
        <w:rPr>
          <w:b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1008"/>
        <w:gridCol w:w="3636"/>
        <w:gridCol w:w="2322"/>
        <w:gridCol w:w="2322"/>
      </w:tblGrid>
      <w:tr w:rsidR="00150B0C" w:rsidRPr="00B32CD0">
        <w:tc>
          <w:tcPr>
            <w:tcW w:type="dxa" w:w="1008"/>
          </w:tcPr>
          <w:p w:rsidRDefault="00150B0C" w:rsidP="00B32CD0" w:rsidR="00150B0C" w:rsidRPr="00643749">
            <w:pPr>
              <w:jc w:val="center"/>
              <w:rPr>
                <w:b/>
                <w:sz w:val="22"/>
                <w:szCs w:val="22"/>
              </w:rPr>
            </w:pPr>
            <w:r w:rsidRPr="00643749">
              <w:rPr>
                <w:b/>
                <w:sz w:val="22"/>
                <w:szCs w:val="22"/>
              </w:rPr>
              <w:t>Redni broj</w:t>
            </w:r>
          </w:p>
        </w:tc>
        <w:tc>
          <w:tcPr>
            <w:tcW w:type="dxa" w:w="3636"/>
          </w:tcPr>
          <w:p w:rsidRDefault="00884847" w:rsidP="00B32CD0" w:rsidR="00884847" w:rsidRPr="00643749">
            <w:pPr>
              <w:jc w:val="center"/>
              <w:rPr>
                <w:b/>
                <w:sz w:val="22"/>
                <w:szCs w:val="22"/>
              </w:rPr>
            </w:pPr>
          </w:p>
          <w:p w:rsidRDefault="00884847" w:rsidP="00B32CD0" w:rsidR="00150B0C" w:rsidRPr="00643749">
            <w:pPr>
              <w:jc w:val="center"/>
              <w:rPr>
                <w:b/>
                <w:sz w:val="22"/>
                <w:szCs w:val="22"/>
              </w:rPr>
            </w:pPr>
            <w:r w:rsidRPr="00643749">
              <w:rPr>
                <w:b/>
                <w:sz w:val="22"/>
                <w:szCs w:val="22"/>
              </w:rPr>
              <w:t>NEKRETNINE I POKRETNINE</w:t>
            </w:r>
          </w:p>
          <w:p w:rsidRDefault="00884847" w:rsidP="00B32CD0" w:rsidR="00884847" w:rsidRPr="006437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type="dxa" w:w="2322"/>
          </w:tcPr>
          <w:p w:rsidRDefault="00884847" w:rsidP="00B32CD0" w:rsidR="00884847" w:rsidRPr="00643749">
            <w:pPr>
              <w:jc w:val="center"/>
              <w:rPr>
                <w:b/>
                <w:sz w:val="22"/>
                <w:szCs w:val="22"/>
              </w:rPr>
            </w:pPr>
          </w:p>
          <w:p w:rsidRDefault="00884847" w:rsidP="00B32CD0" w:rsidR="00150B0C" w:rsidRPr="00643749">
            <w:pPr>
              <w:jc w:val="center"/>
              <w:rPr>
                <w:b/>
                <w:sz w:val="22"/>
                <w:szCs w:val="22"/>
              </w:rPr>
            </w:pPr>
            <w:r w:rsidRPr="00643749">
              <w:rPr>
                <w:b/>
                <w:sz w:val="22"/>
                <w:szCs w:val="22"/>
              </w:rPr>
              <w:t>VRIJEDNOST U</w:t>
            </w:r>
          </w:p>
          <w:p w:rsidRDefault="00884847" w:rsidP="00B32CD0" w:rsidR="00884847" w:rsidRPr="00643749">
            <w:pPr>
              <w:jc w:val="center"/>
              <w:rPr>
                <w:b/>
                <w:sz w:val="22"/>
                <w:szCs w:val="22"/>
              </w:rPr>
            </w:pPr>
            <w:r w:rsidRPr="00643749">
              <w:rPr>
                <w:b/>
                <w:sz w:val="22"/>
                <w:szCs w:val="22"/>
              </w:rPr>
              <w:t>KUNAMA</w:t>
            </w:r>
            <w:r w:rsidR="0020193E" w:rsidRPr="00643749">
              <w:rPr>
                <w:b/>
                <w:sz w:val="22"/>
                <w:szCs w:val="22"/>
              </w:rPr>
              <w:t>-</w:t>
            </w:r>
            <w:r w:rsidR="001F1B59" w:rsidRPr="00643749">
              <w:rPr>
                <w:b/>
                <w:sz w:val="22"/>
                <w:szCs w:val="22"/>
              </w:rPr>
              <w:t>knjigovodstvena</w:t>
            </w:r>
          </w:p>
        </w:tc>
        <w:tc>
          <w:tcPr>
            <w:tcW w:type="dxa" w:w="2322"/>
          </w:tcPr>
          <w:p w:rsidRDefault="00884847" w:rsidP="00B32CD0" w:rsidR="00150B0C" w:rsidRPr="00643749">
            <w:pPr>
              <w:jc w:val="center"/>
              <w:rPr>
                <w:b/>
                <w:sz w:val="22"/>
                <w:szCs w:val="22"/>
              </w:rPr>
            </w:pPr>
            <w:r w:rsidRPr="00643749">
              <w:rPr>
                <w:b/>
                <w:sz w:val="22"/>
                <w:szCs w:val="22"/>
              </w:rPr>
              <w:t xml:space="preserve"> </w:t>
            </w:r>
          </w:p>
          <w:p w:rsidRDefault="00884847" w:rsidP="00B32CD0" w:rsidR="00884847" w:rsidRPr="00643749">
            <w:pPr>
              <w:jc w:val="center"/>
              <w:rPr>
                <w:b/>
                <w:sz w:val="22"/>
                <w:szCs w:val="22"/>
              </w:rPr>
            </w:pPr>
            <w:r w:rsidRPr="00643749">
              <w:rPr>
                <w:b/>
                <w:sz w:val="22"/>
                <w:szCs w:val="22"/>
              </w:rPr>
              <w:t>NAPOMENA</w:t>
            </w:r>
          </w:p>
        </w:tc>
      </w:tr>
      <w:tr w:rsidR="00150B0C" w:rsidRPr="00B32CD0">
        <w:trPr>
          <w:trHeight w:val="747"/>
        </w:trPr>
        <w:tc>
          <w:tcPr>
            <w:tcW w:type="dxa" w:w="1008"/>
          </w:tcPr>
          <w:p w:rsidRDefault="007B6546" w:rsidP="00B32CD0" w:rsidR="007B6546" w:rsidRPr="00643749">
            <w:pPr>
              <w:jc w:val="center"/>
              <w:rPr>
                <w:sz w:val="22"/>
                <w:szCs w:val="22"/>
              </w:rPr>
            </w:pPr>
          </w:p>
          <w:p w:rsidRDefault="00884847" w:rsidP="00B32CD0" w:rsidR="00150B0C" w:rsidRPr="00643749">
            <w:pPr>
              <w:jc w:val="center"/>
              <w:rPr>
                <w:sz w:val="22"/>
                <w:szCs w:val="22"/>
              </w:rPr>
            </w:pPr>
            <w:r w:rsidRPr="00643749">
              <w:rPr>
                <w:sz w:val="22"/>
                <w:szCs w:val="22"/>
              </w:rPr>
              <w:t>1.</w:t>
            </w:r>
          </w:p>
        </w:tc>
        <w:tc>
          <w:tcPr>
            <w:tcW w:type="dxa" w:w="3636"/>
          </w:tcPr>
          <w:p w:rsidRDefault="007B6546" w:rsidP="00884847" w:rsidR="007B6546" w:rsidRPr="00643749">
            <w:pPr>
              <w:rPr>
                <w:sz w:val="22"/>
                <w:szCs w:val="22"/>
              </w:rPr>
            </w:pPr>
          </w:p>
          <w:p w:rsidRDefault="009A451F" w:rsidP="00884847" w:rsidR="00150B0C" w:rsidRPr="00643749">
            <w:pPr>
              <w:rPr>
                <w:sz w:val="22"/>
                <w:szCs w:val="22"/>
              </w:rPr>
            </w:pPr>
            <w:r w:rsidRPr="00643749">
              <w:rPr>
                <w:sz w:val="20"/>
                <w:szCs w:val="20"/>
              </w:rPr>
              <w:t>Nematerijalna imovina</w:t>
            </w:r>
          </w:p>
        </w:tc>
        <w:tc>
          <w:tcPr>
            <w:tcW w:type="dxa" w:w="2322"/>
          </w:tcPr>
          <w:p w:rsidRDefault="00345260" w:rsidP="00B32CD0" w:rsidR="00345260" w:rsidRPr="00643749">
            <w:pPr>
              <w:jc w:val="center"/>
              <w:rPr>
                <w:sz w:val="22"/>
                <w:szCs w:val="22"/>
              </w:rPr>
            </w:pPr>
          </w:p>
          <w:p w:rsidRDefault="007148E5" w:rsidP="00B32CD0" w:rsidR="00150B0C" w:rsidRPr="00643749">
            <w:pPr>
              <w:jc w:val="center"/>
              <w:rPr>
                <w:sz w:val="22"/>
                <w:szCs w:val="22"/>
              </w:rPr>
            </w:pPr>
            <w:r w:rsidRPr="00643749">
              <w:rPr>
                <w:sz w:val="22"/>
                <w:szCs w:val="22"/>
              </w:rPr>
              <w:t>0</w:t>
            </w:r>
          </w:p>
        </w:tc>
        <w:tc>
          <w:tcPr>
            <w:tcW w:type="dxa" w:w="2322"/>
          </w:tcPr>
          <w:p w:rsidRDefault="00150B0C" w:rsidP="00B32CD0" w:rsidR="00150B0C" w:rsidRPr="00643749">
            <w:pPr>
              <w:jc w:val="center"/>
              <w:rPr>
                <w:sz w:val="22"/>
                <w:szCs w:val="22"/>
              </w:rPr>
            </w:pPr>
          </w:p>
          <w:p w:rsidRDefault="0091491A" w:rsidP="00B32CD0" w:rsidR="0091491A" w:rsidRPr="00643749">
            <w:pPr>
              <w:jc w:val="center"/>
              <w:rPr>
                <w:sz w:val="22"/>
                <w:szCs w:val="22"/>
              </w:rPr>
            </w:pPr>
          </w:p>
        </w:tc>
      </w:tr>
      <w:tr w:rsidR="00150B0C" w:rsidRPr="00B32CD0">
        <w:tc>
          <w:tcPr>
            <w:tcW w:type="dxa" w:w="1008"/>
          </w:tcPr>
          <w:p w:rsidRDefault="00AA63FA" w:rsidP="00B32CD0" w:rsidR="00AA63FA" w:rsidRPr="00643749">
            <w:pPr>
              <w:jc w:val="center"/>
              <w:rPr>
                <w:sz w:val="22"/>
                <w:szCs w:val="22"/>
              </w:rPr>
            </w:pPr>
          </w:p>
          <w:p w:rsidRDefault="00884847" w:rsidP="00B32CD0" w:rsidR="00150B0C" w:rsidRPr="00643749">
            <w:pPr>
              <w:jc w:val="center"/>
              <w:rPr>
                <w:sz w:val="22"/>
                <w:szCs w:val="22"/>
              </w:rPr>
            </w:pPr>
            <w:r w:rsidRPr="00643749">
              <w:rPr>
                <w:sz w:val="22"/>
                <w:szCs w:val="22"/>
              </w:rPr>
              <w:t>2.</w:t>
            </w:r>
          </w:p>
        </w:tc>
        <w:tc>
          <w:tcPr>
            <w:tcW w:type="dxa" w:w="3636"/>
          </w:tcPr>
          <w:p w:rsidRDefault="00AA63FA" w:rsidP="00884847" w:rsidR="00AA63FA" w:rsidRPr="00643749">
            <w:pPr>
              <w:rPr>
                <w:sz w:val="22"/>
                <w:szCs w:val="22"/>
              </w:rPr>
            </w:pPr>
          </w:p>
          <w:p w:rsidRDefault="009A451F" w:rsidP="00884847" w:rsidR="00150B0C" w:rsidRPr="00643749">
            <w:pPr>
              <w:rPr>
                <w:sz w:val="22"/>
                <w:szCs w:val="22"/>
              </w:rPr>
            </w:pPr>
            <w:r w:rsidRPr="00643749">
              <w:rPr>
                <w:sz w:val="22"/>
                <w:szCs w:val="22"/>
              </w:rPr>
              <w:t>M</w:t>
            </w:r>
            <w:r w:rsidR="00045B36" w:rsidRPr="00643749">
              <w:rPr>
                <w:sz w:val="22"/>
                <w:szCs w:val="22"/>
              </w:rPr>
              <w:t>aterijalna imovina</w:t>
            </w:r>
            <w:r w:rsidRPr="00643749">
              <w:rPr>
                <w:sz w:val="22"/>
                <w:szCs w:val="22"/>
              </w:rPr>
              <w:t xml:space="preserve"> (nekretnine</w:t>
            </w:r>
            <w:r w:rsidR="00E27A7E" w:rsidRPr="00643749">
              <w:rPr>
                <w:sz w:val="22"/>
                <w:szCs w:val="22"/>
              </w:rPr>
              <w:t>,</w:t>
            </w:r>
            <w:r w:rsidR="00FF6616" w:rsidRPr="00643749">
              <w:rPr>
                <w:sz w:val="22"/>
                <w:szCs w:val="22"/>
              </w:rPr>
              <w:t xml:space="preserve"> pokretnine</w:t>
            </w:r>
            <w:r w:rsidR="00E27A7E" w:rsidRPr="00643749">
              <w:rPr>
                <w:sz w:val="22"/>
                <w:szCs w:val="22"/>
              </w:rPr>
              <w:t xml:space="preserve"> i materijalna imovina u pripremi </w:t>
            </w:r>
            <w:r w:rsidRPr="00643749">
              <w:rPr>
                <w:sz w:val="22"/>
                <w:szCs w:val="22"/>
              </w:rPr>
              <w:t>)</w:t>
            </w:r>
          </w:p>
        </w:tc>
        <w:tc>
          <w:tcPr>
            <w:tcW w:type="dxa" w:w="2322"/>
          </w:tcPr>
          <w:p w:rsidRDefault="00AA63FA" w:rsidP="00B32CD0" w:rsidR="00AA63FA" w:rsidRPr="00643749">
            <w:pPr>
              <w:jc w:val="center"/>
              <w:rPr>
                <w:sz w:val="22"/>
                <w:szCs w:val="22"/>
              </w:rPr>
            </w:pPr>
          </w:p>
          <w:p w:rsidRDefault="003252C8" w:rsidP="00B32CD0" w:rsidR="003252C8" w:rsidRPr="00643749">
            <w:pPr>
              <w:jc w:val="center"/>
              <w:rPr>
                <w:sz w:val="22"/>
                <w:szCs w:val="22"/>
              </w:rPr>
            </w:pPr>
          </w:p>
          <w:p w:rsidRDefault="00643749" w:rsidP="00515342" w:rsidR="00515342" w:rsidRPr="00643749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</w:t>
            </w:r>
            <w:r w:rsidR="00515342" w:rsidRPr="00643749">
              <w:rPr>
                <w:b/>
              </w:rPr>
              <w:t>289.050,00 kuna</w:t>
            </w:r>
          </w:p>
          <w:p w:rsidRDefault="00150B0C" w:rsidP="00B32CD0" w:rsidR="00150B0C" w:rsidRPr="006437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322"/>
          </w:tcPr>
          <w:p w:rsidRDefault="00150B0C" w:rsidP="00B32CD0" w:rsidR="00150B0C" w:rsidRPr="00643749">
            <w:pPr>
              <w:jc w:val="center"/>
              <w:rPr>
                <w:sz w:val="22"/>
                <w:szCs w:val="22"/>
              </w:rPr>
            </w:pPr>
          </w:p>
        </w:tc>
      </w:tr>
      <w:tr w:rsidR="0050183C" w:rsidRPr="00B32CD0">
        <w:tc>
          <w:tcPr>
            <w:tcW w:type="dxa" w:w="1008"/>
          </w:tcPr>
          <w:p w:rsidRDefault="0050183C" w:rsidP="00B32CD0" w:rsidR="0050183C" w:rsidRPr="00643749">
            <w:pPr>
              <w:jc w:val="center"/>
              <w:rPr>
                <w:sz w:val="22"/>
                <w:szCs w:val="22"/>
              </w:rPr>
            </w:pPr>
          </w:p>
          <w:p w:rsidRDefault="0050183C" w:rsidP="00B32CD0" w:rsidR="0050183C" w:rsidRPr="00643749">
            <w:pPr>
              <w:jc w:val="center"/>
              <w:rPr>
                <w:sz w:val="22"/>
                <w:szCs w:val="22"/>
              </w:rPr>
            </w:pPr>
            <w:r w:rsidRPr="00643749">
              <w:rPr>
                <w:sz w:val="22"/>
                <w:szCs w:val="22"/>
              </w:rPr>
              <w:t xml:space="preserve">3. </w:t>
            </w:r>
          </w:p>
        </w:tc>
        <w:tc>
          <w:tcPr>
            <w:tcW w:type="dxa" w:w="3636"/>
          </w:tcPr>
          <w:p w:rsidRDefault="0050183C" w:rsidP="00884847" w:rsidR="0050183C" w:rsidRPr="00643749">
            <w:pPr>
              <w:rPr>
                <w:sz w:val="22"/>
                <w:szCs w:val="22"/>
              </w:rPr>
            </w:pPr>
          </w:p>
          <w:p w:rsidRDefault="0050183C" w:rsidP="00884847" w:rsidR="0050183C" w:rsidRPr="00643749">
            <w:pPr>
              <w:rPr>
                <w:sz w:val="22"/>
                <w:szCs w:val="22"/>
              </w:rPr>
            </w:pPr>
            <w:r w:rsidRPr="00643749">
              <w:rPr>
                <w:sz w:val="22"/>
                <w:szCs w:val="22"/>
              </w:rPr>
              <w:t>Dugotrajna financijska imovina (udjeli)</w:t>
            </w:r>
          </w:p>
        </w:tc>
        <w:tc>
          <w:tcPr>
            <w:tcW w:type="dxa" w:w="2322"/>
          </w:tcPr>
          <w:p w:rsidRDefault="0050183C" w:rsidP="00B32CD0" w:rsidR="0050183C" w:rsidRPr="00643749">
            <w:pPr>
              <w:jc w:val="center"/>
              <w:rPr>
                <w:sz w:val="22"/>
                <w:szCs w:val="22"/>
              </w:rPr>
            </w:pPr>
          </w:p>
          <w:p w:rsidRDefault="003E4E67" w:rsidP="00B32CD0" w:rsidR="0050183C" w:rsidRPr="00643749">
            <w:pPr>
              <w:jc w:val="center"/>
              <w:rPr>
                <w:sz w:val="22"/>
                <w:szCs w:val="22"/>
              </w:rPr>
            </w:pPr>
            <w:r w:rsidRPr="00643749">
              <w:rPr>
                <w:sz w:val="22"/>
                <w:szCs w:val="22"/>
              </w:rPr>
              <w:t>0</w:t>
            </w:r>
          </w:p>
        </w:tc>
        <w:tc>
          <w:tcPr>
            <w:tcW w:type="dxa" w:w="2322"/>
          </w:tcPr>
          <w:p w:rsidRDefault="0050183C" w:rsidP="00B32CD0" w:rsidR="0050183C" w:rsidRPr="00643749">
            <w:pPr>
              <w:jc w:val="center"/>
              <w:rPr>
                <w:sz w:val="22"/>
                <w:szCs w:val="22"/>
              </w:rPr>
            </w:pPr>
          </w:p>
        </w:tc>
      </w:tr>
      <w:tr w:rsidR="00045B36" w:rsidRPr="00B32CD0">
        <w:tc>
          <w:tcPr>
            <w:tcW w:type="dxa" w:w="1008"/>
          </w:tcPr>
          <w:p w:rsidRDefault="00AA63FA" w:rsidP="00B32CD0" w:rsidR="00AA63FA" w:rsidRPr="00643749">
            <w:pPr>
              <w:jc w:val="center"/>
              <w:rPr>
                <w:sz w:val="22"/>
                <w:szCs w:val="22"/>
              </w:rPr>
            </w:pPr>
          </w:p>
          <w:p w:rsidRDefault="0050183C" w:rsidP="00B32CD0" w:rsidR="00045B36" w:rsidRPr="00643749">
            <w:pPr>
              <w:jc w:val="center"/>
              <w:rPr>
                <w:sz w:val="22"/>
                <w:szCs w:val="22"/>
              </w:rPr>
            </w:pPr>
            <w:r w:rsidRPr="00643749">
              <w:rPr>
                <w:sz w:val="22"/>
                <w:szCs w:val="22"/>
              </w:rPr>
              <w:t>4</w:t>
            </w:r>
            <w:r w:rsidR="00045B36" w:rsidRPr="00643749">
              <w:rPr>
                <w:sz w:val="22"/>
                <w:szCs w:val="22"/>
              </w:rPr>
              <w:t>.</w:t>
            </w:r>
          </w:p>
        </w:tc>
        <w:tc>
          <w:tcPr>
            <w:tcW w:type="dxa" w:w="3636"/>
          </w:tcPr>
          <w:p w:rsidRDefault="00AA63FA" w:rsidP="00884847" w:rsidR="00AA63FA" w:rsidRPr="00643749">
            <w:pPr>
              <w:rPr>
                <w:sz w:val="22"/>
                <w:szCs w:val="22"/>
              </w:rPr>
            </w:pPr>
          </w:p>
          <w:p w:rsidRDefault="00D825F3" w:rsidP="009A451F" w:rsidR="00045B36" w:rsidRPr="00643749">
            <w:pPr>
              <w:rPr>
                <w:sz w:val="22"/>
                <w:szCs w:val="22"/>
              </w:rPr>
            </w:pPr>
            <w:r w:rsidRPr="00643749">
              <w:rPr>
                <w:sz w:val="22"/>
                <w:szCs w:val="22"/>
              </w:rPr>
              <w:t>Potraživanja od kupaca i države</w:t>
            </w:r>
          </w:p>
        </w:tc>
        <w:tc>
          <w:tcPr>
            <w:tcW w:type="dxa" w:w="2322"/>
          </w:tcPr>
          <w:p w:rsidRDefault="00A5603C" w:rsidP="00B32CD0" w:rsidR="00A5603C" w:rsidRPr="00643749">
            <w:pPr>
              <w:jc w:val="center"/>
              <w:rPr>
                <w:sz w:val="22"/>
                <w:szCs w:val="22"/>
              </w:rPr>
            </w:pPr>
          </w:p>
          <w:p w:rsidRDefault="00515342" w:rsidP="00515342" w:rsidR="00CE0702" w:rsidRPr="00643749">
            <w:pPr>
              <w:jc w:val="center"/>
              <w:rPr>
                <w:sz w:val="22"/>
                <w:szCs w:val="22"/>
                <w:lang w:val="pl-PL"/>
              </w:rPr>
            </w:pPr>
            <w:r w:rsidRPr="00643749">
              <w:rPr>
                <w:sz w:val="22"/>
                <w:szCs w:val="22"/>
              </w:rPr>
              <w:t>0</w:t>
            </w:r>
          </w:p>
          <w:p w:rsidRDefault="00045B36" w:rsidP="00B32CD0" w:rsidR="00045B36" w:rsidRPr="006437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322"/>
          </w:tcPr>
          <w:p w:rsidRDefault="00CF3541" w:rsidP="00B32CD0" w:rsidR="00045B36" w:rsidRPr="00643749">
            <w:pPr>
              <w:jc w:val="center"/>
              <w:rPr>
                <w:sz w:val="22"/>
                <w:szCs w:val="22"/>
              </w:rPr>
            </w:pPr>
            <w:r w:rsidRPr="00643749">
              <w:rPr>
                <w:sz w:val="22"/>
                <w:szCs w:val="22"/>
              </w:rPr>
              <w:t xml:space="preserve"> </w:t>
            </w:r>
          </w:p>
        </w:tc>
      </w:tr>
      <w:tr w:rsidR="00884847" w:rsidRPr="00B32CD0">
        <w:tc>
          <w:tcPr>
            <w:tcW w:type="dxa" w:w="1008"/>
          </w:tcPr>
          <w:p w:rsidRDefault="008F57C9" w:rsidP="00B32CD0" w:rsidR="008F57C9" w:rsidRPr="00643749">
            <w:pPr>
              <w:jc w:val="center"/>
              <w:rPr>
                <w:sz w:val="22"/>
                <w:szCs w:val="22"/>
              </w:rPr>
            </w:pPr>
          </w:p>
          <w:p w:rsidRDefault="0050183C" w:rsidP="00B32CD0" w:rsidR="00884847" w:rsidRPr="00643749">
            <w:pPr>
              <w:jc w:val="center"/>
              <w:rPr>
                <w:sz w:val="22"/>
                <w:szCs w:val="22"/>
              </w:rPr>
            </w:pPr>
            <w:r w:rsidRPr="00643749">
              <w:rPr>
                <w:sz w:val="22"/>
                <w:szCs w:val="22"/>
              </w:rPr>
              <w:t>5</w:t>
            </w:r>
            <w:r w:rsidR="00884847" w:rsidRPr="00643749">
              <w:rPr>
                <w:sz w:val="22"/>
                <w:szCs w:val="22"/>
              </w:rPr>
              <w:t>.</w:t>
            </w:r>
          </w:p>
        </w:tc>
        <w:tc>
          <w:tcPr>
            <w:tcW w:type="dxa" w:w="3636"/>
          </w:tcPr>
          <w:p w:rsidRDefault="00D8390B" w:rsidP="001F1B59" w:rsidR="00D8390B" w:rsidRPr="00643749">
            <w:pPr>
              <w:rPr>
                <w:sz w:val="22"/>
                <w:szCs w:val="22"/>
              </w:rPr>
            </w:pPr>
          </w:p>
          <w:p w:rsidRDefault="00D825F3" w:rsidP="009A451F" w:rsidR="00884847" w:rsidRPr="00643749">
            <w:pPr>
              <w:rPr>
                <w:sz w:val="22"/>
                <w:szCs w:val="22"/>
              </w:rPr>
            </w:pPr>
            <w:r w:rsidRPr="00643749">
              <w:rPr>
                <w:sz w:val="22"/>
                <w:szCs w:val="22"/>
              </w:rPr>
              <w:t>Kratkotrajna financijska imovina</w:t>
            </w:r>
          </w:p>
        </w:tc>
        <w:tc>
          <w:tcPr>
            <w:tcW w:type="dxa" w:w="2322"/>
          </w:tcPr>
          <w:p w:rsidRDefault="00D825F3" w:rsidP="00B32CD0" w:rsidR="00D825F3" w:rsidRPr="00643749">
            <w:pPr>
              <w:jc w:val="center"/>
              <w:rPr>
                <w:sz w:val="22"/>
                <w:szCs w:val="22"/>
              </w:rPr>
            </w:pPr>
          </w:p>
          <w:p w:rsidRDefault="00764641" w:rsidP="00B32CD0" w:rsidR="0050183C" w:rsidRPr="00643749">
            <w:pPr>
              <w:jc w:val="center"/>
              <w:rPr>
                <w:sz w:val="22"/>
                <w:szCs w:val="22"/>
              </w:rPr>
            </w:pPr>
            <w:r w:rsidRPr="00643749">
              <w:rPr>
                <w:sz w:val="22"/>
                <w:szCs w:val="22"/>
              </w:rPr>
              <w:t>0</w:t>
            </w:r>
          </w:p>
          <w:p w:rsidRDefault="00884847" w:rsidP="00B32CD0" w:rsidR="00884847" w:rsidRPr="006437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322"/>
          </w:tcPr>
          <w:p w:rsidRDefault="00884847" w:rsidP="003C0995" w:rsidR="00884847" w:rsidRPr="00643749">
            <w:pPr>
              <w:rPr>
                <w:sz w:val="22"/>
                <w:szCs w:val="22"/>
              </w:rPr>
            </w:pPr>
          </w:p>
        </w:tc>
      </w:tr>
      <w:tr w:rsidR="00CF1849" w:rsidRPr="00B32CD0">
        <w:trPr>
          <w:trHeight w:val="393"/>
        </w:trPr>
        <w:tc>
          <w:tcPr>
            <w:tcW w:type="dxa" w:w="1008"/>
          </w:tcPr>
          <w:p w:rsidRDefault="00A37483" w:rsidP="00B32CD0" w:rsidR="00A37483" w:rsidRPr="00643749">
            <w:pPr>
              <w:jc w:val="center"/>
              <w:rPr>
                <w:sz w:val="22"/>
                <w:szCs w:val="22"/>
              </w:rPr>
            </w:pPr>
          </w:p>
          <w:p w:rsidRDefault="00723408" w:rsidP="00B32CD0" w:rsidR="00CF1849" w:rsidRPr="00643749">
            <w:pPr>
              <w:jc w:val="center"/>
              <w:rPr>
                <w:sz w:val="22"/>
                <w:szCs w:val="22"/>
              </w:rPr>
            </w:pPr>
            <w:r w:rsidRPr="00643749">
              <w:rPr>
                <w:sz w:val="22"/>
                <w:szCs w:val="22"/>
              </w:rPr>
              <w:t>6</w:t>
            </w:r>
            <w:r w:rsidR="00CF1849" w:rsidRPr="00643749">
              <w:rPr>
                <w:sz w:val="22"/>
                <w:szCs w:val="22"/>
              </w:rPr>
              <w:t xml:space="preserve">. </w:t>
            </w:r>
          </w:p>
          <w:p w:rsidRDefault="009C5886" w:rsidP="00B32CD0" w:rsidR="009C5886" w:rsidRPr="006437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3636"/>
          </w:tcPr>
          <w:p w:rsidRDefault="00A37483" w:rsidP="001F1B59" w:rsidR="00A37483" w:rsidRPr="00643749">
            <w:pPr>
              <w:rPr>
                <w:sz w:val="22"/>
                <w:szCs w:val="22"/>
              </w:rPr>
            </w:pPr>
          </w:p>
          <w:p w:rsidRDefault="005C52BA" w:rsidP="001F1B59" w:rsidR="00CF1849" w:rsidRPr="00643749">
            <w:pPr>
              <w:rPr>
                <w:sz w:val="22"/>
                <w:szCs w:val="22"/>
              </w:rPr>
            </w:pPr>
            <w:r w:rsidRPr="00643749">
              <w:rPr>
                <w:sz w:val="22"/>
                <w:szCs w:val="22"/>
              </w:rPr>
              <w:t>Novac na računu i u blagajni</w:t>
            </w:r>
          </w:p>
        </w:tc>
        <w:tc>
          <w:tcPr>
            <w:tcW w:type="dxa" w:w="2322"/>
          </w:tcPr>
          <w:p w:rsidRDefault="00A37483" w:rsidP="00B32CD0" w:rsidR="00A37483" w:rsidRPr="00643749">
            <w:pPr>
              <w:jc w:val="center"/>
              <w:rPr>
                <w:sz w:val="22"/>
                <w:szCs w:val="22"/>
              </w:rPr>
            </w:pPr>
          </w:p>
          <w:p w:rsidRDefault="00F64051" w:rsidP="00B32CD0" w:rsidR="00CF1849" w:rsidRPr="00643749">
            <w:pPr>
              <w:jc w:val="center"/>
              <w:rPr>
                <w:sz w:val="22"/>
                <w:szCs w:val="22"/>
              </w:rPr>
            </w:pPr>
            <w:r w:rsidRPr="00643749">
              <w:rPr>
                <w:sz w:val="22"/>
                <w:szCs w:val="22"/>
              </w:rPr>
              <w:t>0</w:t>
            </w:r>
          </w:p>
        </w:tc>
        <w:tc>
          <w:tcPr>
            <w:tcW w:type="dxa" w:w="2322"/>
          </w:tcPr>
          <w:p w:rsidRDefault="00CF1849" w:rsidP="001F1B59" w:rsidR="00CF1849" w:rsidRPr="00643749">
            <w:pPr>
              <w:rPr>
                <w:sz w:val="20"/>
                <w:szCs w:val="20"/>
              </w:rPr>
            </w:pPr>
          </w:p>
        </w:tc>
      </w:tr>
      <w:tr w:rsidR="00150B0C" w:rsidRPr="00B32CD0">
        <w:trPr>
          <w:trHeight w:val="389"/>
        </w:trPr>
        <w:tc>
          <w:tcPr>
            <w:tcW w:type="dxa" w:w="1008"/>
          </w:tcPr>
          <w:p w:rsidRDefault="00150B0C" w:rsidP="00B32CD0" w:rsidR="00150B0C" w:rsidRPr="006437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3636"/>
          </w:tcPr>
          <w:p w:rsidRDefault="0091491A" w:rsidP="00B32CD0" w:rsidR="0091491A" w:rsidRPr="00643749">
            <w:pPr>
              <w:jc w:val="center"/>
              <w:rPr>
                <w:b/>
                <w:sz w:val="22"/>
                <w:szCs w:val="22"/>
              </w:rPr>
            </w:pPr>
          </w:p>
          <w:p w:rsidRDefault="00884847" w:rsidP="00B32CD0" w:rsidR="00150B0C" w:rsidRPr="00643749">
            <w:pPr>
              <w:jc w:val="center"/>
              <w:rPr>
                <w:b/>
                <w:sz w:val="22"/>
                <w:szCs w:val="22"/>
              </w:rPr>
            </w:pPr>
            <w:r w:rsidRPr="00643749">
              <w:rPr>
                <w:b/>
                <w:sz w:val="22"/>
                <w:szCs w:val="22"/>
              </w:rPr>
              <w:t>UKUPNO</w:t>
            </w:r>
          </w:p>
        </w:tc>
        <w:tc>
          <w:tcPr>
            <w:tcW w:type="dxa" w:w="2322"/>
          </w:tcPr>
          <w:p w:rsidRDefault="0091491A" w:rsidP="00B32CD0" w:rsidR="0091491A" w:rsidRPr="00643749">
            <w:pPr>
              <w:jc w:val="center"/>
              <w:rPr>
                <w:b/>
                <w:sz w:val="22"/>
                <w:szCs w:val="22"/>
              </w:rPr>
            </w:pPr>
          </w:p>
          <w:p w:rsidRDefault="00643749" w:rsidP="00515342" w:rsidR="00643749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</w:t>
            </w:r>
          </w:p>
          <w:p w:rsidRDefault="00643749" w:rsidP="00515342" w:rsidR="00515342" w:rsidRPr="00643749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</w:t>
            </w:r>
            <w:r w:rsidR="00515342" w:rsidRPr="00643749">
              <w:rPr>
                <w:b/>
              </w:rPr>
              <w:t>289.050,00 kuna</w:t>
            </w:r>
          </w:p>
          <w:p w:rsidRDefault="0050183C" w:rsidP="00B32CD0" w:rsidR="0050183C" w:rsidRPr="00643749">
            <w:pPr>
              <w:jc w:val="center"/>
              <w:rPr>
                <w:b/>
                <w:sz w:val="22"/>
                <w:szCs w:val="22"/>
              </w:rPr>
            </w:pPr>
          </w:p>
          <w:p w:rsidRDefault="00150B0C" w:rsidP="00FF6616" w:rsidR="00150B0C" w:rsidRPr="006437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type="dxa" w:w="2322"/>
          </w:tcPr>
          <w:p w:rsidRDefault="00150B0C" w:rsidP="00B32CD0" w:rsidR="00150B0C" w:rsidRPr="00643749">
            <w:pPr>
              <w:jc w:val="center"/>
              <w:rPr>
                <w:sz w:val="22"/>
                <w:szCs w:val="22"/>
              </w:rPr>
            </w:pPr>
          </w:p>
        </w:tc>
      </w:tr>
    </w:tbl>
    <w:p w:rsidRDefault="009A451F" w:rsidP="00B45283" w:rsidR="009A451F">
      <w:pPr>
        <w:ind w:left="708"/>
        <w:rPr>
          <w:b/>
          <w:i/>
        </w:rPr>
      </w:pPr>
    </w:p>
    <w:p w:rsidRDefault="00A61950" w:rsidP="00481139" w:rsidR="00481139" w:rsidRPr="00643749">
      <w:pPr>
        <w:ind w:left="360"/>
        <w:jc w:val="both"/>
        <w:rPr>
          <w:b/>
        </w:rPr>
      </w:pPr>
      <w:r w:rsidRPr="00643749">
        <w:rPr>
          <w:b/>
        </w:rPr>
        <w:t xml:space="preserve">NAPOMENA: </w:t>
      </w:r>
      <w:r w:rsidR="00E41BAD" w:rsidRPr="00643749">
        <w:rPr>
          <w:b/>
        </w:rPr>
        <w:t>Vrijednost imo</w:t>
      </w:r>
      <w:r w:rsidR="00515342" w:rsidRPr="00643749">
        <w:rPr>
          <w:b/>
        </w:rPr>
        <w:t xml:space="preserve">vine </w:t>
      </w:r>
      <w:r w:rsidR="00481139" w:rsidRPr="00643749">
        <w:rPr>
          <w:b/>
        </w:rPr>
        <w:t xml:space="preserve">izrađena temeljem procjene po ovlaštenom sudskom vještaku „Vještačenja Ciraki“ d.o.o. iz Zagreba, Ilica 174  </w:t>
      </w:r>
    </w:p>
    <w:p w:rsidRDefault="00481139" w:rsidP="00481139" w:rsidR="00481139">
      <w:pPr>
        <w:ind w:left="360"/>
        <w:jc w:val="both"/>
        <w:rPr>
          <w:b/>
        </w:rPr>
      </w:pPr>
    </w:p>
    <w:p w:rsidRDefault="00A61950" w:rsidP="002B14A8" w:rsidR="00A61950" w:rsidRPr="00515342">
      <w:pPr>
        <w:rPr>
          <w:b/>
          <w:i/>
        </w:rPr>
      </w:pPr>
    </w:p>
    <w:p w:rsidRDefault="00AB00B6" w:rsidP="00AB00B6" w:rsidR="00AB00B6">
      <w:r>
        <w:t>U</w:t>
      </w:r>
      <w:r w:rsidR="00992987">
        <w:t xml:space="preserve"> Miholjancu, 17.prosinca</w:t>
      </w:r>
      <w:r>
        <w:t xml:space="preserve"> 2018.godine</w:t>
      </w:r>
    </w:p>
    <w:p w:rsidRDefault="00AB00B6" w:rsidP="00AB00B6" w:rsidR="00AB00B6"/>
    <w:p w:rsidRDefault="00AB00B6" w:rsidP="00AB00B6" w:rsidR="00AB00B6">
      <w:r>
        <w:t xml:space="preserve">                                                                                                     Stečajni upravitelj:</w:t>
      </w:r>
    </w:p>
    <w:p w:rsidRDefault="00AB00B6" w:rsidP="00AB00B6" w:rsidR="00AB00B6">
      <w:r>
        <w:t xml:space="preserve">                                                                                                  Marijan Drljanovčan, dipl.ing.</w:t>
      </w:r>
    </w:p>
    <w:p w:rsidRDefault="00B45283" w:rsidP="00AB00B6" w:rsidR="00B45283">
      <w:pPr>
        <w:rPr>
          <w:b/>
          <w:i/>
        </w:rPr>
      </w:pPr>
    </w:p>
    <w:p w:rsidRDefault="00E57768" w:rsidR="00E57768">
      <w:pPr>
        <w:rPr>
          <w:b/>
          <w:i/>
        </w:rPr>
      </w:pPr>
      <w:r>
        <w:rPr>
          <w:b/>
          <w:i/>
        </w:rPr>
        <w:br w:type="page"/>
      </w:r>
    </w:p>
    <w:tbl>
      <w:tblPr>
        <w:tblW w:type="dxa" w:w="13660"/>
        <w:tblInd w:type="dxa" w:w="94"/>
        <w:tblLook w:val="04A0" w:noVBand="1" w:noHBand="0" w:lastColumn="0" w:firstColumn="1" w:lastRow="0" w:firstRow="1"/>
      </w:tblPr>
      <w:tblGrid>
        <w:gridCol w:w="1439"/>
        <w:gridCol w:w="2880"/>
        <w:gridCol w:w="968"/>
        <w:gridCol w:w="815"/>
        <w:gridCol w:w="909"/>
        <w:gridCol w:w="770"/>
        <w:gridCol w:w="1601"/>
        <w:gridCol w:w="713"/>
        <w:gridCol w:w="713"/>
        <w:gridCol w:w="2852"/>
      </w:tblGrid>
      <w:tr w:rsidTr="0007448E" w:rsidR="00E57768" w:rsidRPr="007565B2">
        <w:trPr>
          <w:trHeight w:val="300"/>
        </w:trPr>
        <w:tc>
          <w:tcPr>
            <w:tcW w:type="dxa" w:w="143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57768" w:rsidP="0007448E" w:rsidR="00E57768" w:rsidRPr="007565B2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7565B2">
              <w:rPr>
                <w:rFonts w:cs="Calibri"/>
                <w:b/>
                <w:bCs/>
                <w:color w:val="000000"/>
              </w:rPr>
              <w:lastRenderedPageBreak/>
              <w:t>Trgovački sud u Zagrebu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57768" w:rsidP="0007448E" w:rsidR="00E57768" w:rsidRPr="007565B2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7565B2">
              <w:rPr>
                <w:rFonts w:cs="Calibri"/>
                <w:b/>
                <w:bCs/>
                <w:color w:val="000000"/>
              </w:rPr>
              <w:t>Posl.broj:48.St-1491/18</w:t>
            </w:r>
          </w:p>
        </w:tc>
        <w:tc>
          <w:tcPr>
            <w:tcW w:type="dxa" w:w="3462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57768" w:rsidP="0007448E" w:rsidR="00E57768" w:rsidRPr="007565B2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7565B2">
              <w:rPr>
                <w:rFonts w:cs="Calibri"/>
                <w:b/>
                <w:bCs/>
                <w:color w:val="000000"/>
              </w:rPr>
              <w:t>Stečajna masa iza stečajnog dužnika STOLARIJA LOVREK d.o.o.,  Miholjanec, A. Mihanovića 131, OIB: 37264894004</w:t>
            </w:r>
          </w:p>
        </w:tc>
        <w:tc>
          <w:tcPr>
            <w:tcW w:type="dxa" w:w="231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57768" w:rsidP="0007448E" w:rsidR="00E57768" w:rsidRPr="007565B2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7565B2">
              <w:rPr>
                <w:rFonts w:cs="Calibri"/>
                <w:b/>
                <w:bCs/>
                <w:color w:val="000000"/>
              </w:rPr>
              <w:t>Stečajni sudac: Vesna Sremac Šoštar</w:t>
            </w:r>
          </w:p>
        </w:tc>
        <w:tc>
          <w:tcPr>
            <w:tcW w:type="dxa" w:w="3565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57768" w:rsidP="0007448E" w:rsidR="00E57768" w:rsidRPr="007565B2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7565B2">
              <w:rPr>
                <w:rFonts w:cs="Calibri"/>
                <w:b/>
                <w:bCs/>
                <w:color w:val="000000"/>
              </w:rPr>
              <w:t>Ispitno ročište: 09. siječnja 2019. u 11,00 sati</w:t>
            </w:r>
          </w:p>
        </w:tc>
      </w:tr>
      <w:tr w:rsidTr="0007448E" w:rsidR="00E57768" w:rsidRPr="007565B2">
        <w:trPr>
          <w:trHeight w:val="300"/>
        </w:trPr>
        <w:tc>
          <w:tcPr>
            <w:tcW w:type="dxa" w:w="143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3462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31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356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07448E" w:rsidR="00E57768" w:rsidRPr="007565B2">
        <w:trPr>
          <w:trHeight w:val="300"/>
        </w:trPr>
        <w:tc>
          <w:tcPr>
            <w:tcW w:type="dxa" w:w="143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3462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31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356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07448E" w:rsidR="00E57768" w:rsidRPr="007565B2">
        <w:trPr>
          <w:trHeight w:val="537"/>
        </w:trPr>
        <w:tc>
          <w:tcPr>
            <w:tcW w:type="dxa" w:w="13660"/>
            <w:gridSpan w:val="1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7565B2">
            <w:pPr>
              <w:jc w:val="center"/>
              <w:rPr>
                <w:rFonts w:cs="Calibri"/>
                <w:b/>
                <w:bCs/>
                <w:color w:val="000000"/>
                <w:sz w:val="44"/>
                <w:szCs w:val="44"/>
              </w:rPr>
            </w:pPr>
            <w:r w:rsidRPr="007565B2">
              <w:rPr>
                <w:rFonts w:cs="Calibri"/>
                <w:b/>
                <w:bCs/>
                <w:color w:val="000000"/>
                <w:sz w:val="44"/>
                <w:szCs w:val="44"/>
              </w:rPr>
              <w:t>TABLICA PRIJAVLJENIH TRAŽBINA</w:t>
            </w:r>
          </w:p>
        </w:tc>
      </w:tr>
      <w:tr w:rsidTr="0007448E" w:rsidR="00E57768" w:rsidRPr="007565B2">
        <w:trPr>
          <w:trHeight w:val="537"/>
        </w:trPr>
        <w:tc>
          <w:tcPr>
            <w:tcW w:type="dxa" w:w="13660"/>
            <w:gridSpan w:val="1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  <w:sz w:val="44"/>
                <w:szCs w:val="44"/>
              </w:rPr>
            </w:pPr>
          </w:p>
        </w:tc>
      </w:tr>
      <w:tr w:rsidTr="0007448E" w:rsidR="00E57768" w:rsidRPr="007565B2">
        <w:trPr>
          <w:trHeight w:val="420"/>
        </w:trPr>
        <w:tc>
          <w:tcPr>
            <w:tcW w:type="dxa" w:w="13660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7565B2">
            <w:pPr>
              <w:jc w:val="center"/>
              <w:rPr>
                <w:rFonts w:cs="Calibri"/>
                <w:b/>
                <w:bCs/>
                <w:color w:val="000000"/>
                <w:sz w:val="32"/>
                <w:szCs w:val="32"/>
              </w:rPr>
            </w:pPr>
            <w:r w:rsidRPr="007565B2">
              <w:rPr>
                <w:rFonts w:cs="Calibri"/>
                <w:b/>
                <w:bCs/>
                <w:color w:val="000000"/>
                <w:sz w:val="32"/>
                <w:szCs w:val="32"/>
              </w:rPr>
              <w:t>PRVI VIŠI ISPLATNI RED</w:t>
            </w:r>
          </w:p>
        </w:tc>
      </w:tr>
      <w:tr w:rsidTr="0007448E" w:rsidR="00E57768" w:rsidRPr="007565B2">
        <w:trPr>
          <w:trHeight w:val="300"/>
        </w:trPr>
        <w:tc>
          <w:tcPr>
            <w:tcW w:type="dxa" w:w="143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  <w:r w:rsidRPr="007565B2">
              <w:rPr>
                <w:rFonts w:cs="Calibri"/>
                <w:b/>
                <w:bCs/>
                <w:color w:val="000000"/>
              </w:rPr>
              <w:t>Red.broj</w:t>
            </w:r>
          </w:p>
        </w:tc>
        <w:tc>
          <w:tcPr>
            <w:tcW w:type="dxa" w:w="2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57768" w:rsidP="0007448E" w:rsidR="00E57768" w:rsidRPr="007565B2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7565B2">
              <w:rPr>
                <w:rFonts w:cs="Calibri"/>
                <w:b/>
                <w:bCs/>
                <w:color w:val="000000"/>
              </w:rPr>
              <w:t>Vjerovnik</w:t>
            </w:r>
          </w:p>
        </w:tc>
        <w:tc>
          <w:tcPr>
            <w:tcW w:type="dxa" w:w="178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57768" w:rsidP="0007448E" w:rsidR="00E57768" w:rsidRPr="007565B2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7565B2">
              <w:rPr>
                <w:rFonts w:cs="Calibri"/>
                <w:b/>
                <w:bCs/>
                <w:color w:val="000000"/>
              </w:rPr>
              <w:t>Osnova tražbine</w:t>
            </w:r>
          </w:p>
        </w:tc>
        <w:tc>
          <w:tcPr>
            <w:tcW w:type="dxa" w:w="167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57768" w:rsidP="0007448E" w:rsidR="00E57768" w:rsidRPr="007565B2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7565B2">
              <w:rPr>
                <w:rFonts w:cs="Calibri"/>
                <w:b/>
                <w:bCs/>
                <w:color w:val="000000"/>
              </w:rPr>
              <w:t>Visina tražbine</w:t>
            </w:r>
          </w:p>
        </w:tc>
        <w:tc>
          <w:tcPr>
            <w:tcW w:type="dxa" w:w="16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57768" w:rsidP="0007448E" w:rsidR="00E57768" w:rsidRPr="007565B2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7565B2">
              <w:rPr>
                <w:rFonts w:cs="Calibri"/>
                <w:b/>
                <w:bCs/>
                <w:color w:val="000000"/>
              </w:rPr>
              <w:t>Osporeno</w:t>
            </w:r>
          </w:p>
        </w:tc>
        <w:tc>
          <w:tcPr>
            <w:tcW w:type="dxa" w:w="142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57768" w:rsidP="0007448E" w:rsidR="00E57768" w:rsidRPr="007565B2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7565B2">
              <w:rPr>
                <w:rFonts w:cs="Calibri"/>
                <w:b/>
                <w:bCs/>
                <w:color w:val="000000"/>
              </w:rPr>
              <w:t>Priznato</w:t>
            </w:r>
          </w:p>
        </w:tc>
        <w:tc>
          <w:tcPr>
            <w:tcW w:type="dxa" w:w="285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57768" w:rsidP="0007448E" w:rsidR="00E57768" w:rsidRPr="007565B2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7565B2">
              <w:rPr>
                <w:rFonts w:cs="Calibri"/>
                <w:b/>
                <w:bCs/>
                <w:color w:val="000000"/>
              </w:rPr>
              <w:t>Razlog osporavanja</w:t>
            </w:r>
          </w:p>
        </w:tc>
      </w:tr>
      <w:tr w:rsidTr="0007448E" w:rsidR="00E57768" w:rsidRPr="007565B2">
        <w:trPr>
          <w:trHeight w:val="300"/>
        </w:trPr>
        <w:tc>
          <w:tcPr>
            <w:tcW w:type="dxa" w:w="143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7565B2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7565B2">
              <w:rPr>
                <w:rFonts w:cs="Calibri"/>
                <w:b/>
                <w:bCs/>
                <w:color w:val="000000"/>
              </w:rPr>
              <w:t>1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57768" w:rsidP="0007448E" w:rsidR="00E57768" w:rsidRPr="007565B2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7565B2">
              <w:rPr>
                <w:rFonts w:cs="Calibri"/>
                <w:b/>
                <w:bCs/>
                <w:color w:val="000000"/>
              </w:rPr>
              <w:t>Vjerovnik : REPUBLIKA HRVATSKA, Ministarstvo financija, Porezna uprava, Područni ured Krapina, OIB: 18683136487, zastupana po Županijskom državnom odvjetništvu u Zagrebu</w:t>
            </w:r>
          </w:p>
        </w:tc>
        <w:tc>
          <w:tcPr>
            <w:tcW w:type="dxa" w:w="1783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57768" w:rsidP="0007448E" w:rsidR="00E57768" w:rsidRPr="007565B2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7565B2">
              <w:rPr>
                <w:rFonts w:cs="Calibri"/>
                <w:b/>
                <w:bCs/>
                <w:color w:val="000000"/>
              </w:rPr>
              <w:t>Doprinos za mirovinsko osiguranje, Doprinos za zdravstveno osiguranje, Doprinos za zaštitu zdravlja i Doprinos za zapošljavanje.</w:t>
            </w:r>
          </w:p>
        </w:tc>
        <w:tc>
          <w:tcPr>
            <w:tcW w:type="dxa" w:w="167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7565B2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7565B2">
              <w:rPr>
                <w:rFonts w:cs="Calibri"/>
                <w:b/>
                <w:bCs/>
                <w:color w:val="000000"/>
              </w:rPr>
              <w:t>16.269,74 kuna</w:t>
            </w:r>
          </w:p>
        </w:tc>
        <w:tc>
          <w:tcPr>
            <w:tcW w:type="dxa" w:w="160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7565B2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7565B2">
              <w:rPr>
                <w:rFonts w:cs="Calibri"/>
                <w:b/>
                <w:bCs/>
                <w:color w:val="000000"/>
              </w:rPr>
              <w:t>0</w:t>
            </w:r>
          </w:p>
        </w:tc>
        <w:tc>
          <w:tcPr>
            <w:tcW w:type="dxa" w:w="142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7565B2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7565B2">
              <w:rPr>
                <w:rFonts w:cs="Calibri"/>
                <w:b/>
                <w:bCs/>
                <w:color w:val="000000"/>
              </w:rPr>
              <w:t>16.269,74 kuna</w:t>
            </w:r>
          </w:p>
        </w:tc>
        <w:tc>
          <w:tcPr>
            <w:tcW w:type="dxa" w:w="285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7565B2">
            <w:pPr>
              <w:jc w:val="center"/>
              <w:rPr>
                <w:rFonts w:cs="Calibri"/>
                <w:color w:val="000000"/>
              </w:rPr>
            </w:pPr>
            <w:r w:rsidRPr="007565B2">
              <w:rPr>
                <w:rFonts w:cs="Calibri"/>
                <w:color w:val="000000"/>
              </w:rPr>
              <w:t> </w:t>
            </w:r>
          </w:p>
        </w:tc>
      </w:tr>
      <w:tr w:rsidTr="0007448E" w:rsidR="00E57768" w:rsidRPr="007565B2">
        <w:trPr>
          <w:trHeight w:val="300"/>
        </w:trPr>
        <w:tc>
          <w:tcPr>
            <w:tcW w:type="dxa" w:w="14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783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42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5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color w:val="000000"/>
              </w:rPr>
            </w:pPr>
          </w:p>
        </w:tc>
      </w:tr>
      <w:tr w:rsidTr="0007448E" w:rsidR="00E57768" w:rsidRPr="007565B2">
        <w:trPr>
          <w:trHeight w:val="300"/>
        </w:trPr>
        <w:tc>
          <w:tcPr>
            <w:tcW w:type="dxa" w:w="14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783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42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5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color w:val="000000"/>
              </w:rPr>
            </w:pPr>
          </w:p>
        </w:tc>
      </w:tr>
      <w:tr w:rsidTr="0007448E" w:rsidR="00E57768" w:rsidRPr="007565B2">
        <w:trPr>
          <w:trHeight w:val="300"/>
        </w:trPr>
        <w:tc>
          <w:tcPr>
            <w:tcW w:type="dxa" w:w="14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783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42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5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color w:val="000000"/>
              </w:rPr>
            </w:pPr>
          </w:p>
        </w:tc>
      </w:tr>
      <w:tr w:rsidTr="0007448E" w:rsidR="00E57768" w:rsidRPr="007565B2">
        <w:trPr>
          <w:trHeight w:val="300"/>
        </w:trPr>
        <w:tc>
          <w:tcPr>
            <w:tcW w:type="dxa" w:w="14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783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42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5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color w:val="000000"/>
              </w:rPr>
            </w:pPr>
          </w:p>
        </w:tc>
      </w:tr>
      <w:tr w:rsidTr="0007448E" w:rsidR="00E57768" w:rsidRPr="007565B2">
        <w:trPr>
          <w:trHeight w:val="300"/>
        </w:trPr>
        <w:tc>
          <w:tcPr>
            <w:tcW w:type="dxa" w:w="14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783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42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5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color w:val="000000"/>
              </w:rPr>
            </w:pPr>
          </w:p>
        </w:tc>
      </w:tr>
      <w:tr w:rsidTr="0007448E" w:rsidR="00E57768" w:rsidRPr="007565B2">
        <w:trPr>
          <w:trHeight w:val="300"/>
        </w:trPr>
        <w:tc>
          <w:tcPr>
            <w:tcW w:type="dxa" w:w="14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783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42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5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color w:val="000000"/>
              </w:rPr>
            </w:pPr>
          </w:p>
        </w:tc>
      </w:tr>
      <w:tr w:rsidTr="0007448E" w:rsidR="00E57768" w:rsidRPr="007565B2">
        <w:trPr>
          <w:trHeight w:val="300"/>
        </w:trPr>
        <w:tc>
          <w:tcPr>
            <w:tcW w:type="dxa" w:w="14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783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42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5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color w:val="000000"/>
              </w:rPr>
            </w:pPr>
          </w:p>
        </w:tc>
      </w:tr>
      <w:tr w:rsidTr="0007448E" w:rsidR="00E57768" w:rsidRPr="007565B2">
        <w:trPr>
          <w:trHeight w:val="300"/>
        </w:trPr>
        <w:tc>
          <w:tcPr>
            <w:tcW w:type="dxa" w:w="14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783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42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5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color w:val="000000"/>
              </w:rPr>
            </w:pPr>
          </w:p>
        </w:tc>
      </w:tr>
      <w:tr w:rsidTr="0007448E" w:rsidR="00E57768" w:rsidRPr="007565B2">
        <w:trPr>
          <w:trHeight w:val="300"/>
        </w:trPr>
        <w:tc>
          <w:tcPr>
            <w:tcW w:type="dxa" w:w="13660"/>
            <w:gridSpan w:val="1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7565B2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7565B2">
              <w:rPr>
                <w:rFonts w:cs="Calibri"/>
                <w:b/>
                <w:bCs/>
                <w:color w:val="000000"/>
              </w:rPr>
              <w:t>UKUPNA POTRAŽIVANJA VJEROVNIKA PRVOG VIŠEG ISPLATNOG REDA...................................16.269,74 kuna</w:t>
            </w:r>
          </w:p>
        </w:tc>
      </w:tr>
      <w:tr w:rsidTr="0007448E" w:rsidR="00E57768" w:rsidRPr="007565B2">
        <w:trPr>
          <w:trHeight w:val="300"/>
        </w:trPr>
        <w:tc>
          <w:tcPr>
            <w:tcW w:type="dxa" w:w="13660"/>
            <w:gridSpan w:val="1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565B2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07448E" w:rsidR="00E57768" w:rsidRPr="007565B2">
        <w:trPr>
          <w:trHeight w:val="705"/>
        </w:trPr>
        <w:tc>
          <w:tcPr>
            <w:tcW w:type="dxa" w:w="43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7565B2">
            <w:pPr>
              <w:jc w:val="center"/>
              <w:rPr>
                <w:rFonts w:cs="Calibri"/>
                <w:color w:val="000000"/>
              </w:rPr>
            </w:pPr>
            <w:r w:rsidRPr="007565B2">
              <w:rPr>
                <w:rFonts w:cs="Calibri"/>
                <w:color w:val="000000"/>
              </w:rPr>
              <w:t>U Miholjancu,17.12.2018.godine</w:t>
            </w:r>
          </w:p>
        </w:tc>
        <w:tc>
          <w:tcPr>
            <w:tcW w:type="dxa" w:w="9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7565B2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8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7565B2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9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7565B2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7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7565B2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7565B2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427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7565B2">
            <w:pPr>
              <w:jc w:val="center"/>
              <w:rPr>
                <w:rFonts w:cs="Calibri"/>
                <w:color w:val="000000"/>
              </w:rPr>
            </w:pPr>
            <w:r w:rsidRPr="007565B2">
              <w:rPr>
                <w:rFonts w:cs="Calibri"/>
                <w:color w:val="000000"/>
              </w:rPr>
              <w:t>Stečajni upravitelj:Marijan Drljanovčan,dipl.ing.</w:t>
            </w:r>
          </w:p>
        </w:tc>
      </w:tr>
    </w:tbl>
    <w:p w:rsidRDefault="00E57768" w:rsidP="00E57768" w:rsidR="00E57768"/>
    <w:p w:rsidRDefault="00E57768" w:rsidP="00AB00B6" w:rsidR="00E57768">
      <w:pPr>
        <w:rPr>
          <w:b/>
          <w:i/>
        </w:rPr>
      </w:pPr>
    </w:p>
    <w:p w:rsidRDefault="00E57768" w:rsidR="00E57768">
      <w:pPr>
        <w:rPr>
          <w:b/>
          <w:i/>
        </w:rPr>
      </w:pPr>
      <w:r>
        <w:rPr>
          <w:b/>
          <w:i/>
        </w:rPr>
        <w:br w:type="page"/>
      </w:r>
    </w:p>
    <w:tbl>
      <w:tblPr>
        <w:tblW w:type="dxa" w:w="14317"/>
        <w:tblInd w:type="dxa" w:w="250"/>
        <w:tblLook w:val="04A0" w:noVBand="1" w:noHBand="0" w:lastColumn="0" w:firstColumn="1" w:lastRow="0" w:firstRow="1"/>
      </w:tblPr>
      <w:tblGrid>
        <w:gridCol w:w="1170"/>
        <w:gridCol w:w="3399"/>
        <w:gridCol w:w="492"/>
        <w:gridCol w:w="1114"/>
        <w:gridCol w:w="916"/>
        <w:gridCol w:w="734"/>
        <w:gridCol w:w="262"/>
        <w:gridCol w:w="1499"/>
        <w:gridCol w:w="202"/>
        <w:gridCol w:w="851"/>
        <w:gridCol w:w="992"/>
        <w:gridCol w:w="2835"/>
      </w:tblGrid>
      <w:tr w:rsidTr="0007448E" w:rsidR="00E57768" w:rsidRPr="00DF1754">
        <w:trPr>
          <w:trHeight w:val="300"/>
        </w:trPr>
        <w:tc>
          <w:tcPr>
            <w:tcW w:type="dxa" w:w="113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lastRenderedPageBreak/>
              <w:t>Trgovački sud u Zagrebu</w:t>
            </w:r>
          </w:p>
        </w:tc>
        <w:tc>
          <w:tcPr>
            <w:tcW w:type="dxa" w:w="339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t>Posl.broj:48.St-1491/18</w:t>
            </w:r>
          </w:p>
        </w:tc>
        <w:tc>
          <w:tcPr>
            <w:tcW w:type="dxa" w:w="3402"/>
            <w:gridSpan w:val="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t>Stečajna masa iza stečajnog dužnika STOLARIJA LOVREK d.o.o.,  Miholjanec, A. Mihanovića 131, OIB: 37264894004</w:t>
            </w:r>
          </w:p>
        </w:tc>
        <w:tc>
          <w:tcPr>
            <w:tcW w:type="dxa" w:w="2552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t>Stečajni sudac: Vesna Sremac Šoštar</w:t>
            </w:r>
          </w:p>
        </w:tc>
        <w:tc>
          <w:tcPr>
            <w:tcW w:type="dxa" w:w="3827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t>Ispitno ročište: 09. siječnja 2019. u 11,00 sati</w:t>
            </w:r>
          </w:p>
        </w:tc>
      </w:tr>
      <w:tr w:rsidTr="0007448E" w:rsidR="00E57768" w:rsidRPr="00DF1754">
        <w:trPr>
          <w:trHeight w:val="300"/>
        </w:trPr>
        <w:tc>
          <w:tcPr>
            <w:tcW w:type="dxa" w:w="113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9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3402"/>
            <w:gridSpan w:val="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5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3827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07448E" w:rsidR="00E57768" w:rsidRPr="00DF1754">
        <w:trPr>
          <w:trHeight w:val="300"/>
        </w:trPr>
        <w:tc>
          <w:tcPr>
            <w:tcW w:type="dxa" w:w="113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9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3402"/>
            <w:gridSpan w:val="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5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3827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07448E" w:rsidR="00E57768" w:rsidRPr="00DF1754">
        <w:trPr>
          <w:trHeight w:val="537"/>
        </w:trPr>
        <w:tc>
          <w:tcPr>
            <w:tcW w:type="dxa" w:w="14317"/>
            <w:gridSpan w:val="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44"/>
                <w:szCs w:val="44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  <w:sz w:val="44"/>
                <w:szCs w:val="44"/>
              </w:rPr>
              <w:t>TABLICA PRIJAVLJENIH TRAŽBINA</w:t>
            </w:r>
          </w:p>
        </w:tc>
      </w:tr>
      <w:tr w:rsidTr="0007448E" w:rsidR="00E57768" w:rsidRPr="00DF1754">
        <w:trPr>
          <w:trHeight w:val="537"/>
        </w:trPr>
        <w:tc>
          <w:tcPr>
            <w:tcW w:type="dxa" w:w="14317"/>
            <w:gridSpan w:val="1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  <w:sz w:val="44"/>
                <w:szCs w:val="44"/>
              </w:rPr>
            </w:pPr>
          </w:p>
        </w:tc>
      </w:tr>
      <w:tr w:rsidTr="0007448E" w:rsidR="00E57768" w:rsidRPr="00DF1754">
        <w:trPr>
          <w:trHeight w:val="330"/>
        </w:trPr>
        <w:tc>
          <w:tcPr>
            <w:tcW w:type="dxa" w:w="14317"/>
            <w:gridSpan w:val="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  <w:t>DRUGI VIŠI ISPLATNI RED</w:t>
            </w:r>
          </w:p>
        </w:tc>
      </w:tr>
      <w:tr w:rsidTr="0007448E" w:rsidR="00E57768" w:rsidRPr="00DF1754">
        <w:trPr>
          <w:trHeight w:val="300"/>
        </w:trPr>
        <w:tc>
          <w:tcPr>
            <w:tcW w:type="dxa" w:w="11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t>Red.broj</w:t>
            </w:r>
          </w:p>
        </w:tc>
        <w:tc>
          <w:tcPr>
            <w:tcW w:type="dxa" w:w="33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t>Vjerovnik</w:t>
            </w:r>
          </w:p>
        </w:tc>
        <w:tc>
          <w:tcPr>
            <w:tcW w:type="dxa" w:w="149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t>Osnova tražbine</w:t>
            </w:r>
          </w:p>
        </w:tc>
        <w:tc>
          <w:tcPr>
            <w:tcW w:type="dxa" w:w="165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t>Visina tražbine</w:t>
            </w:r>
          </w:p>
        </w:tc>
        <w:tc>
          <w:tcPr>
            <w:tcW w:type="dxa" w:w="1963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t>Osporeno</w:t>
            </w:r>
          </w:p>
        </w:tc>
        <w:tc>
          <w:tcPr>
            <w:tcW w:type="dxa" w:w="184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t>Priznato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t>Razlog osporavanja</w:t>
            </w:r>
          </w:p>
        </w:tc>
      </w:tr>
      <w:tr w:rsidTr="0007448E" w:rsidR="00E57768" w:rsidRPr="00DF1754">
        <w:trPr>
          <w:trHeight w:val="300"/>
        </w:trPr>
        <w:tc>
          <w:tcPr>
            <w:tcW w:type="dxa" w:w="113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t>1</w:t>
            </w:r>
          </w:p>
        </w:tc>
        <w:tc>
          <w:tcPr>
            <w:tcW w:type="dxa" w:w="339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t>Vjerovnik : REPUBLIKA HRVATSKA, Ministarstvo financija, Porezna uprava, Područni ured Krapina, OIB: 18683136487, zastupana po Županijskom državnom odvjetništvu u Zagrebu</w:t>
            </w:r>
          </w:p>
        </w:tc>
        <w:tc>
          <w:tcPr>
            <w:tcW w:type="dxa" w:w="149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t>Porezi, doprinosi i druga javna davanja</w:t>
            </w:r>
          </w:p>
        </w:tc>
        <w:tc>
          <w:tcPr>
            <w:tcW w:type="dxa" w:w="165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t xml:space="preserve">19.546,38 kuna </w:t>
            </w:r>
          </w:p>
        </w:tc>
        <w:tc>
          <w:tcPr>
            <w:tcW w:type="dxa" w:w="1963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184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t xml:space="preserve">19.546,38 kuna </w:t>
            </w:r>
          </w:p>
        </w:tc>
        <w:tc>
          <w:tcPr>
            <w:tcW w:type="dxa" w:w="283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color w:val="000000"/>
              </w:rPr>
            </w:pPr>
            <w:r w:rsidRPr="00DF1754">
              <w:rPr>
                <w:rFonts w:cs="Calibri" w:hAnsi="Calibri" w:ascii="Calibri"/>
                <w:color w:val="000000"/>
              </w:rPr>
              <w:t> </w:t>
            </w:r>
          </w:p>
        </w:tc>
      </w:tr>
      <w:tr w:rsidTr="0007448E" w:rsidR="00E57768" w:rsidRPr="00DF1754">
        <w:trPr>
          <w:trHeight w:val="300"/>
        </w:trPr>
        <w:tc>
          <w:tcPr>
            <w:tcW w:type="dxa" w:w="113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9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9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6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6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4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3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color w:val="000000"/>
              </w:rPr>
            </w:pPr>
          </w:p>
        </w:tc>
      </w:tr>
      <w:tr w:rsidTr="0007448E" w:rsidR="00E57768" w:rsidRPr="00DF1754">
        <w:trPr>
          <w:trHeight w:val="300"/>
        </w:trPr>
        <w:tc>
          <w:tcPr>
            <w:tcW w:type="dxa" w:w="113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9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9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6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6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4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3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color w:val="000000"/>
              </w:rPr>
            </w:pPr>
          </w:p>
        </w:tc>
      </w:tr>
      <w:tr w:rsidTr="0007448E" w:rsidR="00E57768" w:rsidRPr="00DF1754">
        <w:trPr>
          <w:trHeight w:val="300"/>
        </w:trPr>
        <w:tc>
          <w:tcPr>
            <w:tcW w:type="dxa" w:w="113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9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9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6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6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4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3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color w:val="000000"/>
              </w:rPr>
            </w:pPr>
          </w:p>
        </w:tc>
      </w:tr>
      <w:tr w:rsidTr="0007448E" w:rsidR="00E57768" w:rsidRPr="00DF1754">
        <w:trPr>
          <w:trHeight w:val="300"/>
        </w:trPr>
        <w:tc>
          <w:tcPr>
            <w:tcW w:type="dxa" w:w="113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9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9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6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6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4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3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color w:val="000000"/>
              </w:rPr>
            </w:pPr>
          </w:p>
        </w:tc>
      </w:tr>
      <w:tr w:rsidTr="0007448E" w:rsidR="00E57768" w:rsidRPr="00DF1754">
        <w:trPr>
          <w:trHeight w:val="300"/>
        </w:trPr>
        <w:tc>
          <w:tcPr>
            <w:tcW w:type="dxa" w:w="113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9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9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6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6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4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3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color w:val="000000"/>
              </w:rPr>
            </w:pPr>
          </w:p>
        </w:tc>
      </w:tr>
      <w:tr w:rsidTr="0007448E" w:rsidR="00E57768" w:rsidRPr="00DF1754">
        <w:trPr>
          <w:trHeight w:val="300"/>
        </w:trPr>
        <w:tc>
          <w:tcPr>
            <w:tcW w:type="dxa" w:w="113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9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9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6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6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4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3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color w:val="000000"/>
              </w:rPr>
            </w:pPr>
          </w:p>
        </w:tc>
      </w:tr>
      <w:tr w:rsidTr="0007448E" w:rsidR="00E57768" w:rsidRPr="00DF1754">
        <w:trPr>
          <w:trHeight w:val="300"/>
        </w:trPr>
        <w:tc>
          <w:tcPr>
            <w:tcW w:type="dxa" w:w="113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t>2</w:t>
            </w:r>
          </w:p>
        </w:tc>
        <w:tc>
          <w:tcPr>
            <w:tcW w:type="dxa" w:w="339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t>TRGOCENTAR d.o.o. Zabok, 103.brigade 8, OIB: 84210581427</w:t>
            </w:r>
          </w:p>
        </w:tc>
        <w:tc>
          <w:tcPr>
            <w:tcW w:type="dxa" w:w="149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t>Ugovor o kupoprodaji robe</w:t>
            </w:r>
          </w:p>
        </w:tc>
        <w:tc>
          <w:tcPr>
            <w:tcW w:type="dxa" w:w="165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t xml:space="preserve">771.440,99 kuna </w:t>
            </w:r>
          </w:p>
        </w:tc>
        <w:tc>
          <w:tcPr>
            <w:tcW w:type="dxa" w:w="1963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t xml:space="preserve">19.702,50 kuna </w:t>
            </w:r>
          </w:p>
        </w:tc>
        <w:tc>
          <w:tcPr>
            <w:tcW w:type="dxa" w:w="184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t xml:space="preserve">751.738,49 kuna </w:t>
            </w:r>
          </w:p>
        </w:tc>
        <w:tc>
          <w:tcPr>
            <w:tcW w:type="dxa" w:w="283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t>Protupravna naplata zakupa od strane razlučnog vjerovnika.</w:t>
            </w:r>
          </w:p>
        </w:tc>
      </w:tr>
      <w:tr w:rsidTr="0007448E" w:rsidR="00E57768" w:rsidRPr="00DF1754">
        <w:trPr>
          <w:trHeight w:val="300"/>
        </w:trPr>
        <w:tc>
          <w:tcPr>
            <w:tcW w:type="dxa" w:w="113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9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9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6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6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4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3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07448E" w:rsidR="00E57768" w:rsidRPr="00DF1754">
        <w:trPr>
          <w:trHeight w:val="300"/>
        </w:trPr>
        <w:tc>
          <w:tcPr>
            <w:tcW w:type="dxa" w:w="113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9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9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6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6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4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3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07448E" w:rsidR="00E57768" w:rsidRPr="00DF1754">
        <w:trPr>
          <w:trHeight w:val="293"/>
        </w:trPr>
        <w:tc>
          <w:tcPr>
            <w:tcW w:type="dxa" w:w="113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9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9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6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6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4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3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07448E" w:rsidR="00E57768" w:rsidRPr="00DF1754">
        <w:trPr>
          <w:trHeight w:val="293"/>
        </w:trPr>
        <w:tc>
          <w:tcPr>
            <w:tcW w:type="dxa" w:w="113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9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9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6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6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4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3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07448E" w:rsidR="00E57768" w:rsidRPr="00DF1754">
        <w:trPr>
          <w:trHeight w:val="300"/>
        </w:trPr>
        <w:tc>
          <w:tcPr>
            <w:tcW w:type="dxa" w:w="113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t>3</w:t>
            </w:r>
          </w:p>
        </w:tc>
        <w:tc>
          <w:tcPr>
            <w:tcW w:type="dxa" w:w="339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t>HEP ELEKTRA d.o.o. Zagreb, Ulica grada Vukovara 37, OIB:43965974818</w:t>
            </w:r>
          </w:p>
        </w:tc>
        <w:tc>
          <w:tcPr>
            <w:tcW w:type="dxa" w:w="149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t xml:space="preserve">Računi i kartice analitičkog knjigovodstva za utrošenu </w:t>
            </w:r>
            <w:r w:rsidRPr="00DF1754">
              <w:rPr>
                <w:rFonts w:cs="Calibri" w:hAnsi="Calibri" w:ascii="Calibri"/>
                <w:b/>
                <w:bCs/>
                <w:color w:val="000000"/>
              </w:rPr>
              <w:lastRenderedPageBreak/>
              <w:t>električnu struju</w:t>
            </w:r>
          </w:p>
        </w:tc>
        <w:tc>
          <w:tcPr>
            <w:tcW w:type="dxa" w:w="165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lastRenderedPageBreak/>
              <w:t xml:space="preserve">7.733,86 kuna </w:t>
            </w:r>
          </w:p>
        </w:tc>
        <w:tc>
          <w:tcPr>
            <w:tcW w:type="dxa" w:w="1963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184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t xml:space="preserve">7.733,86 kuna </w:t>
            </w:r>
          </w:p>
        </w:tc>
        <w:tc>
          <w:tcPr>
            <w:tcW w:type="dxa" w:w="283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t> </w:t>
            </w:r>
          </w:p>
        </w:tc>
      </w:tr>
      <w:tr w:rsidTr="0007448E" w:rsidR="00E57768" w:rsidRPr="00DF1754">
        <w:trPr>
          <w:trHeight w:val="300"/>
        </w:trPr>
        <w:tc>
          <w:tcPr>
            <w:tcW w:type="dxa" w:w="113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9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9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6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6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4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3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07448E" w:rsidR="00E57768" w:rsidRPr="00DF1754">
        <w:trPr>
          <w:trHeight w:val="300"/>
        </w:trPr>
        <w:tc>
          <w:tcPr>
            <w:tcW w:type="dxa" w:w="113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9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9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6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6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4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3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07448E" w:rsidR="00E57768" w:rsidRPr="00DF1754">
        <w:trPr>
          <w:trHeight w:val="293"/>
        </w:trPr>
        <w:tc>
          <w:tcPr>
            <w:tcW w:type="dxa" w:w="113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9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9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6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6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4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3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07448E" w:rsidR="00E57768" w:rsidRPr="00DF1754">
        <w:trPr>
          <w:trHeight w:val="450"/>
        </w:trPr>
        <w:tc>
          <w:tcPr>
            <w:tcW w:type="dxa" w:w="113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9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9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6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6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4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3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07448E" w:rsidR="00E57768" w:rsidRPr="00DF1754">
        <w:trPr>
          <w:trHeight w:val="293"/>
        </w:trPr>
        <w:tc>
          <w:tcPr>
            <w:tcW w:type="dxa" w:w="113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9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9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6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6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4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3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07448E" w:rsidR="00E57768" w:rsidRPr="00DF1754">
        <w:trPr>
          <w:trHeight w:val="300"/>
        </w:trPr>
        <w:tc>
          <w:tcPr>
            <w:tcW w:type="dxa" w:w="14317"/>
            <w:gridSpan w:val="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DF1754">
              <w:rPr>
                <w:rFonts w:cs="Calibri" w:hAnsi="Calibri" w:ascii="Calibri"/>
                <w:b/>
                <w:bCs/>
                <w:color w:val="000000"/>
              </w:rPr>
              <w:lastRenderedPageBreak/>
              <w:t xml:space="preserve">UKUPNA POTRAŽIVANJA VJEROVNIKA DRUGOG VIŠEG ISPLATNOG REDA...................................779.018,73 kuna </w:t>
            </w:r>
          </w:p>
        </w:tc>
      </w:tr>
      <w:tr w:rsidTr="0007448E" w:rsidR="00E57768" w:rsidRPr="00DF1754">
        <w:trPr>
          <w:trHeight w:val="293"/>
        </w:trPr>
        <w:tc>
          <w:tcPr>
            <w:tcW w:type="dxa" w:w="14317"/>
            <w:gridSpan w:val="1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DF1754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07448E" w:rsidR="00E57768" w:rsidRPr="00DF1754">
        <w:trPr>
          <w:trHeight w:val="480"/>
        </w:trPr>
        <w:tc>
          <w:tcPr>
            <w:tcW w:type="dxa" w:w="45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color w:val="000000"/>
              </w:rPr>
            </w:pPr>
            <w:r w:rsidRPr="00DF1754">
              <w:rPr>
                <w:rFonts w:cs="Calibri" w:hAnsi="Calibri" w:ascii="Calibri"/>
                <w:color w:val="000000"/>
              </w:rPr>
              <w:t>U Miholjancu,17.12.2018.godine</w:t>
            </w:r>
          </w:p>
        </w:tc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0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48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DF1754">
            <w:pPr>
              <w:jc w:val="center"/>
              <w:rPr>
                <w:rFonts w:cs="Calibri" w:hAnsi="Calibri" w:ascii="Calibri"/>
                <w:color w:val="000000"/>
              </w:rPr>
            </w:pPr>
            <w:r w:rsidRPr="00DF1754">
              <w:rPr>
                <w:rFonts w:cs="Calibri" w:hAnsi="Calibri" w:ascii="Calibri"/>
                <w:color w:val="000000"/>
              </w:rPr>
              <w:t>Stečajni upravitelj:Marijan Drljanovčan,dipl.ing.</w:t>
            </w:r>
          </w:p>
        </w:tc>
      </w:tr>
    </w:tbl>
    <w:p w:rsidRDefault="00E57768" w:rsidP="00E57768" w:rsidR="00E57768"/>
    <w:tbl>
      <w:tblPr>
        <w:tblW w:type="dxa" w:w="13560"/>
        <w:tblInd w:type="dxa" w:w="94"/>
        <w:tblLook w:val="04A0" w:noVBand="1" w:noHBand="0" w:lastColumn="0" w:firstColumn="1" w:lastRow="0" w:firstRow="1"/>
      </w:tblPr>
      <w:tblGrid>
        <w:gridCol w:w="1303"/>
        <w:gridCol w:w="2779"/>
        <w:gridCol w:w="1217"/>
        <w:gridCol w:w="907"/>
        <w:gridCol w:w="812"/>
        <w:gridCol w:w="644"/>
        <w:gridCol w:w="1939"/>
        <w:gridCol w:w="2116"/>
        <w:gridCol w:w="2149"/>
      </w:tblGrid>
      <w:tr w:rsidTr="0007448E" w:rsidR="00E57768" w:rsidRPr="00701531">
        <w:trPr>
          <w:trHeight w:val="300"/>
        </w:trPr>
        <w:tc>
          <w:tcPr>
            <w:tcW w:type="dxa" w:w="130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57768" w:rsidP="0007448E" w:rsidR="00E57768" w:rsidRPr="0070153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701531">
              <w:rPr>
                <w:rFonts w:cs="Calibri" w:hAnsi="Calibri" w:ascii="Calibri"/>
                <w:b/>
                <w:bCs/>
                <w:color w:val="000000"/>
              </w:rPr>
              <w:t>Trgovački sud u Zagrebu</w:t>
            </w:r>
          </w:p>
        </w:tc>
        <w:tc>
          <w:tcPr>
            <w:tcW w:type="dxa" w:w="277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57768" w:rsidP="0007448E" w:rsidR="00E57768" w:rsidRPr="0070153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701531">
              <w:rPr>
                <w:rFonts w:cs="Calibri" w:hAnsi="Calibri" w:ascii="Calibri"/>
                <w:b/>
                <w:bCs/>
                <w:color w:val="000000"/>
              </w:rPr>
              <w:t>Posl.broj:48.St-1491/18</w:t>
            </w:r>
          </w:p>
        </w:tc>
        <w:tc>
          <w:tcPr>
            <w:tcW w:type="dxa" w:w="3274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57768" w:rsidP="0007448E" w:rsidR="00E57768" w:rsidRPr="0070153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701531">
              <w:rPr>
                <w:rFonts w:cs="Calibri" w:hAnsi="Calibri" w:ascii="Calibri"/>
                <w:b/>
                <w:bCs/>
                <w:color w:val="000000"/>
              </w:rPr>
              <w:t>Stečajna masa iza stečajnog dužnika STOLARIJA LOVREK d.o.o.,  Miholjanec, A. Mihanovića 131, OIB: 37264894004</w:t>
            </w:r>
          </w:p>
        </w:tc>
        <w:tc>
          <w:tcPr>
            <w:tcW w:type="dxa" w:w="193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57768" w:rsidP="0007448E" w:rsidR="00E57768" w:rsidRPr="0070153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701531">
              <w:rPr>
                <w:rFonts w:cs="Calibri" w:hAnsi="Calibri" w:ascii="Calibri"/>
                <w:b/>
                <w:bCs/>
                <w:color w:val="000000"/>
              </w:rPr>
              <w:t>Stečajni sudac: Vesna Sremac Šoštar</w:t>
            </w:r>
          </w:p>
        </w:tc>
        <w:tc>
          <w:tcPr>
            <w:tcW w:type="dxa" w:w="4265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57768" w:rsidP="0007448E" w:rsidR="00E57768" w:rsidRPr="0070153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701531">
              <w:rPr>
                <w:rFonts w:cs="Calibri" w:hAnsi="Calibri" w:ascii="Calibri"/>
                <w:b/>
                <w:bCs/>
                <w:color w:val="000000"/>
              </w:rPr>
              <w:t>Ispitno ročište: 09. siječnja 2019. u 11,00 sati</w:t>
            </w:r>
          </w:p>
        </w:tc>
      </w:tr>
      <w:tr w:rsidTr="0007448E" w:rsidR="00E57768" w:rsidRPr="00701531">
        <w:trPr>
          <w:trHeight w:val="300"/>
        </w:trPr>
        <w:tc>
          <w:tcPr>
            <w:tcW w:type="dxa" w:w="130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7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3274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3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426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07448E" w:rsidR="00E57768" w:rsidRPr="00701531">
        <w:trPr>
          <w:trHeight w:val="300"/>
        </w:trPr>
        <w:tc>
          <w:tcPr>
            <w:tcW w:type="dxa" w:w="130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7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3274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3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426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07448E" w:rsidR="00E57768" w:rsidRPr="00701531">
        <w:trPr>
          <w:trHeight w:val="537"/>
        </w:trPr>
        <w:tc>
          <w:tcPr>
            <w:tcW w:type="dxa" w:w="13560"/>
            <w:gridSpan w:val="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701531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44"/>
                <w:szCs w:val="44"/>
              </w:rPr>
            </w:pPr>
            <w:r w:rsidRPr="00701531">
              <w:rPr>
                <w:rFonts w:cs="Calibri" w:hAnsi="Calibri" w:ascii="Calibri"/>
                <w:b/>
                <w:bCs/>
                <w:color w:val="000000"/>
                <w:sz w:val="44"/>
                <w:szCs w:val="44"/>
              </w:rPr>
              <w:t>TABLICA RAZLUČNIH PRAVA</w:t>
            </w:r>
          </w:p>
        </w:tc>
      </w:tr>
      <w:tr w:rsidTr="0007448E" w:rsidR="00E57768" w:rsidRPr="00701531">
        <w:trPr>
          <w:trHeight w:val="537"/>
        </w:trPr>
        <w:tc>
          <w:tcPr>
            <w:tcW w:type="dxa" w:w="13560"/>
            <w:gridSpan w:val="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  <w:sz w:val="44"/>
                <w:szCs w:val="44"/>
              </w:rPr>
            </w:pPr>
          </w:p>
        </w:tc>
      </w:tr>
      <w:tr w:rsidTr="0007448E" w:rsidR="00E57768" w:rsidRPr="00701531">
        <w:trPr>
          <w:trHeight w:val="300"/>
        </w:trPr>
        <w:tc>
          <w:tcPr>
            <w:tcW w:type="dxa" w:w="130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70153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701531">
              <w:rPr>
                <w:rFonts w:cs="Calibri" w:hAnsi="Calibri" w:ascii="Calibri"/>
                <w:b/>
                <w:bCs/>
                <w:color w:val="000000"/>
              </w:rPr>
              <w:t>Red.broj</w:t>
            </w:r>
          </w:p>
        </w:tc>
        <w:tc>
          <w:tcPr>
            <w:tcW w:type="dxa" w:w="277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70153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701531">
              <w:rPr>
                <w:rFonts w:cs="Calibri" w:hAnsi="Calibri" w:ascii="Calibri"/>
                <w:b/>
                <w:bCs/>
                <w:color w:val="000000"/>
              </w:rPr>
              <w:t>Vjerovnik</w:t>
            </w:r>
          </w:p>
        </w:tc>
        <w:tc>
          <w:tcPr>
            <w:tcW w:type="dxa" w:w="181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57768" w:rsidP="0007448E" w:rsidR="00E57768" w:rsidRPr="0070153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701531">
              <w:rPr>
                <w:rFonts w:cs="Calibri" w:hAnsi="Calibri" w:ascii="Calibri"/>
                <w:b/>
                <w:bCs/>
                <w:color w:val="000000"/>
              </w:rPr>
              <w:t>Pravna osnova tražbine</w:t>
            </w:r>
          </w:p>
        </w:tc>
        <w:tc>
          <w:tcPr>
            <w:tcW w:type="dxa" w:w="145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70153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701531">
              <w:rPr>
                <w:rFonts w:cs="Calibri" w:hAnsi="Calibri" w:ascii="Calibri"/>
                <w:b/>
                <w:bCs/>
                <w:color w:val="000000"/>
              </w:rPr>
              <w:t>Visina tražbine</w:t>
            </w:r>
          </w:p>
        </w:tc>
        <w:tc>
          <w:tcPr>
            <w:tcW w:type="dxa" w:w="193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70153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701531">
              <w:rPr>
                <w:rFonts w:cs="Calibri" w:hAnsi="Calibri" w:ascii="Calibri"/>
                <w:b/>
                <w:bCs/>
                <w:color w:val="000000"/>
              </w:rPr>
              <w:t>Predmet osiguranja</w:t>
            </w:r>
          </w:p>
        </w:tc>
        <w:tc>
          <w:tcPr>
            <w:tcW w:type="dxa" w:w="211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70153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701531">
              <w:rPr>
                <w:rFonts w:cs="Calibri" w:hAnsi="Calibri" w:ascii="Calibri"/>
                <w:b/>
                <w:bCs/>
                <w:color w:val="000000"/>
              </w:rPr>
              <w:t>Mjesto smještaja</w:t>
            </w:r>
          </w:p>
        </w:tc>
        <w:tc>
          <w:tcPr>
            <w:tcW w:type="dxa" w:w="214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70153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701531">
              <w:rPr>
                <w:rFonts w:cs="Calibri" w:hAnsi="Calibri" w:ascii="Calibri"/>
                <w:b/>
                <w:bCs/>
                <w:color w:val="000000"/>
              </w:rPr>
              <w:t>Posjed</w:t>
            </w:r>
          </w:p>
        </w:tc>
      </w:tr>
      <w:tr w:rsidTr="0007448E" w:rsidR="00E57768" w:rsidRPr="00701531">
        <w:trPr>
          <w:trHeight w:val="300"/>
        </w:trPr>
        <w:tc>
          <w:tcPr>
            <w:tcW w:type="dxa" w:w="1303"/>
            <w:vMerge/>
            <w:tcBorders>
              <w:top w:val="nil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7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1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5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3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1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4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07448E" w:rsidR="00E57768" w:rsidRPr="00701531">
        <w:trPr>
          <w:trHeight w:val="300"/>
        </w:trPr>
        <w:tc>
          <w:tcPr>
            <w:tcW w:type="dxa" w:w="130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7768" w:rsidP="0007448E" w:rsidR="00E57768" w:rsidRPr="0070153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701531">
              <w:rPr>
                <w:rFonts w:cs="Calibri" w:hAnsi="Calibri" w:ascii="Calibri"/>
                <w:b/>
                <w:bCs/>
                <w:color w:val="000000"/>
              </w:rPr>
              <w:t>1</w:t>
            </w:r>
          </w:p>
        </w:tc>
        <w:tc>
          <w:tcPr>
            <w:tcW w:type="dxa" w:w="277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7768" w:rsidP="0007448E" w:rsidR="00E57768" w:rsidRPr="0070153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701531">
              <w:rPr>
                <w:rFonts w:cs="Calibri" w:hAnsi="Calibri" w:ascii="Calibri"/>
                <w:b/>
                <w:bCs/>
                <w:color w:val="000000"/>
              </w:rPr>
              <w:t>TRGOCENTAR d.o.o. Zabok, 103.brigade 8, OIB: 84210581427</w:t>
            </w:r>
          </w:p>
        </w:tc>
        <w:tc>
          <w:tcPr>
            <w:tcW w:type="dxa" w:w="181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7768" w:rsidP="0007448E" w:rsidR="00E57768" w:rsidRPr="00701531">
            <w:pPr>
              <w:spacing w:after="240"/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701531">
              <w:rPr>
                <w:rFonts w:cs="Calibri" w:hAnsi="Calibri" w:ascii="Calibri"/>
                <w:b/>
                <w:bCs/>
                <w:color w:val="000000"/>
              </w:rPr>
              <w:t xml:space="preserve">Sporazum radi osiguranja novčane  tražbine zasnivanjem založnog prava na pokretninama, zaključen dana 25.05.2016.godine, potvrđen po javnom bilježniku Vlasta Podgajski iz Zaboka, M.Gupca </w:t>
            </w:r>
            <w:r w:rsidRPr="00701531">
              <w:rPr>
                <w:rFonts w:cs="Calibri" w:hAnsi="Calibri" w:ascii="Calibri"/>
                <w:b/>
                <w:bCs/>
                <w:color w:val="000000"/>
              </w:rPr>
              <w:lastRenderedPageBreak/>
              <w:t>70, dana 25.05.2016.godine , pod brojem : OV-6112/16.</w:t>
            </w:r>
          </w:p>
        </w:tc>
        <w:tc>
          <w:tcPr>
            <w:tcW w:type="dxa" w:w="145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7768" w:rsidP="0007448E" w:rsidR="00E57768" w:rsidRPr="0070153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701531">
              <w:rPr>
                <w:rFonts w:cs="Calibri" w:hAnsi="Calibri" w:ascii="Calibri"/>
                <w:b/>
                <w:bCs/>
                <w:color w:val="000000"/>
              </w:rPr>
              <w:lastRenderedPageBreak/>
              <w:t xml:space="preserve"> 520.817, 35 kuna</w:t>
            </w:r>
          </w:p>
        </w:tc>
        <w:tc>
          <w:tcPr>
            <w:tcW w:type="dxa" w:w="193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7768" w:rsidP="0007448E" w:rsidR="00E57768" w:rsidRPr="0070153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701531">
              <w:rPr>
                <w:rFonts w:cs="Calibri" w:hAnsi="Calibri" w:ascii="Calibri"/>
                <w:b/>
                <w:bCs/>
                <w:color w:val="000000"/>
              </w:rPr>
              <w:t>Strojevi za obradu drva</w:t>
            </w:r>
          </w:p>
        </w:tc>
        <w:tc>
          <w:tcPr>
            <w:tcW w:type="dxa" w:w="211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7768" w:rsidP="0007448E" w:rsidR="00E57768" w:rsidRPr="0070153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701531">
              <w:rPr>
                <w:rFonts w:cs="Calibri" w:hAnsi="Calibri" w:ascii="Calibri"/>
                <w:b/>
                <w:bCs/>
                <w:color w:val="000000"/>
              </w:rPr>
              <w:t>Dubrovčan 79, Zabok</w:t>
            </w:r>
          </w:p>
        </w:tc>
        <w:tc>
          <w:tcPr>
            <w:tcW w:type="dxa" w:w="214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7768" w:rsidP="0007448E" w:rsidR="00E57768" w:rsidRPr="0070153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701531">
              <w:rPr>
                <w:rFonts w:cs="Calibri" w:hAnsi="Calibri" w:ascii="Calibri"/>
                <w:b/>
                <w:bCs/>
                <w:color w:val="000000"/>
              </w:rPr>
              <w:t>U najmu tvrtke LOKI-DEL j.d.o.o., Ulica Grada Vukovara 237c,Zagreb, OIB:60861846292</w:t>
            </w:r>
          </w:p>
        </w:tc>
      </w:tr>
      <w:tr w:rsidTr="0007448E" w:rsidR="00E57768" w:rsidRPr="00701531">
        <w:trPr>
          <w:trHeight w:val="300"/>
        </w:trPr>
        <w:tc>
          <w:tcPr>
            <w:tcW w:type="dxa" w:w="130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7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1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5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3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1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4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07448E" w:rsidR="00E57768" w:rsidRPr="00701531">
        <w:trPr>
          <w:trHeight w:val="300"/>
        </w:trPr>
        <w:tc>
          <w:tcPr>
            <w:tcW w:type="dxa" w:w="130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7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1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5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3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1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4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07448E" w:rsidR="00E57768" w:rsidRPr="00701531">
        <w:trPr>
          <w:trHeight w:val="300"/>
        </w:trPr>
        <w:tc>
          <w:tcPr>
            <w:tcW w:type="dxa" w:w="130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7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1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5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3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1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4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07448E" w:rsidR="00E57768" w:rsidRPr="00701531">
        <w:trPr>
          <w:trHeight w:val="300"/>
        </w:trPr>
        <w:tc>
          <w:tcPr>
            <w:tcW w:type="dxa" w:w="130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7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1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5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3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1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4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07448E" w:rsidR="00E57768" w:rsidRPr="00701531">
        <w:trPr>
          <w:trHeight w:val="300"/>
        </w:trPr>
        <w:tc>
          <w:tcPr>
            <w:tcW w:type="dxa" w:w="130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7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1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5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3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1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4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07448E" w:rsidR="00E57768" w:rsidRPr="00701531">
        <w:trPr>
          <w:trHeight w:val="300"/>
        </w:trPr>
        <w:tc>
          <w:tcPr>
            <w:tcW w:type="dxa" w:w="130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7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1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5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3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1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4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07448E" w:rsidR="00E57768" w:rsidRPr="00701531">
        <w:trPr>
          <w:trHeight w:val="300"/>
        </w:trPr>
        <w:tc>
          <w:tcPr>
            <w:tcW w:type="dxa" w:w="130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7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1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5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3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1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4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07448E" w:rsidR="00E57768" w:rsidRPr="00701531">
        <w:trPr>
          <w:trHeight w:val="300"/>
        </w:trPr>
        <w:tc>
          <w:tcPr>
            <w:tcW w:type="dxa" w:w="130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7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1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5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3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1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4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07448E" w:rsidR="00E57768" w:rsidRPr="00701531">
        <w:trPr>
          <w:trHeight w:val="300"/>
        </w:trPr>
        <w:tc>
          <w:tcPr>
            <w:tcW w:type="dxa" w:w="130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7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1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5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3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1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4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07448E" w:rsidR="00E57768" w:rsidRPr="00701531">
        <w:trPr>
          <w:trHeight w:val="300"/>
        </w:trPr>
        <w:tc>
          <w:tcPr>
            <w:tcW w:type="dxa" w:w="130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7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1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5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3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1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4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07448E" w:rsidR="00E57768" w:rsidRPr="00701531">
        <w:trPr>
          <w:trHeight w:val="300"/>
        </w:trPr>
        <w:tc>
          <w:tcPr>
            <w:tcW w:type="dxa" w:w="130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7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1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5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3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1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4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07448E" w:rsidR="00E57768" w:rsidRPr="00701531">
        <w:trPr>
          <w:trHeight w:val="300"/>
        </w:trPr>
        <w:tc>
          <w:tcPr>
            <w:tcW w:type="dxa" w:w="130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7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1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5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3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1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4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07448E" w:rsidR="00E57768" w:rsidRPr="00701531">
        <w:trPr>
          <w:trHeight w:val="300"/>
        </w:trPr>
        <w:tc>
          <w:tcPr>
            <w:tcW w:type="dxa" w:w="130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7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1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5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3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1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4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07448E" w:rsidR="00E57768" w:rsidRPr="00701531">
        <w:trPr>
          <w:trHeight w:val="293"/>
        </w:trPr>
        <w:tc>
          <w:tcPr>
            <w:tcW w:type="dxa" w:w="130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7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1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5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3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1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4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07448E" w:rsidR="00E57768" w:rsidRPr="00701531">
        <w:trPr>
          <w:trHeight w:val="293"/>
        </w:trPr>
        <w:tc>
          <w:tcPr>
            <w:tcW w:type="dxa" w:w="130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7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1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5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3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1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4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7768" w:rsidP="0007448E" w:rsidR="00E57768" w:rsidRPr="0070153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07448E" w:rsidR="00E57768" w:rsidRPr="00701531">
        <w:trPr>
          <w:trHeight w:val="660"/>
        </w:trPr>
        <w:tc>
          <w:tcPr>
            <w:tcW w:type="dxa" w:w="408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768" w:rsidP="0007448E" w:rsidR="00E57768" w:rsidRPr="00701531">
            <w:pPr>
              <w:jc w:val="center"/>
              <w:rPr>
                <w:rFonts w:cs="Calibri" w:hAnsi="Calibri" w:ascii="Calibri"/>
                <w:color w:val="000000"/>
              </w:rPr>
            </w:pPr>
            <w:r w:rsidRPr="00701531">
              <w:rPr>
                <w:rFonts w:cs="Calibri" w:hAnsi="Calibri" w:ascii="Calibri"/>
                <w:color w:val="000000"/>
              </w:rPr>
              <w:t>U Miholjancu,17.12.2018.godine</w:t>
            </w:r>
          </w:p>
        </w:tc>
        <w:tc>
          <w:tcPr>
            <w:tcW w:type="dxa" w:w="10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768" w:rsidP="0007448E" w:rsidR="00E57768" w:rsidRPr="0070153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7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768" w:rsidP="0007448E" w:rsidR="00E57768" w:rsidRPr="0070153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8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768" w:rsidP="0007448E" w:rsidR="00E57768" w:rsidRPr="0070153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768" w:rsidP="0007448E" w:rsidR="00E57768" w:rsidRPr="0070153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768" w:rsidP="0007448E" w:rsidR="00E57768" w:rsidRPr="0070153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426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768" w:rsidP="0007448E" w:rsidR="00E57768" w:rsidRPr="00701531">
            <w:pPr>
              <w:jc w:val="center"/>
              <w:rPr>
                <w:rFonts w:cs="Calibri" w:hAnsi="Calibri" w:ascii="Calibri"/>
                <w:color w:val="000000"/>
              </w:rPr>
            </w:pPr>
            <w:r w:rsidRPr="00701531">
              <w:rPr>
                <w:rFonts w:cs="Calibri" w:hAnsi="Calibri" w:ascii="Calibri"/>
                <w:color w:val="000000"/>
              </w:rPr>
              <w:t>Stečajni upravitelj:Marijan Drljanovčan,dipl.ing.</w:t>
            </w:r>
          </w:p>
        </w:tc>
      </w:tr>
    </w:tbl>
    <w:p w:rsidRDefault="00E57768" w:rsidP="00E57768" w:rsidR="00E57768"/>
    <w:p w:rsidRDefault="00E57768" w:rsidP="00AB00B6" w:rsidR="00E57768" w:rsidRPr="003A6F6E">
      <w:pPr>
        <w:rPr>
          <w:b/>
          <w:i/>
        </w:rPr>
      </w:pPr>
    </w:p>
    <w:sectPr w:rsidSect="00E57768" w:rsidR="00E57768" w:rsidRPr="003A6F6E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242121"/>
    <w:multiLevelType w:val="hybridMultilevel"/>
    <w:tmpl w:val="651C4806"/>
    <w:lvl w:tplc="041A0001" w:ilvl="0">
      <w:start w:val="1"/>
      <w:numFmt w:val="bullet"/>
      <w:lvlText w:val=""/>
      <w:lvlJc w:val="left"/>
      <w:pPr>
        <w:tabs>
          <w:tab w:pos="780" w:val="num"/>
        </w:tabs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">
    <w:nsid w:val="1AC23D0E"/>
    <w:multiLevelType w:val="hybridMultilevel"/>
    <w:tmpl w:val="C9A8A964"/>
    <w:lvl w:tplc="D70A2132" w:ilvl="0">
      <w:numFmt w:val="bullet"/>
      <w:lvlText w:val="-"/>
      <w:lvlJc w:val="left"/>
      <w:pPr>
        <w:tabs>
          <w:tab w:pos="414" w:val="num"/>
        </w:tabs>
        <w:ind w:hanging="390" w:left="414"/>
      </w:pPr>
      <w:rPr>
        <w:rFonts w:cs="Times New Roman" w:eastAsia="Times New Roman" w:hAnsi="Times New Roman" w:ascii="Times New Roman" w:hint="default"/>
        <w:color w:val="000000"/>
        <w:sz w:val="28"/>
      </w:rPr>
    </w:lvl>
    <w:lvl w:tplc="041A000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  <w:color w:val="000000"/>
        <w:sz w:val="28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6B548E"/>
    <w:multiLevelType w:val="hybridMultilevel"/>
    <w:tmpl w:val="225464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D11717"/>
    <w:multiLevelType w:val="hybridMultilevel"/>
    <w:tmpl w:val="EDE03D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D2D5DF2"/>
    <w:multiLevelType w:val="hybridMultilevel"/>
    <w:tmpl w:val="AD46EBD2"/>
    <w:lvl w:tplc="041A0001" w:ilvl="0">
      <w:start w:val="1"/>
      <w:numFmt w:val="bullet"/>
      <w:lvlText w:val=""/>
      <w:lvlJc w:val="left"/>
      <w:pPr>
        <w:tabs>
          <w:tab w:pos="780" w:val="num"/>
        </w:tabs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5">
    <w:nsid w:val="31BF349B"/>
    <w:multiLevelType w:val="hybridMultilevel"/>
    <w:tmpl w:val="DBF4CA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8D0102"/>
    <w:multiLevelType w:val="hybridMultilevel"/>
    <w:tmpl w:val="CC9287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B637BB"/>
    <w:multiLevelType w:val="hybridMultilevel"/>
    <w:tmpl w:val="64C2024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9">
    <w:nsid w:val="41465785"/>
    <w:multiLevelType w:val="hybridMultilevel"/>
    <w:tmpl w:val="EAE60670"/>
    <w:lvl w:tplc="C94866B0" w:ilvl="0">
      <w:start w:val="3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0">
    <w:nsid w:val="437D580D"/>
    <w:multiLevelType w:val="hybridMultilevel"/>
    <w:tmpl w:val="58E0149E"/>
    <w:lvl w:tplc="10A62540" w:ilvl="0">
      <w:start w:val="26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8232CAE"/>
    <w:multiLevelType w:val="hybridMultilevel"/>
    <w:tmpl w:val="7378483E"/>
    <w:lvl w:tplc="1F7AEE3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E825E6D"/>
    <w:multiLevelType w:val="hybridMultilevel"/>
    <w:tmpl w:val="DC3C6634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0F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605205D3"/>
    <w:multiLevelType w:val="hybridMultilevel"/>
    <w:tmpl w:val="F60CBD5A"/>
    <w:lvl w:tplc="5F4436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25E022E"/>
    <w:multiLevelType w:val="hybridMultilevel"/>
    <w:tmpl w:val="BFBAE342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5">
    <w:nsid w:val="6398142D"/>
    <w:multiLevelType w:val="hybridMultilevel"/>
    <w:tmpl w:val="6046C7A0"/>
    <w:lvl w:tplc="DC7AF2F0" w:ilvl="0">
      <w:start w:val="25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F66751B"/>
    <w:multiLevelType w:val="hybridMultilevel"/>
    <w:tmpl w:val="A366EFF0"/>
    <w:lvl w:tplc="F2E287A8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17">
    <w:nsid w:val="70595878"/>
    <w:multiLevelType w:val="hybridMultilevel"/>
    <w:tmpl w:val="3DCC1F8A"/>
    <w:lvl w:tplc="0CDEF700" w:ilvl="0">
      <w:start w:val="1"/>
      <w:numFmt w:val="decimal"/>
      <w:lvlText w:val="%1."/>
      <w:lvlJc w:val="left"/>
      <w:pPr>
        <w:ind w:hanging="36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60"/>
      </w:pPr>
    </w:lvl>
    <w:lvl w:tentative="true" w:tplc="041A001B" w:ilvl="2">
      <w:start w:val="1"/>
      <w:numFmt w:val="lowerRoman"/>
      <w:lvlText w:val="%3."/>
      <w:lvlJc w:val="right"/>
      <w:pPr>
        <w:ind w:hanging="180" w:left="3180"/>
      </w:pPr>
    </w:lvl>
    <w:lvl w:tentative="true" w:tplc="041A000F" w:ilvl="3">
      <w:start w:val="1"/>
      <w:numFmt w:val="decimal"/>
      <w:lvlText w:val="%4."/>
      <w:lvlJc w:val="left"/>
      <w:pPr>
        <w:ind w:hanging="360" w:left="3900"/>
      </w:pPr>
    </w:lvl>
    <w:lvl w:tentative="true" w:tplc="041A0019" w:ilvl="4">
      <w:start w:val="1"/>
      <w:numFmt w:val="lowerLetter"/>
      <w:lvlText w:val="%5."/>
      <w:lvlJc w:val="left"/>
      <w:pPr>
        <w:ind w:hanging="360" w:left="4620"/>
      </w:pPr>
    </w:lvl>
    <w:lvl w:tentative="true" w:tplc="041A001B" w:ilvl="5">
      <w:start w:val="1"/>
      <w:numFmt w:val="lowerRoman"/>
      <w:lvlText w:val="%6."/>
      <w:lvlJc w:val="right"/>
      <w:pPr>
        <w:ind w:hanging="180" w:left="5340"/>
      </w:pPr>
    </w:lvl>
    <w:lvl w:tentative="true" w:tplc="041A000F" w:ilvl="6">
      <w:start w:val="1"/>
      <w:numFmt w:val="decimal"/>
      <w:lvlText w:val="%7."/>
      <w:lvlJc w:val="left"/>
      <w:pPr>
        <w:ind w:hanging="360" w:left="6060"/>
      </w:pPr>
    </w:lvl>
    <w:lvl w:tentative="true" w:tplc="041A0019" w:ilvl="7">
      <w:start w:val="1"/>
      <w:numFmt w:val="lowerLetter"/>
      <w:lvlText w:val="%8."/>
      <w:lvlJc w:val="left"/>
      <w:pPr>
        <w:ind w:hanging="360" w:left="6780"/>
      </w:pPr>
    </w:lvl>
    <w:lvl w:tentative="true" w:tplc="041A001B" w:ilvl="8">
      <w:start w:val="1"/>
      <w:numFmt w:val="lowerRoman"/>
      <w:lvlText w:val="%9."/>
      <w:lvlJc w:val="right"/>
      <w:pPr>
        <w:ind w:hanging="180" w:left="7500"/>
      </w:pPr>
    </w:lvl>
  </w:abstractNum>
  <w:abstractNum w:abstractNumId="18">
    <w:nsid w:val="74C7483C"/>
    <w:multiLevelType w:val="hybridMultilevel"/>
    <w:tmpl w:val="CC485F56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9">
    <w:nsid w:val="795A55DA"/>
    <w:multiLevelType w:val="hybridMultilevel"/>
    <w:tmpl w:val="E4B69572"/>
    <w:lvl w:tplc="42807A7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D294E95"/>
    <w:multiLevelType w:val="hybridMultilevel"/>
    <w:tmpl w:val="A290F346"/>
    <w:lvl w:tplc="329618DC" w:ilvl="0">
      <w:start w:val="1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num w:numId="1">
    <w:abstractNumId w:val="6"/>
  </w:num>
  <w:num w:numId="2">
    <w:abstractNumId w:val="19"/>
  </w:num>
  <w:num w:numId="3">
    <w:abstractNumId w:val="7"/>
  </w:num>
  <w:num w:numId="4">
    <w:abstractNumId w:val="1"/>
  </w:num>
  <w:num w:numId="5">
    <w:abstractNumId w:val="2"/>
  </w:num>
  <w:num w:numId="6">
    <w:abstractNumId w:val="8"/>
  </w:num>
  <w:num w:numId="7">
    <w:abstractNumId w:val="20"/>
  </w:num>
  <w:num w:numId="8">
    <w:abstractNumId w:val="17"/>
  </w:num>
  <w:num w:numId="9">
    <w:abstractNumId w:val="16"/>
  </w:num>
  <w:num w:numId="10">
    <w:abstractNumId w:val="0"/>
  </w:num>
  <w:num w:numId="11">
    <w:abstractNumId w:val="4"/>
  </w:num>
  <w:num w:numId="12">
    <w:abstractNumId w:val="9"/>
  </w:num>
  <w:num w:numId="13">
    <w:abstractNumId w:val="12"/>
  </w:num>
  <w:num w:numId="14">
    <w:abstractNumId w:val="3"/>
  </w:num>
  <w:num w:numId="15">
    <w:abstractNumId w:val="18"/>
  </w:num>
  <w:num w:numId="16">
    <w:abstractNumId w:val="14"/>
  </w:num>
  <w:num w:numId="17">
    <w:abstractNumId w:val="13"/>
  </w:num>
  <w:num w:numId="18">
    <w:abstractNumId w:val="11"/>
  </w:num>
  <w:num w:numId="19">
    <w:abstractNumId w:val="10"/>
  </w:num>
  <w:num w:numId="20">
    <w:abstractNumId w:val="15"/>
  </w:num>
  <w:num w:numId="2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387C"/>
    <w:rsid w:val="00004E6B"/>
    <w:rsid w:val="000112BF"/>
    <w:rsid w:val="00021637"/>
    <w:rsid w:val="00040EE6"/>
    <w:rsid w:val="00041D80"/>
    <w:rsid w:val="000431EE"/>
    <w:rsid w:val="00044B29"/>
    <w:rsid w:val="00045B36"/>
    <w:rsid w:val="00064294"/>
    <w:rsid w:val="00066E83"/>
    <w:rsid w:val="0006758C"/>
    <w:rsid w:val="000755DD"/>
    <w:rsid w:val="000811D3"/>
    <w:rsid w:val="00082046"/>
    <w:rsid w:val="00093FF1"/>
    <w:rsid w:val="000952A6"/>
    <w:rsid w:val="000B1B59"/>
    <w:rsid w:val="000B6CD8"/>
    <w:rsid w:val="000B6FFD"/>
    <w:rsid w:val="000B7530"/>
    <w:rsid w:val="000C1288"/>
    <w:rsid w:val="000C5CEB"/>
    <w:rsid w:val="000D0AFB"/>
    <w:rsid w:val="000D12F9"/>
    <w:rsid w:val="000D6BCA"/>
    <w:rsid w:val="000D789A"/>
    <w:rsid w:val="00105158"/>
    <w:rsid w:val="00115417"/>
    <w:rsid w:val="001302C1"/>
    <w:rsid w:val="00131659"/>
    <w:rsid w:val="00150B0C"/>
    <w:rsid w:val="00161141"/>
    <w:rsid w:val="001664D6"/>
    <w:rsid w:val="001669E3"/>
    <w:rsid w:val="00167676"/>
    <w:rsid w:val="00174144"/>
    <w:rsid w:val="00174C82"/>
    <w:rsid w:val="0018250C"/>
    <w:rsid w:val="0019609C"/>
    <w:rsid w:val="001A00FA"/>
    <w:rsid w:val="001A3352"/>
    <w:rsid w:val="001B03CB"/>
    <w:rsid w:val="001B215E"/>
    <w:rsid w:val="001B2178"/>
    <w:rsid w:val="001B79C9"/>
    <w:rsid w:val="001D0DAB"/>
    <w:rsid w:val="001D3048"/>
    <w:rsid w:val="001D4483"/>
    <w:rsid w:val="001D7DE9"/>
    <w:rsid w:val="001E142F"/>
    <w:rsid w:val="001E5949"/>
    <w:rsid w:val="001F1B59"/>
    <w:rsid w:val="001F2537"/>
    <w:rsid w:val="0020193E"/>
    <w:rsid w:val="00211BF9"/>
    <w:rsid w:val="00211D7C"/>
    <w:rsid w:val="00214459"/>
    <w:rsid w:val="00214DEA"/>
    <w:rsid w:val="002152FD"/>
    <w:rsid w:val="002160F7"/>
    <w:rsid w:val="00233AED"/>
    <w:rsid w:val="00241E76"/>
    <w:rsid w:val="00244317"/>
    <w:rsid w:val="002456B8"/>
    <w:rsid w:val="00247880"/>
    <w:rsid w:val="002504C0"/>
    <w:rsid w:val="00264075"/>
    <w:rsid w:val="00286525"/>
    <w:rsid w:val="002A0851"/>
    <w:rsid w:val="002A364E"/>
    <w:rsid w:val="002A6737"/>
    <w:rsid w:val="002B14A8"/>
    <w:rsid w:val="002B4ED3"/>
    <w:rsid w:val="002B7180"/>
    <w:rsid w:val="002C14A4"/>
    <w:rsid w:val="002C293A"/>
    <w:rsid w:val="002C5D00"/>
    <w:rsid w:val="002C6B6E"/>
    <w:rsid w:val="002D1AD4"/>
    <w:rsid w:val="002E1B0A"/>
    <w:rsid w:val="002E22F2"/>
    <w:rsid w:val="002E5E87"/>
    <w:rsid w:val="002F3D94"/>
    <w:rsid w:val="002F4394"/>
    <w:rsid w:val="003100C5"/>
    <w:rsid w:val="00321988"/>
    <w:rsid w:val="00323A0F"/>
    <w:rsid w:val="003252C8"/>
    <w:rsid w:val="00335C7F"/>
    <w:rsid w:val="0034024A"/>
    <w:rsid w:val="00340B49"/>
    <w:rsid w:val="003451BF"/>
    <w:rsid w:val="00345260"/>
    <w:rsid w:val="00350F7F"/>
    <w:rsid w:val="00372125"/>
    <w:rsid w:val="00373865"/>
    <w:rsid w:val="00375838"/>
    <w:rsid w:val="0038096F"/>
    <w:rsid w:val="00390112"/>
    <w:rsid w:val="00390E63"/>
    <w:rsid w:val="003960BF"/>
    <w:rsid w:val="003A0BDF"/>
    <w:rsid w:val="003A6F6E"/>
    <w:rsid w:val="003C0995"/>
    <w:rsid w:val="003D507C"/>
    <w:rsid w:val="003E1A95"/>
    <w:rsid w:val="003E4E67"/>
    <w:rsid w:val="003E71A1"/>
    <w:rsid w:val="003E75F2"/>
    <w:rsid w:val="003F6E89"/>
    <w:rsid w:val="00402099"/>
    <w:rsid w:val="00411088"/>
    <w:rsid w:val="004121B1"/>
    <w:rsid w:val="0041573A"/>
    <w:rsid w:val="00423B19"/>
    <w:rsid w:val="004338C9"/>
    <w:rsid w:val="00440AA6"/>
    <w:rsid w:val="00440C5C"/>
    <w:rsid w:val="004531D0"/>
    <w:rsid w:val="00462914"/>
    <w:rsid w:val="00463021"/>
    <w:rsid w:val="00481139"/>
    <w:rsid w:val="0048503F"/>
    <w:rsid w:val="00486498"/>
    <w:rsid w:val="004A1A4F"/>
    <w:rsid w:val="004B2035"/>
    <w:rsid w:val="004C225E"/>
    <w:rsid w:val="004C56BA"/>
    <w:rsid w:val="004C6C89"/>
    <w:rsid w:val="004D4E94"/>
    <w:rsid w:val="004E55B3"/>
    <w:rsid w:val="0050183C"/>
    <w:rsid w:val="00502834"/>
    <w:rsid w:val="00506E1A"/>
    <w:rsid w:val="00515342"/>
    <w:rsid w:val="0052025A"/>
    <w:rsid w:val="00526E06"/>
    <w:rsid w:val="00533F15"/>
    <w:rsid w:val="00543D06"/>
    <w:rsid w:val="0055732E"/>
    <w:rsid w:val="00576550"/>
    <w:rsid w:val="00582884"/>
    <w:rsid w:val="00583C78"/>
    <w:rsid w:val="00585D04"/>
    <w:rsid w:val="005921D4"/>
    <w:rsid w:val="0059342C"/>
    <w:rsid w:val="005A6801"/>
    <w:rsid w:val="005A693C"/>
    <w:rsid w:val="005B2C0F"/>
    <w:rsid w:val="005B3084"/>
    <w:rsid w:val="005B3892"/>
    <w:rsid w:val="005C1981"/>
    <w:rsid w:val="005C309B"/>
    <w:rsid w:val="005C52BA"/>
    <w:rsid w:val="005D5181"/>
    <w:rsid w:val="005D7697"/>
    <w:rsid w:val="005E2D3E"/>
    <w:rsid w:val="005E4564"/>
    <w:rsid w:val="005F42B0"/>
    <w:rsid w:val="005F47AD"/>
    <w:rsid w:val="005F7D88"/>
    <w:rsid w:val="006004E9"/>
    <w:rsid w:val="006048ED"/>
    <w:rsid w:val="0060555A"/>
    <w:rsid w:val="00607D2B"/>
    <w:rsid w:val="006110E2"/>
    <w:rsid w:val="00617E8D"/>
    <w:rsid w:val="0062089D"/>
    <w:rsid w:val="00625F2F"/>
    <w:rsid w:val="006270A9"/>
    <w:rsid w:val="0063688B"/>
    <w:rsid w:val="00643749"/>
    <w:rsid w:val="00663C97"/>
    <w:rsid w:val="00665C8A"/>
    <w:rsid w:val="00672EC0"/>
    <w:rsid w:val="006736C9"/>
    <w:rsid w:val="00692060"/>
    <w:rsid w:val="00696831"/>
    <w:rsid w:val="006A2CA9"/>
    <w:rsid w:val="006B307C"/>
    <w:rsid w:val="006B7E4C"/>
    <w:rsid w:val="006D5B38"/>
    <w:rsid w:val="006E5AC9"/>
    <w:rsid w:val="007055FE"/>
    <w:rsid w:val="00710D6D"/>
    <w:rsid w:val="007116C6"/>
    <w:rsid w:val="007148E5"/>
    <w:rsid w:val="00723408"/>
    <w:rsid w:val="00724E5B"/>
    <w:rsid w:val="00732EA5"/>
    <w:rsid w:val="00733E9B"/>
    <w:rsid w:val="007447F3"/>
    <w:rsid w:val="0075054F"/>
    <w:rsid w:val="00753F22"/>
    <w:rsid w:val="00757805"/>
    <w:rsid w:val="00762714"/>
    <w:rsid w:val="007627C3"/>
    <w:rsid w:val="00764641"/>
    <w:rsid w:val="007650ED"/>
    <w:rsid w:val="00767015"/>
    <w:rsid w:val="00775028"/>
    <w:rsid w:val="00783743"/>
    <w:rsid w:val="007869D6"/>
    <w:rsid w:val="007A7639"/>
    <w:rsid w:val="007B6546"/>
    <w:rsid w:val="007C4EF3"/>
    <w:rsid w:val="007C7249"/>
    <w:rsid w:val="007D1027"/>
    <w:rsid w:val="007D185E"/>
    <w:rsid w:val="007E0E53"/>
    <w:rsid w:val="007F59F8"/>
    <w:rsid w:val="0084387C"/>
    <w:rsid w:val="0084539A"/>
    <w:rsid w:val="00850E49"/>
    <w:rsid w:val="00855553"/>
    <w:rsid w:val="00866CB8"/>
    <w:rsid w:val="008674BC"/>
    <w:rsid w:val="00870803"/>
    <w:rsid w:val="008765A3"/>
    <w:rsid w:val="00882D5A"/>
    <w:rsid w:val="00884847"/>
    <w:rsid w:val="00897C92"/>
    <w:rsid w:val="008A2AC2"/>
    <w:rsid w:val="008A3A6B"/>
    <w:rsid w:val="008C034A"/>
    <w:rsid w:val="008C12C9"/>
    <w:rsid w:val="008C1383"/>
    <w:rsid w:val="008C5258"/>
    <w:rsid w:val="008C62CD"/>
    <w:rsid w:val="008D008E"/>
    <w:rsid w:val="008D750A"/>
    <w:rsid w:val="008E3774"/>
    <w:rsid w:val="008E4105"/>
    <w:rsid w:val="008E5A3B"/>
    <w:rsid w:val="008E5D3B"/>
    <w:rsid w:val="008F57C9"/>
    <w:rsid w:val="00900B47"/>
    <w:rsid w:val="00902E07"/>
    <w:rsid w:val="00910C9C"/>
    <w:rsid w:val="00913003"/>
    <w:rsid w:val="0091491A"/>
    <w:rsid w:val="0091534B"/>
    <w:rsid w:val="0092197A"/>
    <w:rsid w:val="009309CD"/>
    <w:rsid w:val="0093103E"/>
    <w:rsid w:val="00931D12"/>
    <w:rsid w:val="00934570"/>
    <w:rsid w:val="00942BAA"/>
    <w:rsid w:val="00951C3D"/>
    <w:rsid w:val="00953301"/>
    <w:rsid w:val="00957659"/>
    <w:rsid w:val="00960731"/>
    <w:rsid w:val="009662EB"/>
    <w:rsid w:val="0097370D"/>
    <w:rsid w:val="009773A0"/>
    <w:rsid w:val="00992987"/>
    <w:rsid w:val="009A0FED"/>
    <w:rsid w:val="009A1B6F"/>
    <w:rsid w:val="009A3908"/>
    <w:rsid w:val="009A451F"/>
    <w:rsid w:val="009B53C3"/>
    <w:rsid w:val="009B67ED"/>
    <w:rsid w:val="009C0947"/>
    <w:rsid w:val="009C5886"/>
    <w:rsid w:val="009C7EA4"/>
    <w:rsid w:val="009D0E68"/>
    <w:rsid w:val="009D6D25"/>
    <w:rsid w:val="009E0357"/>
    <w:rsid w:val="009E1C11"/>
    <w:rsid w:val="009E1DD6"/>
    <w:rsid w:val="009E4DF6"/>
    <w:rsid w:val="009F5447"/>
    <w:rsid w:val="009F7FF5"/>
    <w:rsid w:val="00A00230"/>
    <w:rsid w:val="00A0700B"/>
    <w:rsid w:val="00A11F2E"/>
    <w:rsid w:val="00A17A21"/>
    <w:rsid w:val="00A24955"/>
    <w:rsid w:val="00A37483"/>
    <w:rsid w:val="00A37BD1"/>
    <w:rsid w:val="00A43DCB"/>
    <w:rsid w:val="00A53ADA"/>
    <w:rsid w:val="00A5603C"/>
    <w:rsid w:val="00A56C64"/>
    <w:rsid w:val="00A60D7D"/>
    <w:rsid w:val="00A61950"/>
    <w:rsid w:val="00A61A5C"/>
    <w:rsid w:val="00A64866"/>
    <w:rsid w:val="00A741CD"/>
    <w:rsid w:val="00A86C63"/>
    <w:rsid w:val="00AA4736"/>
    <w:rsid w:val="00AA63FA"/>
    <w:rsid w:val="00AB00B6"/>
    <w:rsid w:val="00AB27E8"/>
    <w:rsid w:val="00AC2912"/>
    <w:rsid w:val="00AD6FB0"/>
    <w:rsid w:val="00AE539D"/>
    <w:rsid w:val="00AF20C7"/>
    <w:rsid w:val="00AF7033"/>
    <w:rsid w:val="00B22CE9"/>
    <w:rsid w:val="00B27456"/>
    <w:rsid w:val="00B328DD"/>
    <w:rsid w:val="00B32CD0"/>
    <w:rsid w:val="00B34321"/>
    <w:rsid w:val="00B42635"/>
    <w:rsid w:val="00B45283"/>
    <w:rsid w:val="00B50702"/>
    <w:rsid w:val="00B50B92"/>
    <w:rsid w:val="00B5235A"/>
    <w:rsid w:val="00B52B3A"/>
    <w:rsid w:val="00B54CE9"/>
    <w:rsid w:val="00B55A72"/>
    <w:rsid w:val="00B77744"/>
    <w:rsid w:val="00B90D9C"/>
    <w:rsid w:val="00B94476"/>
    <w:rsid w:val="00BA08A2"/>
    <w:rsid w:val="00BA093C"/>
    <w:rsid w:val="00BD163B"/>
    <w:rsid w:val="00BE1830"/>
    <w:rsid w:val="00BF706C"/>
    <w:rsid w:val="00C1578C"/>
    <w:rsid w:val="00C250A7"/>
    <w:rsid w:val="00C2596C"/>
    <w:rsid w:val="00C263D4"/>
    <w:rsid w:val="00C34DEA"/>
    <w:rsid w:val="00C3736E"/>
    <w:rsid w:val="00C45F19"/>
    <w:rsid w:val="00C4747E"/>
    <w:rsid w:val="00C553EE"/>
    <w:rsid w:val="00C61574"/>
    <w:rsid w:val="00C62318"/>
    <w:rsid w:val="00C63127"/>
    <w:rsid w:val="00C701DE"/>
    <w:rsid w:val="00C73A72"/>
    <w:rsid w:val="00C92B36"/>
    <w:rsid w:val="00CA1C44"/>
    <w:rsid w:val="00CA752D"/>
    <w:rsid w:val="00CC33B0"/>
    <w:rsid w:val="00CC65ED"/>
    <w:rsid w:val="00CE0702"/>
    <w:rsid w:val="00CE3836"/>
    <w:rsid w:val="00CF1849"/>
    <w:rsid w:val="00CF3541"/>
    <w:rsid w:val="00D00BBC"/>
    <w:rsid w:val="00D00CE8"/>
    <w:rsid w:val="00D015B5"/>
    <w:rsid w:val="00D347C6"/>
    <w:rsid w:val="00D37B91"/>
    <w:rsid w:val="00D445D8"/>
    <w:rsid w:val="00D51A95"/>
    <w:rsid w:val="00D53344"/>
    <w:rsid w:val="00D53588"/>
    <w:rsid w:val="00D56D53"/>
    <w:rsid w:val="00D643B8"/>
    <w:rsid w:val="00D71FBC"/>
    <w:rsid w:val="00D73F47"/>
    <w:rsid w:val="00D7634D"/>
    <w:rsid w:val="00D7741E"/>
    <w:rsid w:val="00D825F3"/>
    <w:rsid w:val="00D83160"/>
    <w:rsid w:val="00D8390B"/>
    <w:rsid w:val="00D979D7"/>
    <w:rsid w:val="00DA1760"/>
    <w:rsid w:val="00DB2053"/>
    <w:rsid w:val="00DB3DC3"/>
    <w:rsid w:val="00DC5DA7"/>
    <w:rsid w:val="00DC7ACA"/>
    <w:rsid w:val="00DF1DEB"/>
    <w:rsid w:val="00E071CC"/>
    <w:rsid w:val="00E143D7"/>
    <w:rsid w:val="00E20982"/>
    <w:rsid w:val="00E24F07"/>
    <w:rsid w:val="00E27A7E"/>
    <w:rsid w:val="00E30494"/>
    <w:rsid w:val="00E32F81"/>
    <w:rsid w:val="00E407B4"/>
    <w:rsid w:val="00E41BAD"/>
    <w:rsid w:val="00E438DF"/>
    <w:rsid w:val="00E43DC3"/>
    <w:rsid w:val="00E53663"/>
    <w:rsid w:val="00E54235"/>
    <w:rsid w:val="00E549F9"/>
    <w:rsid w:val="00E5595E"/>
    <w:rsid w:val="00E57768"/>
    <w:rsid w:val="00E6355F"/>
    <w:rsid w:val="00E637B4"/>
    <w:rsid w:val="00E7246C"/>
    <w:rsid w:val="00E72964"/>
    <w:rsid w:val="00E8338A"/>
    <w:rsid w:val="00E84161"/>
    <w:rsid w:val="00E90C34"/>
    <w:rsid w:val="00EB6CD0"/>
    <w:rsid w:val="00ED4DB5"/>
    <w:rsid w:val="00ED69ED"/>
    <w:rsid w:val="00EE3118"/>
    <w:rsid w:val="00EE32E8"/>
    <w:rsid w:val="00EE4C0C"/>
    <w:rsid w:val="00F01C17"/>
    <w:rsid w:val="00F04294"/>
    <w:rsid w:val="00F125D1"/>
    <w:rsid w:val="00F16171"/>
    <w:rsid w:val="00F16C47"/>
    <w:rsid w:val="00F23410"/>
    <w:rsid w:val="00F26ECB"/>
    <w:rsid w:val="00F41272"/>
    <w:rsid w:val="00F55037"/>
    <w:rsid w:val="00F64051"/>
    <w:rsid w:val="00F6435E"/>
    <w:rsid w:val="00F707BA"/>
    <w:rsid w:val="00FA22C6"/>
    <w:rsid w:val="00FB5CF6"/>
    <w:rsid w:val="00FC494F"/>
    <w:rsid w:val="00FD3E6F"/>
    <w:rsid w:val="00FD564D"/>
    <w:rsid w:val="00FD73FA"/>
    <w:rsid w:val="00FE3B62"/>
    <w:rsid w:val="00FE6C6E"/>
    <w:rsid w:val="00FF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C7AC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41E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A6486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3127"/>
    <w:pPr>
      <w:tabs>
        <w:tab w:pos="4153" w:val="center"/>
        <w:tab w:pos="8306" w:val="right"/>
      </w:tabs>
    </w:pPr>
    <w:rPr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5D5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6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C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C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C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C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C7AC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41E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A6486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3127"/>
    <w:pPr>
      <w:tabs>
        <w:tab w:pos="4153" w:val="center"/>
        <w:tab w:pos="8306" w:val="right"/>
      </w:tabs>
    </w:pPr>
    <w:rPr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5D5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6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C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C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C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C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82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31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175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813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24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699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48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26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703</properties:Words>
  <properties:Characters>4826</properties:Characters>
  <properties:Lines>768</properties:Lines>
  <properties:Paragraphs>169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ARMA d</vt:lpstr>
      <vt:lpstr>ARMA d</vt:lpstr>
    </vt:vector>
  </properties:TitlesOfParts>
  <properties:LinksUpToDate>false</properties:LinksUpToDate>
  <properties:CharactersWithSpaces>6228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2019-01-07T08:23:00Z</dcterms:created>
  <dc:creator>CONLEX</dc:creator>
  <cp:lastModifiedBy>Matea Bizjak</cp:lastModifiedBy>
  <cp:lastPrinted>2018-04-10T07:33:00Z</cp:lastPrinted>
  <dcterms:modified xmlns:xsi="http://www.w3.org/2001/XMLSchema-instance" xsi:type="dcterms:W3CDTF">2019-01-07T08:26:00Z</dcterms:modified>
  <cp:revision>4</cp:revision>
  <dc:title>ARMA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St-1491/2018-48 / Podnesak - Podnesak (Stolarija Lovrek popis predmeta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