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F02F0" w:rsidR="00246615" w:rsidRPr="006A1BF5">
        <w:tc>
          <w:tcPr>
            <w:tcW w:type="dxa" w:w="2829"/>
            <w:shd w:fill="auto" w:color="auto" w:val="clear"/>
          </w:tcPr>
          <w:p w:rsidRDefault="00246615" w:rsidP="00FF02F0" w:rsidR="00246615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46615" w:rsidP="00FF02F0" w:rsidR="00246615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246615" w:rsidP="00FF02F0" w:rsidR="00246615" w:rsidRPr="006A1BF5">
            <w:pPr>
              <w:jc w:val="center"/>
            </w:pPr>
            <w:r>
              <w:t>Trgovački sud u Varaždinu</w:t>
            </w:r>
          </w:p>
          <w:p w:rsidRDefault="00246615" w:rsidP="00FF02F0" w:rsidR="00246615" w:rsidRPr="006A1BF5">
            <w:pPr>
              <w:jc w:val="center"/>
            </w:pPr>
            <w:r>
              <w:t>Varaždin, Braće Radić 2</w:t>
            </w:r>
          </w:p>
        </w:tc>
      </w:tr>
    </w:tbl>
    <w:p w14:textId="99417e3" w14:paraId="99417e3" w:rsidRDefault="00100718" w:rsidP="006A1728" w:rsidR="00100718">
      <w:pPr>
        <w:jc w:val="both"/>
        <w15:collapsed w:val="false"/>
        <w:rPr>
          <w:szCs w:val="24"/>
        </w:rPr>
      </w:pPr>
    </w:p>
    <w:p w:rsidRDefault="00816362" w:rsidP="006A1728" w:rsidR="00816362">
      <w:pPr>
        <w:jc w:val="center"/>
        <w:rPr>
          <w:szCs w:val="24"/>
        </w:rPr>
      </w:pPr>
    </w:p>
    <w:p w:rsidRDefault="009331C7" w:rsidP="006A1728" w:rsidR="009331C7">
      <w:pPr>
        <w:jc w:val="center"/>
        <w:rPr>
          <w:szCs w:val="24"/>
        </w:rPr>
      </w:pPr>
    </w:p>
    <w:p w:rsidRDefault="006A1728" w:rsidP="006A1728" w:rsidR="006A1728">
      <w:pPr>
        <w:jc w:val="center"/>
        <w:rPr>
          <w:szCs w:val="24"/>
        </w:rPr>
      </w:pPr>
      <w:r w:rsidRPr="00351416">
        <w:rPr>
          <w:szCs w:val="24"/>
        </w:rPr>
        <w:t>R E P U B L I K A    H R V A T S K A</w:t>
      </w:r>
    </w:p>
    <w:p w:rsidRDefault="006A1728" w:rsidP="006A1728" w:rsidR="006A1728" w:rsidRPr="00351416">
      <w:pPr>
        <w:jc w:val="center"/>
        <w:rPr>
          <w:szCs w:val="24"/>
        </w:rPr>
      </w:pPr>
    </w:p>
    <w:p w:rsidRDefault="003B0E90" w:rsidP="006A1728" w:rsidR="006A1728">
      <w:pPr>
        <w:jc w:val="center"/>
        <w:rPr>
          <w:szCs w:val="24"/>
        </w:rPr>
      </w:pPr>
      <w:r>
        <w:rPr>
          <w:szCs w:val="24"/>
        </w:rPr>
        <w:t>Z A K LJ U Č A K</w:t>
      </w:r>
    </w:p>
    <w:p w:rsidRDefault="009331C7" w:rsidP="006A1728" w:rsidR="009331C7">
      <w:pPr>
        <w:jc w:val="center"/>
        <w:rPr>
          <w:szCs w:val="24"/>
        </w:rPr>
      </w:pPr>
    </w:p>
    <w:p w:rsidRDefault="006A1728" w:rsidP="006A1728" w:rsidR="006A1728" w:rsidRPr="001F7D15">
      <w:pPr>
        <w:jc w:val="both"/>
        <w:rPr>
          <w:szCs w:val="24"/>
        </w:rPr>
      </w:pPr>
    </w:p>
    <w:p w:rsidRDefault="00A3448B" w:rsidP="006A1728" w:rsidR="006A1728" w:rsidRPr="001F7D15">
      <w:pPr>
        <w:ind w:firstLine="708"/>
        <w:jc w:val="both"/>
        <w:rPr>
          <w:szCs w:val="24"/>
        </w:rPr>
      </w:pPr>
      <w:r w:rsidRPr="00AF4832">
        <w:t xml:space="preserve">Trgovački sud u Varaždinu, po sucu toga suda Iris Hatvalić Nemec, u stečajnom predmetu nad </w:t>
      </w:r>
      <w:r>
        <w:t xml:space="preserve">stečajnim </w:t>
      </w:r>
      <w:r w:rsidRPr="00AF4832">
        <w:t xml:space="preserve">dužnikom ISTO dioničko društvo za usluge u stečaju, Augusta Šenoe 4-6, Varaždin, OIB: 88502209643, </w:t>
      </w:r>
      <w:r>
        <w:t>zastupanom po stečajnom upravitelju Stanku Makaru iz Ludbrega, 29. listopada</w:t>
      </w:r>
      <w:r w:rsidRPr="004D7590">
        <w:t xml:space="preserve"> 2018</w:t>
      </w:r>
      <w:r>
        <w:t>.</w:t>
      </w:r>
    </w:p>
    <w:p w:rsidRDefault="009D2FDB" w:rsidP="009D2FDB" w:rsidR="009D2FDB">
      <w:pPr>
        <w:ind w:firstLine="720"/>
        <w:jc w:val="both"/>
        <w:rPr>
          <w:lang w:val="hr-HR"/>
        </w:rPr>
      </w:pPr>
    </w:p>
    <w:p w:rsidRDefault="009331C7" w:rsidP="009D2FDB" w:rsidR="009331C7" w:rsidRPr="004E756F">
      <w:pPr>
        <w:ind w:firstLine="720"/>
        <w:jc w:val="both"/>
        <w:rPr>
          <w:lang w:val="hr-HR"/>
        </w:rPr>
      </w:pPr>
    </w:p>
    <w:p w:rsidRDefault="003B0E90" w:rsidP="00B67EA0" w:rsidR="00B67EA0">
      <w:pPr>
        <w:pStyle w:val="Naslov3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</w:t>
      </w:r>
      <w:r w:rsidR="00374CC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374CC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k</w:t>
      </w:r>
      <w:r w:rsidR="00374CC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lj</w:t>
      </w:r>
      <w:r w:rsidR="00374CC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</w:t>
      </w:r>
      <w:r w:rsidR="00374CC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č</w:t>
      </w:r>
      <w:r w:rsidR="00374CC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i</w:t>
      </w:r>
      <w:r w:rsidR="00374CC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o</w:t>
      </w:r>
      <w:r w:rsidR="00B67EA0" w:rsidRPr="00246615">
        <w:rPr>
          <w:rFonts w:hAnsi="Times New Roman" w:ascii="Times New Roman"/>
          <w:b w:val="false"/>
        </w:rPr>
        <w:t xml:space="preserve">   j e </w:t>
      </w:r>
    </w:p>
    <w:p w:rsidRDefault="009331C7" w:rsidP="009331C7" w:rsidR="009331C7" w:rsidRPr="009331C7">
      <w:pPr>
        <w:rPr>
          <w:lang w:val="hr-HR"/>
        </w:rPr>
      </w:pPr>
    </w:p>
    <w:p w:rsidRDefault="00F002CB" w:rsidP="00F002CB" w:rsidR="00F002CB" w:rsidRPr="004E756F">
      <w:pPr>
        <w:jc w:val="center"/>
        <w:rPr>
          <w:lang w:val="hr-HR"/>
        </w:rPr>
      </w:pPr>
    </w:p>
    <w:p w:rsidRDefault="004E756F" w:rsidP="00393C09" w:rsidR="00393C09" w:rsidRPr="00615C53">
      <w:pPr>
        <w:jc w:val="both"/>
        <w:rPr>
          <w:b/>
          <w:szCs w:val="24"/>
          <w:lang w:val="hr-HR"/>
        </w:rPr>
      </w:pPr>
      <w:r>
        <w:rPr>
          <w:lang w:val="hr-HR"/>
        </w:rPr>
        <w:tab/>
      </w:r>
      <w:r w:rsidR="00246615">
        <w:rPr>
          <w:lang w:val="hr-HR"/>
        </w:rPr>
        <w:t>1</w:t>
      </w:r>
      <w:r w:rsidR="00393C09" w:rsidRPr="0038012C">
        <w:rPr>
          <w:lang w:val="hr-HR"/>
        </w:rPr>
        <w:t>.</w:t>
      </w:r>
      <w:r w:rsidR="00B67EA0">
        <w:rPr>
          <w:lang w:val="hr-HR"/>
        </w:rPr>
        <w:t xml:space="preserve"> </w:t>
      </w:r>
      <w:r w:rsidR="00393C09" w:rsidRPr="0038012C">
        <w:rPr>
          <w:lang w:val="hr-HR"/>
        </w:rPr>
        <w:t xml:space="preserve"> </w:t>
      </w:r>
      <w:r w:rsidR="00B67EA0">
        <w:rPr>
          <w:lang w:val="hr-HR"/>
        </w:rPr>
        <w:t xml:space="preserve"> </w:t>
      </w:r>
      <w:r w:rsidR="00393C09" w:rsidRPr="0038012C">
        <w:rPr>
          <w:lang w:val="hr-HR"/>
        </w:rPr>
        <w:t>Naređuje se</w:t>
      </w:r>
      <w:r w:rsidR="00052280">
        <w:rPr>
          <w:lang w:val="hr-HR"/>
        </w:rPr>
        <w:t xml:space="preserve"> </w:t>
      </w:r>
      <w:r w:rsidR="00A3448B">
        <w:rPr>
          <w:lang w:val="hr-HR"/>
        </w:rPr>
        <w:t>punomoćniku Josipu Mađariću, odvjetniku u Odvjetničkom društvu Mađarić &amp; Lui iz Zagreba</w:t>
      </w:r>
      <w:r w:rsidR="003A093A" w:rsidRPr="001F7D15">
        <w:rPr>
          <w:szCs w:val="24"/>
        </w:rPr>
        <w:t xml:space="preserve"> </w:t>
      </w:r>
      <w:r w:rsidR="00393C09">
        <w:rPr>
          <w:lang w:val="hr-HR"/>
        </w:rPr>
        <w:t xml:space="preserve">da  </w:t>
      </w:r>
      <w:r w:rsidR="00615C53" w:rsidRPr="009A748F">
        <w:rPr>
          <w:b/>
        </w:rPr>
        <w:t xml:space="preserve">u roku od osam dana od isteka osmog dana od dana objave </w:t>
      </w:r>
      <w:r w:rsidR="00615C53">
        <w:rPr>
          <w:b/>
        </w:rPr>
        <w:t>ovog zaključka</w:t>
      </w:r>
      <w:r w:rsidR="00615C53" w:rsidRPr="009A748F">
        <w:rPr>
          <w:b/>
        </w:rPr>
        <w:t xml:space="preserve"> ne mrežnoj stranici e-oglasna ploča</w:t>
      </w:r>
      <w:r w:rsidR="00052280">
        <w:rPr>
          <w:lang w:val="hr-HR"/>
        </w:rPr>
        <w:t>, podnesu</w:t>
      </w:r>
      <w:r w:rsidR="00393C09">
        <w:rPr>
          <w:lang w:val="hr-HR"/>
        </w:rPr>
        <w:t xml:space="preserve"> sudu </w:t>
      </w:r>
      <w:r w:rsidR="006A1728" w:rsidRPr="006A1728">
        <w:rPr>
          <w:u w:val="single"/>
          <w:lang w:val="hr-HR"/>
        </w:rPr>
        <w:t>izvornik punomoć</w:t>
      </w:r>
      <w:r w:rsidR="006A1728">
        <w:rPr>
          <w:u w:val="single"/>
          <w:lang w:val="hr-HR"/>
        </w:rPr>
        <w:t>i</w:t>
      </w:r>
      <w:r w:rsidR="006A1728">
        <w:rPr>
          <w:lang w:val="hr-HR"/>
        </w:rPr>
        <w:t xml:space="preserve"> </w:t>
      </w:r>
      <w:r w:rsidR="00393C09">
        <w:rPr>
          <w:lang w:val="hr-HR"/>
        </w:rPr>
        <w:t xml:space="preserve">za zastupanje </w:t>
      </w:r>
      <w:r w:rsidR="00A3448B" w:rsidRPr="00A3448B">
        <w:rPr>
          <w:szCs w:val="24"/>
          <w:lang w:val="hr-HR"/>
        </w:rPr>
        <w:t xml:space="preserve">vjerovnika </w:t>
      </w:r>
      <w:r w:rsidR="00615C53">
        <w:rPr>
          <w:szCs w:val="24"/>
        </w:rPr>
        <w:t>JOVE ZORICA</w:t>
      </w:r>
      <w:r w:rsidR="00A3448B" w:rsidRPr="00A3448B">
        <w:rPr>
          <w:szCs w:val="24"/>
        </w:rPr>
        <w:t xml:space="preserve">, Bartolići 41, 10000 Zagreb, OIB: 44927419985 </w:t>
      </w:r>
      <w:r w:rsidR="00393C09" w:rsidRPr="00A3448B">
        <w:rPr>
          <w:szCs w:val="24"/>
          <w:lang w:val="hr-HR"/>
        </w:rPr>
        <w:t xml:space="preserve">u ovom </w:t>
      </w:r>
      <w:r w:rsidR="00A3448B" w:rsidRPr="00A3448B">
        <w:rPr>
          <w:szCs w:val="24"/>
          <w:lang w:val="hr-HR"/>
        </w:rPr>
        <w:t>stečajnom</w:t>
      </w:r>
      <w:r w:rsidR="00393C09" w:rsidRPr="00A3448B">
        <w:rPr>
          <w:szCs w:val="24"/>
          <w:lang w:val="hr-HR"/>
        </w:rPr>
        <w:t xml:space="preserve"> postupku.</w:t>
      </w:r>
      <w:r w:rsidR="00393C09">
        <w:rPr>
          <w:lang w:val="hr-HR"/>
        </w:rPr>
        <w:t xml:space="preserve"> </w:t>
      </w:r>
    </w:p>
    <w:p w:rsidRDefault="00393C09" w:rsidP="00393C09" w:rsidR="00393C09" w:rsidRPr="0038012C">
      <w:pPr>
        <w:jc w:val="both"/>
        <w:rPr>
          <w:lang w:val="hr-HR"/>
        </w:rPr>
      </w:pPr>
    </w:p>
    <w:p w:rsidRDefault="00246615" w:rsidP="00246615" w:rsidR="00393C09" w:rsidRPr="0038012C">
      <w:pPr>
        <w:ind w:firstLine="720"/>
        <w:jc w:val="both"/>
        <w:rPr>
          <w:lang w:val="hr-HR"/>
        </w:rPr>
      </w:pPr>
      <w:r>
        <w:rPr>
          <w:lang w:val="hr-HR"/>
        </w:rPr>
        <w:t xml:space="preserve">2.  </w:t>
      </w:r>
      <w:r w:rsidR="00393C09" w:rsidRPr="0038012C">
        <w:rPr>
          <w:lang w:val="hr-HR"/>
        </w:rPr>
        <w:t>Ako se utvrdi da</w:t>
      </w:r>
      <w:r w:rsidR="00393C09">
        <w:rPr>
          <w:lang w:val="hr-HR"/>
        </w:rPr>
        <w:t xml:space="preserve"> </w:t>
      </w:r>
      <w:r w:rsidR="00E30D05">
        <w:rPr>
          <w:lang w:val="hr-HR"/>
        </w:rPr>
        <w:t>Josip Mađarić, odvjetnik</w:t>
      </w:r>
      <w:r w:rsidR="00A3448B">
        <w:rPr>
          <w:lang w:val="hr-HR"/>
        </w:rPr>
        <w:t xml:space="preserve"> u Odvjetničkom društvu Mađarić &amp; Lui iz Zagreba </w:t>
      </w:r>
      <w:r w:rsidR="00052280">
        <w:rPr>
          <w:lang w:val="hr-HR"/>
        </w:rPr>
        <w:t>nije</w:t>
      </w:r>
      <w:r w:rsidR="00393C09">
        <w:rPr>
          <w:lang w:val="hr-HR"/>
        </w:rPr>
        <w:t xml:space="preserve"> ovlašten</w:t>
      </w:r>
      <w:r w:rsidR="009D2FDB">
        <w:rPr>
          <w:lang w:val="hr-HR"/>
        </w:rPr>
        <w:t xml:space="preserve">i </w:t>
      </w:r>
      <w:r w:rsidR="00393C09" w:rsidRPr="0038012C">
        <w:rPr>
          <w:lang w:val="hr-HR"/>
        </w:rPr>
        <w:t xml:space="preserve"> </w:t>
      </w:r>
      <w:r w:rsidR="00052280">
        <w:rPr>
          <w:lang w:val="hr-HR"/>
        </w:rPr>
        <w:t>punomoćnik</w:t>
      </w:r>
      <w:r w:rsidR="009943E8">
        <w:rPr>
          <w:lang w:val="hr-HR"/>
        </w:rPr>
        <w:t xml:space="preserve"> </w:t>
      </w:r>
      <w:r w:rsidR="00393C09" w:rsidRPr="0038012C">
        <w:rPr>
          <w:lang w:val="hr-HR"/>
        </w:rPr>
        <w:t>za zastupanje</w:t>
      </w:r>
      <w:r w:rsidR="00740CC5">
        <w:rPr>
          <w:lang w:val="hr-HR"/>
        </w:rPr>
        <w:t xml:space="preserve"> </w:t>
      </w:r>
      <w:r w:rsidR="00A3448B">
        <w:rPr>
          <w:lang w:val="hr-HR"/>
        </w:rPr>
        <w:t xml:space="preserve">vjerovnika </w:t>
      </w:r>
      <w:r w:rsidR="00615C53">
        <w:rPr>
          <w:szCs w:val="24"/>
        </w:rPr>
        <w:t>JOVE ZORICA</w:t>
      </w:r>
      <w:r w:rsidR="00740CC5">
        <w:rPr>
          <w:lang w:val="hr-HR"/>
        </w:rPr>
        <w:t xml:space="preserve">, </w:t>
      </w:r>
      <w:r w:rsidR="00393C09">
        <w:rPr>
          <w:lang w:val="hr-HR"/>
        </w:rPr>
        <w:t xml:space="preserve">a budući </w:t>
      </w:r>
      <w:r w:rsidR="006A1728">
        <w:rPr>
          <w:lang w:val="hr-HR"/>
        </w:rPr>
        <w:t xml:space="preserve">u spisu nije priložen </w:t>
      </w:r>
      <w:r w:rsidR="006A1728" w:rsidRPr="006A1728">
        <w:rPr>
          <w:lang w:val="hr-HR"/>
        </w:rPr>
        <w:t xml:space="preserve">izvornik </w:t>
      </w:r>
      <w:r w:rsidR="00B67EA0" w:rsidRPr="006A1728">
        <w:rPr>
          <w:lang w:val="hr-HR"/>
        </w:rPr>
        <w:t>punomoć</w:t>
      </w:r>
      <w:r w:rsidR="006A1728" w:rsidRPr="006A1728">
        <w:rPr>
          <w:lang w:val="hr-HR"/>
        </w:rPr>
        <w:t>i</w:t>
      </w:r>
      <w:r w:rsidR="00B67EA0">
        <w:rPr>
          <w:lang w:val="hr-HR"/>
        </w:rPr>
        <w:t xml:space="preserve"> za </w:t>
      </w:r>
      <w:r w:rsidR="00E041CE">
        <w:rPr>
          <w:lang w:val="hr-HR"/>
        </w:rPr>
        <w:t>istog</w:t>
      </w:r>
      <w:r w:rsidR="00B67EA0">
        <w:rPr>
          <w:lang w:val="hr-HR"/>
        </w:rPr>
        <w:t xml:space="preserve">, </w:t>
      </w:r>
      <w:r w:rsidR="00393C09">
        <w:rPr>
          <w:lang w:val="hr-HR"/>
        </w:rPr>
        <w:t xml:space="preserve">sud će ukinuti  sve radnje </w:t>
      </w:r>
      <w:r w:rsidR="00393C09" w:rsidRPr="0038012C">
        <w:rPr>
          <w:lang w:val="hr-HR"/>
        </w:rPr>
        <w:t>poduzete u ovom po</w:t>
      </w:r>
      <w:r w:rsidR="00393C09">
        <w:rPr>
          <w:lang w:val="hr-HR"/>
        </w:rPr>
        <w:t>stupku po toj</w:t>
      </w:r>
      <w:r w:rsidR="00052280">
        <w:rPr>
          <w:lang w:val="hr-HR"/>
        </w:rPr>
        <w:t xml:space="preserve"> pravnoj</w:t>
      </w:r>
      <w:r w:rsidR="00393C09">
        <w:rPr>
          <w:lang w:val="hr-HR"/>
        </w:rPr>
        <w:t xml:space="preserve"> osobi, osim ako </w:t>
      </w:r>
      <w:r w:rsidR="00615C53" w:rsidRPr="00615C53">
        <w:rPr>
          <w:lang w:val="hr-HR"/>
        </w:rPr>
        <w:t>vjerovnik</w:t>
      </w:r>
      <w:r w:rsidR="00740CC5">
        <w:rPr>
          <w:lang w:val="hr-HR"/>
        </w:rPr>
        <w:t xml:space="preserve"> </w:t>
      </w:r>
      <w:r w:rsidR="0011252A">
        <w:rPr>
          <w:lang w:val="hr-HR"/>
        </w:rPr>
        <w:t>na</w:t>
      </w:r>
      <w:r w:rsidR="00393C09" w:rsidRPr="0038012C">
        <w:rPr>
          <w:lang w:val="hr-HR"/>
        </w:rPr>
        <w:t>knadno ne odobri  te  radnje</w:t>
      </w:r>
      <w:r w:rsidR="00740CC5">
        <w:rPr>
          <w:lang w:val="hr-HR"/>
        </w:rPr>
        <w:t>.</w:t>
      </w:r>
    </w:p>
    <w:p w:rsidRDefault="00393C09" w:rsidR="00436C73">
      <w:pPr>
        <w:jc w:val="both"/>
        <w:rPr>
          <w:lang w:val="hr-HR"/>
        </w:rPr>
      </w:pPr>
      <w:r w:rsidRPr="0038012C">
        <w:rPr>
          <w:lang w:val="hr-HR"/>
        </w:rPr>
        <w:tab/>
        <w:t xml:space="preserve"> </w:t>
      </w:r>
    </w:p>
    <w:p w:rsidRDefault="00436C73" w:rsidP="006A1728" w:rsidR="00B67EA0">
      <w:pPr>
        <w:jc w:val="center"/>
        <w:rPr>
          <w:lang w:val="hr-HR"/>
        </w:rPr>
      </w:pPr>
      <w:r w:rsidRPr="004E756F">
        <w:rPr>
          <w:lang w:val="hr-HR"/>
        </w:rPr>
        <w:t>Obrazloženje</w:t>
      </w:r>
    </w:p>
    <w:p w:rsidRDefault="009331C7" w:rsidP="006A1728" w:rsidR="009331C7">
      <w:pPr>
        <w:jc w:val="center"/>
        <w:rPr>
          <w:lang w:val="hr-HR"/>
        </w:rPr>
      </w:pPr>
    </w:p>
    <w:p w:rsidRDefault="00615C53" w:rsidP="00615C53" w:rsidR="00816362">
      <w:pPr>
        <w:ind w:firstLine="720"/>
        <w:jc w:val="both"/>
        <w:rPr>
          <w:lang w:val="hr-HR"/>
        </w:rPr>
      </w:pPr>
      <w:r>
        <w:rPr>
          <w:lang w:val="hr-HR"/>
        </w:rPr>
        <w:t xml:space="preserve">Tijekom postupka, pregledom prijava tražbina </w:t>
      </w:r>
      <w:r w:rsidR="00246615">
        <w:rPr>
          <w:lang w:val="hr-HR"/>
        </w:rPr>
        <w:t xml:space="preserve">utvrđeno je da </w:t>
      </w:r>
      <w:r>
        <w:rPr>
          <w:lang w:val="hr-HR"/>
        </w:rPr>
        <w:t xml:space="preserve">prijavi tražbine ne prileži punomoć za zastupanje vjerovnika </w:t>
      </w:r>
      <w:r>
        <w:rPr>
          <w:szCs w:val="24"/>
        </w:rPr>
        <w:t>JOVE ZORICA,</w:t>
      </w:r>
      <w:r w:rsidR="003B0E90">
        <w:rPr>
          <w:lang w:val="hr-HR"/>
        </w:rPr>
        <w:t xml:space="preserve"> čija je tražbina prijavljena od strane odvjetnika Josipa Mađarića.</w:t>
      </w:r>
    </w:p>
    <w:p w:rsidRDefault="00816362" w:rsidP="00615C53" w:rsidR="00615C53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E149D" w:rsidP="00DE149D" w:rsidR="00DE149D">
      <w:pPr>
        <w:ind w:firstLine="720"/>
        <w:jc w:val="both"/>
        <w:rPr>
          <w:lang w:val="hr-HR"/>
        </w:rPr>
      </w:pPr>
      <w:r>
        <w:rPr>
          <w:lang w:val="hr-HR"/>
        </w:rPr>
        <w:t xml:space="preserve">Zbog navedenog, valjalo je u smislu čl. 98. </w:t>
      </w:r>
      <w:r w:rsidR="00615C53">
        <w:rPr>
          <w:lang w:val="hr-HR"/>
        </w:rPr>
        <w:t>ZPP-a u svezi čl. 10. Stečajnog zakona</w:t>
      </w:r>
      <w:r>
        <w:rPr>
          <w:lang w:val="hr-HR"/>
        </w:rPr>
        <w:t>, odlu</w:t>
      </w:r>
      <w:r w:rsidR="00615C53">
        <w:rPr>
          <w:lang w:val="hr-HR"/>
        </w:rPr>
        <w:t xml:space="preserve">čiti kao u izreci ovog </w:t>
      </w:r>
      <w:r w:rsidR="003B0E90">
        <w:rPr>
          <w:lang w:val="hr-HR"/>
        </w:rPr>
        <w:t>zaključka</w:t>
      </w:r>
      <w:r w:rsidR="00615C53">
        <w:rPr>
          <w:lang w:val="hr-HR"/>
        </w:rPr>
        <w:t>.</w:t>
      </w:r>
      <w:r>
        <w:rPr>
          <w:lang w:val="hr-HR"/>
        </w:rPr>
        <w:t xml:space="preserve"> </w:t>
      </w:r>
    </w:p>
    <w:p w:rsidRDefault="00E9518B" w:rsidR="00E9518B">
      <w:pPr>
        <w:jc w:val="both"/>
        <w:rPr>
          <w:lang w:val="hr-HR"/>
        </w:rPr>
      </w:pPr>
    </w:p>
    <w:p w:rsidRDefault="00436C73" w:rsidR="00DE13A5">
      <w:pPr>
        <w:jc w:val="both"/>
        <w:rPr>
          <w:lang w:val="hr-HR"/>
        </w:rPr>
      </w:pPr>
      <w:r w:rsidRPr="004E756F">
        <w:rPr>
          <w:lang w:val="hr-HR"/>
        </w:rPr>
        <w:tab/>
      </w:r>
      <w:r w:rsidRPr="004E756F">
        <w:rPr>
          <w:lang w:val="hr-HR"/>
        </w:rPr>
        <w:tab/>
      </w:r>
      <w:r w:rsidRPr="004E756F">
        <w:rPr>
          <w:lang w:val="hr-HR"/>
        </w:rPr>
        <w:tab/>
      </w:r>
      <w:r w:rsidRPr="004E756F">
        <w:rPr>
          <w:lang w:val="hr-HR"/>
        </w:rPr>
        <w:tab/>
        <w:t xml:space="preserve">U </w:t>
      </w:r>
      <w:r w:rsidR="00246615">
        <w:rPr>
          <w:lang w:val="hr-HR"/>
        </w:rPr>
        <w:t xml:space="preserve">Varaždinu </w:t>
      </w:r>
      <w:r w:rsidR="00816362">
        <w:rPr>
          <w:lang w:val="hr-HR"/>
        </w:rPr>
        <w:t>29</w:t>
      </w:r>
      <w:r w:rsidR="00246615">
        <w:rPr>
          <w:lang w:val="hr-HR"/>
        </w:rPr>
        <w:t xml:space="preserve">. </w:t>
      </w:r>
      <w:r w:rsidR="00816362">
        <w:rPr>
          <w:lang w:val="hr-HR"/>
        </w:rPr>
        <w:t>listopada</w:t>
      </w:r>
      <w:r w:rsidR="00246615">
        <w:rPr>
          <w:lang w:val="hr-HR"/>
        </w:rPr>
        <w:t xml:space="preserve"> 2018</w:t>
      </w:r>
      <w:r w:rsidRPr="004E756F">
        <w:rPr>
          <w:lang w:val="hr-HR"/>
        </w:rPr>
        <w:t xml:space="preserve">. </w:t>
      </w:r>
    </w:p>
    <w:p w:rsidRDefault="00E03F50" w:rsidR="00E03F50" w:rsidRPr="004E756F">
      <w:pPr>
        <w:jc w:val="both"/>
        <w:rPr>
          <w:lang w:val="hr-HR"/>
        </w:rPr>
      </w:pPr>
    </w:p>
    <w:p w:rsidRDefault="00B67EA0" w:rsidP="006A1728" w:rsidR="006A1728">
      <w:pPr>
        <w:ind w:firstLine="720" w:left="5760"/>
        <w:rPr>
          <w:lang w:val="hr-HR"/>
        </w:rPr>
      </w:pPr>
      <w:r>
        <w:rPr>
          <w:lang w:val="hr-HR"/>
        </w:rPr>
        <w:t>SUDAC:</w:t>
      </w:r>
      <w:r w:rsidR="00436C73" w:rsidRPr="004E756F">
        <w:rPr>
          <w:lang w:val="hr-HR"/>
        </w:rPr>
        <w:t xml:space="preserve"> </w:t>
      </w:r>
    </w:p>
    <w:p w:rsidRDefault="00000B6A" w:rsidP="006A1728" w:rsidR="00000B6A">
      <w:pPr>
        <w:ind w:firstLine="720" w:left="5760"/>
        <w:rPr>
          <w:lang w:val="hr-HR"/>
        </w:rPr>
      </w:pPr>
    </w:p>
    <w:p w:rsidRDefault="007A390D" w:rsidP="00246615" w:rsidR="006A1728">
      <w:pPr>
        <w:ind w:firstLine="720" w:left="5040"/>
        <w:rPr>
          <w:lang w:val="hr-HR"/>
        </w:rPr>
      </w:pPr>
      <w:r>
        <w:rPr>
          <w:lang w:val="hr-HR"/>
        </w:rPr>
        <w:t xml:space="preserve">    </w:t>
      </w:r>
      <w:r w:rsidR="00F002CB">
        <w:rPr>
          <w:lang w:val="hr-HR"/>
        </w:rPr>
        <w:t>Iris H</w:t>
      </w:r>
      <w:r w:rsidR="00B67EA0">
        <w:rPr>
          <w:lang w:val="hr-HR"/>
        </w:rPr>
        <w:t>atvalić Nemec</w:t>
      </w:r>
      <w:r w:rsidR="006A1728">
        <w:rPr>
          <w:lang w:val="hr-HR"/>
        </w:rPr>
        <w:t xml:space="preserve"> </w:t>
      </w:r>
    </w:p>
    <w:p w:rsidRDefault="00246615" w:rsidP="006A1728" w:rsidR="00246615">
      <w:pPr>
        <w:ind w:firstLine="720" w:left="5040"/>
        <w:rPr>
          <w:lang w:val="hr-HR"/>
        </w:rPr>
      </w:pPr>
    </w:p>
    <w:p w:rsidRDefault="009331C7" w:rsidP="006A1728" w:rsidR="009331C7">
      <w:pPr>
        <w:ind w:firstLine="720" w:left="5040"/>
        <w:rPr>
          <w:lang w:val="hr-HR"/>
        </w:rPr>
      </w:pPr>
    </w:p>
    <w:p w:rsidRDefault="00D83124" w:rsidP="006A1728" w:rsidR="00D83124">
      <w:pPr>
        <w:ind w:firstLine="720" w:left="5040"/>
        <w:rPr>
          <w:lang w:val="hr-HR"/>
        </w:rPr>
      </w:pPr>
      <w:r>
        <w:rPr>
          <w:lang w:val="hr-HR"/>
        </w:rPr>
        <w:t xml:space="preserve"> </w:t>
      </w:r>
    </w:p>
    <w:p w:rsidRDefault="00816362" w:rsidR="00436C73" w:rsidRPr="004E756F">
      <w:pPr>
        <w:jc w:val="both"/>
        <w:rPr>
          <w:lang w:val="hr-HR"/>
        </w:rPr>
      </w:pPr>
      <w:r>
        <w:rPr>
          <w:lang w:val="hr-HR"/>
        </w:rPr>
        <w:lastRenderedPageBreak/>
        <w:t>UPUTA</w:t>
      </w:r>
      <w:r w:rsidR="00436C73" w:rsidRPr="004E756F">
        <w:rPr>
          <w:lang w:val="hr-HR"/>
        </w:rPr>
        <w:t xml:space="preserve"> O PRAVNOM LIJEKU.</w:t>
      </w:r>
    </w:p>
    <w:p w:rsidRDefault="00251632" w:rsidP="00251632" w:rsidR="0011252A">
      <w:pPr>
        <w:jc w:val="both"/>
        <w:rPr>
          <w:szCs w:val="24"/>
          <w:lang w:val="hr-HR"/>
        </w:rPr>
      </w:pPr>
      <w:r w:rsidRPr="00251632">
        <w:rPr>
          <w:szCs w:val="24"/>
          <w:lang w:val="hr-HR"/>
        </w:rPr>
        <w:t xml:space="preserve">Protiv ovog </w:t>
      </w:r>
      <w:r w:rsidR="003B0E90">
        <w:rPr>
          <w:szCs w:val="24"/>
          <w:lang w:val="hr-HR"/>
        </w:rPr>
        <w:t>zaključka</w:t>
      </w:r>
      <w:r w:rsidRPr="00251632">
        <w:rPr>
          <w:szCs w:val="24"/>
          <w:lang w:val="hr-HR"/>
        </w:rPr>
        <w:t xml:space="preserve"> </w:t>
      </w:r>
      <w:r w:rsidR="0011252A">
        <w:rPr>
          <w:szCs w:val="24"/>
          <w:lang w:val="hr-HR"/>
        </w:rPr>
        <w:t>nije dozvoljena žalba.</w:t>
      </w:r>
    </w:p>
    <w:p w:rsidRDefault="00B67EA0" w:rsidP="00251632" w:rsidR="00B67EA0">
      <w:pPr>
        <w:jc w:val="both"/>
        <w:rPr>
          <w:szCs w:val="24"/>
          <w:lang w:val="hr-HR"/>
        </w:rPr>
      </w:pPr>
    </w:p>
    <w:p w:rsidRDefault="00B67EA0" w:rsidP="00251632" w:rsidR="00B67EA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DNA: </w:t>
      </w:r>
    </w:p>
    <w:p w:rsidRDefault="007A390D" w:rsidP="007A390D" w:rsidR="0011252A">
      <w:pPr>
        <w:numPr>
          <w:ilvl w:val="0"/>
          <w:numId w:val="5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  <w:r>
        <w:rPr>
          <w:lang w:val="hr-HR"/>
        </w:rPr>
        <w:t>e-oglasna ploča suda</w:t>
      </w:r>
    </w:p>
    <w:sectPr w:rsidSect="006A1728" w:rsidR="0011252A">
      <w:headerReference w:type="default" r:id="rId11"/>
      <w:headerReference w:type="first" r:id="rId12"/>
      <w:pgSz w:h="16840" w:w="11907"/>
      <w:pgMar w:gutter="0" w:footer="720" w:header="720" w:left="1134" w:bottom="709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73E" w:rsidP="00D83124" w:rsidR="0097173E">
      <w:r>
        <w:separator/>
      </w:r>
    </w:p>
  </w:endnote>
  <w:endnote w:id="0" w:type="continuationSeparator">
    <w:p w:rsidRDefault="0097173E" w:rsidP="00D83124" w:rsidR="00971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73E" w:rsidP="00D83124" w:rsidR="0097173E">
      <w:r>
        <w:separator/>
      </w:r>
    </w:p>
  </w:footnote>
  <w:footnote w:id="0" w:type="continuationSeparator">
    <w:p w:rsidRDefault="0097173E" w:rsidP="00D83124" w:rsidR="00971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124" w:rsidR="00D8312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64181" w:rsidRPr="00F64181">
      <w:rPr>
        <w:noProof/>
        <w:lang w:val="hr-HR"/>
      </w:rPr>
      <w:t>2</w:t>
    </w:r>
    <w:r>
      <w:fldChar w:fldCharType="end"/>
    </w:r>
  </w:p>
  <w:p w:rsidRDefault="006C6DA9" w:rsidP="00D83124" w:rsidR="00D83124">
    <w:pPr>
      <w:ind w:left="4956"/>
    </w:pPr>
    <w:r>
      <w:t xml:space="preserve">                 </w:t>
    </w:r>
    <w:r w:rsidR="00816362">
      <w:t>Poslovni broj:  4 St-529</w:t>
    </w:r>
    <w:r w:rsidR="00816362" w:rsidRPr="009331C7">
      <w:t>/17-203</w:t>
    </w:r>
  </w:p>
  <w:p w:rsidRDefault="00D83124" w:rsidR="00D83124" w:rsidRPr="00D83124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C98" w:rsidP="009D4C98" w:rsidR="009D4C98">
    <w:pPr>
      <w:rPr>
        <w:lang w:val="hr-HR"/>
      </w:rPr>
    </w:pPr>
  </w:p>
  <w:p w:rsidRDefault="00D83124" w:rsidP="006A1728" w:rsidR="006A1728" w:rsidRPr="00816362">
    <w:pPr>
      <w:ind w:firstLine="720" w:left="4320"/>
    </w:pPr>
    <w:r>
      <w:t xml:space="preserve">                 Poslovni broj:  4 </w:t>
    </w:r>
    <w:r w:rsidR="00A3448B">
      <w:t>St</w:t>
    </w:r>
    <w:r w:rsidR="00A3448B" w:rsidRPr="00816362">
      <w:t>-529/17-20</w:t>
    </w:r>
    <w:r w:rsidR="00816362" w:rsidRPr="00816362">
      <w:t>3</w:t>
    </w:r>
  </w:p>
  <w:p w:rsidRDefault="005B40AC" w:rsidP="006A1728" w:rsidR="005B40AC" w:rsidRPr="009D2FDB">
    <w:pPr>
      <w:ind w:firstLine="720" w:left="43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DD003E"/>
    <w:multiLevelType w:val="hybridMultilevel"/>
    <w:tmpl w:val="EA04473E"/>
    <w:lvl w:tplc="DC8A5D6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85C62E9"/>
    <w:multiLevelType w:val="hybridMultilevel"/>
    <w:tmpl w:val="384E7EF2"/>
    <w:lvl w:tplc="A5DA4EB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3">
    <w:nsid w:val="751A2CF5"/>
    <w:multiLevelType w:val="singleLevel"/>
    <w:tmpl w:val="C944C5D2"/>
    <w:lvl w:ilvl="0">
      <w:start w:val="2"/>
      <w:numFmt w:val="decimal"/>
      <w:lvlText w:val="%1. "/>
      <w:legacy w:legacyIndent="283" w:legacySpace="0" w:legacy="true"/>
      <w:lvlJc w:val="left"/>
      <w:pPr>
        <w:ind w:hanging="283" w:left="823"/>
      </w:pPr>
      <w:rPr>
        <w:b w:val="false"/>
        <w:i w:val="false"/>
        <w:sz w:val="24"/>
      </w:rPr>
    </w:lvl>
  </w:abstractNum>
  <w:abstractNum w:abstractNumId="4">
    <w:nsid w:val="7D395289"/>
    <w:multiLevelType w:val="hybridMultilevel"/>
    <w:tmpl w:val="7D3A97D4"/>
    <w:lvl w:tplc="97783C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56F"/>
    <w:rsid w:val="00000B6A"/>
    <w:rsid w:val="000423EF"/>
    <w:rsid w:val="00052280"/>
    <w:rsid w:val="00090BC6"/>
    <w:rsid w:val="000A2FA5"/>
    <w:rsid w:val="00100718"/>
    <w:rsid w:val="001111C6"/>
    <w:rsid w:val="0011252A"/>
    <w:rsid w:val="00116E63"/>
    <w:rsid w:val="00127C97"/>
    <w:rsid w:val="002127DC"/>
    <w:rsid w:val="00213DEA"/>
    <w:rsid w:val="002401FA"/>
    <w:rsid w:val="00246615"/>
    <w:rsid w:val="00251632"/>
    <w:rsid w:val="002936B5"/>
    <w:rsid w:val="002F747E"/>
    <w:rsid w:val="00336A3E"/>
    <w:rsid w:val="00374CC0"/>
    <w:rsid w:val="00393C09"/>
    <w:rsid w:val="003A093A"/>
    <w:rsid w:val="003B0E90"/>
    <w:rsid w:val="003D04EB"/>
    <w:rsid w:val="003F116A"/>
    <w:rsid w:val="00436C73"/>
    <w:rsid w:val="00481F6A"/>
    <w:rsid w:val="0048294F"/>
    <w:rsid w:val="00494034"/>
    <w:rsid w:val="004E756F"/>
    <w:rsid w:val="00517E48"/>
    <w:rsid w:val="005B1979"/>
    <w:rsid w:val="005B40AC"/>
    <w:rsid w:val="005D4B51"/>
    <w:rsid w:val="006100D6"/>
    <w:rsid w:val="00615C53"/>
    <w:rsid w:val="006236D5"/>
    <w:rsid w:val="00655B09"/>
    <w:rsid w:val="00664F4B"/>
    <w:rsid w:val="006A1728"/>
    <w:rsid w:val="006B1DC9"/>
    <w:rsid w:val="006C6DA9"/>
    <w:rsid w:val="00705AE1"/>
    <w:rsid w:val="00740CC5"/>
    <w:rsid w:val="007A390D"/>
    <w:rsid w:val="00816362"/>
    <w:rsid w:val="008526E1"/>
    <w:rsid w:val="00874268"/>
    <w:rsid w:val="00875FFE"/>
    <w:rsid w:val="008A2270"/>
    <w:rsid w:val="008A4FC6"/>
    <w:rsid w:val="00916196"/>
    <w:rsid w:val="0092536E"/>
    <w:rsid w:val="009331C7"/>
    <w:rsid w:val="009671D1"/>
    <w:rsid w:val="0097173E"/>
    <w:rsid w:val="009943E8"/>
    <w:rsid w:val="009D2FDB"/>
    <w:rsid w:val="009D4C98"/>
    <w:rsid w:val="009D7D2C"/>
    <w:rsid w:val="00A213F2"/>
    <w:rsid w:val="00A3448B"/>
    <w:rsid w:val="00B67EA0"/>
    <w:rsid w:val="00D83124"/>
    <w:rsid w:val="00D94A53"/>
    <w:rsid w:val="00DE13A5"/>
    <w:rsid w:val="00DE149D"/>
    <w:rsid w:val="00E03F50"/>
    <w:rsid w:val="00E041CE"/>
    <w:rsid w:val="00E16B9B"/>
    <w:rsid w:val="00E30D05"/>
    <w:rsid w:val="00E9518B"/>
    <w:rsid w:val="00F002CB"/>
    <w:rsid w:val="00F13843"/>
    <w:rsid w:val="00F64181"/>
    <w:rsid w:val="00FC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3" w:type="paragraph">
    <w:name w:val="heading 3"/>
    <w:basedOn w:val="Normal"/>
    <w:next w:val="Normal"/>
    <w:link w:val="Naslov3Char"/>
    <w:qFormat/>
    <w:rsid w:val="00B67EA0"/>
    <w:pPr>
      <w:keepNext/>
      <w:jc w:val="center"/>
      <w:outlineLvl w:val="2"/>
    </w:pPr>
    <w:rPr>
      <w:rFonts w:hAnsi="Arial Narrow" w:ascii="Arial Narrow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B67EA0"/>
    <w:rPr>
      <w:rFonts w:hAnsi="Arial Narrow" w:ascii="Arial Narrow"/>
      <w:b/>
      <w:sz w:val="24"/>
    </w:rPr>
  </w:style>
  <w:style w:styleId="Tekstbalonia" w:type="paragraph">
    <w:name w:val="Balloon Text"/>
    <w:basedOn w:val="Normal"/>
    <w:link w:val="TekstbaloniaChar"/>
    <w:rsid w:val="00E16B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6B9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D83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83124"/>
    <w:rPr>
      <w:sz w:val="24"/>
      <w:lang w:val="en-US"/>
    </w:rPr>
  </w:style>
  <w:style w:styleId="Podnoje" w:type="paragraph">
    <w:name w:val="footer"/>
    <w:basedOn w:val="Normal"/>
    <w:link w:val="PodnojeChar"/>
    <w:rsid w:val="00D83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3124"/>
    <w:rPr>
      <w:sz w:val="24"/>
      <w:lang w:val="en-US"/>
    </w:rPr>
  </w:style>
  <w:style w:customStyle="true" w:styleId="eSPISCCParagraphDefaultFont" w:type="character">
    <w:name w:val="eSPIS_CC_Paragraph Default Font"/>
    <w:rsid w:val="003A093A"/>
    <w:rPr>
      <w:rFonts w:eastAsia="Times New Roman" w:hAnsi="Times New Roman" w:ascii="Times New Roman"/>
      <w:noProof/>
      <w:color w:val="auto"/>
      <w:sz w:val="24"/>
      <w:szCs w:val="24"/>
      <w:bdr w:frame="true" w:space="0" w:sz="0" w:color="auto" w:val="non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31C7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9331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1C7"/>
    <w:rPr>
      <w:rFonts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31C7"/>
    <w:rPr>
      <w:rFonts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3" w:type="paragraph">
    <w:name w:val="heading 3"/>
    <w:basedOn w:val="Normal"/>
    <w:next w:val="Normal"/>
    <w:link w:val="Naslov3Char"/>
    <w:qFormat/>
    <w:rsid w:val="00B67EA0"/>
    <w:pPr>
      <w:keepNext/>
      <w:jc w:val="center"/>
      <w:outlineLvl w:val="2"/>
    </w:pPr>
    <w:rPr>
      <w:rFonts w:ascii="Arial Narrow" w:hAnsi="Arial Narrow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B67EA0"/>
    <w:rPr>
      <w:rFonts w:ascii="Arial Narrow" w:hAnsi="Arial Narrow"/>
      <w:b/>
      <w:sz w:val="24"/>
    </w:rPr>
  </w:style>
  <w:style w:styleId="Tekstbalonia" w:type="paragraph">
    <w:name w:val="Balloon Text"/>
    <w:basedOn w:val="Normal"/>
    <w:link w:val="TekstbaloniaChar"/>
    <w:rsid w:val="00E16B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6B9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D83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83124"/>
    <w:rPr>
      <w:sz w:val="24"/>
      <w:lang w:val="en-US"/>
    </w:rPr>
  </w:style>
  <w:style w:styleId="Podnoje" w:type="paragraph">
    <w:name w:val="footer"/>
    <w:basedOn w:val="Normal"/>
    <w:link w:val="PodnojeChar"/>
    <w:rsid w:val="00D83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3124"/>
    <w:rPr>
      <w:sz w:val="24"/>
      <w:lang w:val="en-US"/>
    </w:rPr>
  </w:style>
  <w:style w:customStyle="1" w:styleId="eSPISCCParagraphDefaultFont" w:type="character">
    <w:name w:val="eSPIS_CC_Paragraph Default Font"/>
    <w:rsid w:val="003A093A"/>
    <w:rPr>
      <w:rFonts w:ascii="Times New Roman" w:eastAsia="Times New Roman" w:hAnsi="Times New Roman"/>
      <w:noProof/>
      <w:color w:val="auto"/>
      <w:sz w:val="24"/>
      <w:szCs w:val="24"/>
      <w:bdr w:color="auto" w:frame="1" w:space="0" w:sz="0" w:val="non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31C7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9331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1C7"/>
    <w:rPr>
      <w:rFonts w:ascii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31C7"/>
    <w:rPr>
      <w:rFonts w:ascii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615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naredba Josipu Mađariću za Jovo Zorica</izvorni_sadrzaj>
    <derivirana_varijabla naziv="DomainObject.Primjedba_1">naredba Josipu Mađariću za Jovo Zorica</derivirana_varijabla>
  </DomainObject.Primjedba>
  <DomainObject.Oznaka>
    <izvorni_sadrzaj>St-529/2017-203</izvorni_sadrzaj>
    <derivirana_varijabla naziv="DomainObject.Oznaka_1">St-529/2017-203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VRHOVNOM SUDU - ŽALBA NA VTSU</izvorni_sadrzaj>
    <derivirana_varijabla naziv="DomainObject.Predmet.PrimjedbaSuca_1">SPIS NA VRHOVNOM SUDU - ŽALBA NA VTSU</derivirana_varijabla>
  </DomainObject.Predmet.PrimjedbaSuca>
  <DomainObject.Predmet.ProtustrankaFormated>
    <izvorni_sadrzaj>  ISTO dioničko društvo za usluge u stečaju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_1">  ISTO dioničko društvo za usluge u stečaju zastupanog po punomoćniku Stanko Makar; Odvjetničko društvo BRLEČIĆ &amp; partneri, javno trgovačko društvo za obavljanje odvjetničkih poslova; Stanko Makar, stečajni upravitelj; Željka Brlečić</derivirana_varijabla>
  </DomainObject.Predmet.ProtustrankaFormated>
  <DomainObject.Predmet.ProtustrankaFormatedOIB>
    <izvorni_sadrzaj>  ISTO dioničko društvo za usluge u stečaju, OIB 88502209643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OIB_1">  ISTO dioničko društvo za usluge u stečaju, OIB 88502209643 zastupanog po punomoćniku Stanko Makar; Odvjetničko društvo BRLEČIĆ &amp; partneri, javno trgovačko društvo za obavljanje odvjetničkih poslova; Stanko Makar, stečajni upravitelj; Željka Brlečić</derivirana_varijabla>
  </DomainObject.Predmet.ProtustrankaFormatedOIB>
  <DomainObject.Predmet.ProtustrankaFormatedWithAdress>
    <izvorni_sadrzaj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_1"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OIB_1"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rujna 2018.</izvorni_sadrzaj>
    <derivirana_varijabla naziv="DomainObject.Predmet.SpisIzvanSuda.DatumIzlazaSpisa_1">12.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_1">
      <item>ISTO dioničko društvo za usluge u stečaju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>
  <DomainObject.Predmet.ProtuStrankaListFormatedOIB>
    <izvorni_sadrzaj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OIB_1"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_1"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OIB_1"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Dajana Đurin, Nikole Jurišića 7, 43000 Bjelovar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Dajana Đurin, Nikole Jurišića 7, 43000 Bjelovar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Dajana Đurin, OIB 20632217031, Nikole Jurišića 7, 43000 Bjelovar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Trg kralja Petra Krešimira IV 2, 10000 Zagreb</item>
      <item>Petar Krnić, Mažuranićeva 11, 35000 Slavonski Brod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Dajana Đurin, OIB 20632217031, Nikole Jurišića 7, 43000 Bjelovar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Trg kralja Petra Krešimira IV 2, 10000 Zagreb</item>
      <item>Petar Krnić, Mažuranićeva 11, 35000 Slavonski Brod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St-529/2017-203</izvorni_sadrzaj>
    <derivirana_varijabla naziv="DomainObject.PoslovniBrojDokumenta_1">St-529/2017-203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Dajana Đurin, OIB 20632217031, Nikole Jurišića 7,43000 Bjelovar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Trg kralja Petra Krešimira IV 2,10000 Zagreb</item>
      <item>Petar Krnić, Mažuranićeva 11,35000 Slavonski Brod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Dajana Đurin, OIB 20632217031, Nikole Jurišića 7,43000 Bjelovar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Trg kralja Petra Krešimira IV 2,10000 Zagreb</item>
      <item>Petar Krnić, Mažuranićeva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20632217031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null</item>
      <item>, OIB null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20632217031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St-529/2017-205</izvorni_sadrzaj>
    <derivirana_varijabla naziv="DomainObject.PredzadnjaOdlukaIzPredmeta.Oznaka_1">St-529/2017-205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6BF0F-FAA2-4AB6-8C89-5653997C4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1341</properties:Characters>
  <properties:Lines>54</properties:Lines>
  <properties:Paragraphs>19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1623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2017-07-07T09:08:00Z</dcterms:created>
  <dc:creator>Turek Nevenka</dc:creator>
  <cp:lastModifiedBy>Tihana Martinez</cp:lastModifiedBy>
  <cp:lastPrinted>2018-10-29T12:11:00Z</cp:lastPrinted>
  <dcterms:modified xmlns:xsi="http://www.w3.org/2001/XMLSchema-instance" xsi:type="dcterms:W3CDTF">2018-10-29T12:11:00Z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St-529/2017-203 / Odluka - Zaključak (St-529-17-203-Zaključak-naređuje se dostava punomoći Josipu Mađariću za vjerovnika J.Zorica-29.10.18..docx)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