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d5f9" w14:paraId="23fd5f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St-299/2016-2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INFO PROJEKT jednostavno društvo s ograničenom odgovornošću  za usluge i trgovinu, Hercegovac, Hrvatskih branitelja 16 A, OIB: 72882816659, MBS: 010084427, dana 6. veljače 2017. godine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INFO PROJEKT jednostavno društvo s ograničenom odgovornošću  za usluge i trgovinu, Hercegovac, Hrvatskih branitelja 16 A, OIB: 72882816659, MBS: 010084427.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10,30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zakonski zastupnik dužnika Boris Pereš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Borisu </w:t>
      </w:r>
      <w:proofErr w:type="spellStart"/>
      <w:r>
        <w:rPr>
          <w:rFonts w:cs="Times New Roman" w:eastAsia="Times New Roman"/>
          <w:szCs w:val="20"/>
          <w:lang w:eastAsia="hr-HR"/>
        </w:rPr>
        <w:t>Perešu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415 dana u ukupnom iznosu od 196.438,18 kn. Također je u prijedlogu navedeno da dužnik ima jednu zaposlenu osobu, a da u Jedinstvenom registru računa nema otvoren račun.  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St-299/2016-2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25A47" w:rsidP="00525A47" w:rsidR="00525A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525A47" w:rsidP="00525A47" w:rsidR="00525A4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525A47" w:rsidP="00525A47" w:rsidR="00525A47">
      <w:pPr>
        <w:pStyle w:val="Bezproreda"/>
      </w:pPr>
      <w:r>
        <w:t>2. Sc. ročište</w:t>
      </w:r>
    </w:p>
    <w:p w:rsidRDefault="00525A47" w:rsidP="00525A47" w:rsidR="00525A47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525A4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A4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82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St-299/2016-2</izvorni_sadrzaj>
    <derivirana_varijabla naziv="DomainObject.Oznaka_1">St-299/2016-2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PROJEKT jednostavno društvo s ograničenom odgovornošću za usluge i trgovinu, Hercegovac</izvorni_sadrzaj>
    <derivirana_varijabla naziv="DomainObject.Predmet.ProtustrankaFormated_1">  INFO PROJEKT jednostavno društvo s ograničenom odgovornošću za usluge i trgovinu, Hercegovac</derivirana_varijabla>
  </DomainObject.Predmet.ProtustrankaFormated>
  <DomainObject.Predmet.ProtustrankaFormatedOIB>
    <izvorni_sadrzaj>  INFO PROJEKT jednostavno društvo s ograničenom odgovornošću za usluge i trgovinu, Hercegovac, OIB 72882816659</izvorni_sadrzaj>
    <derivirana_varijabla naziv="DomainObject.Predmet.ProtustrankaFormatedOIB_1">  INFO PROJEKT jednostavno društvo s ograničenom odgovornošću za usluge i trgovinu, Hercegovac, OIB 72882816659</derivirana_varijabla>
  </DomainObject.Predmet.ProtustrankaFormatedOIB>
  <DomainObject.Predmet.ProtustrankaFormatedWithAdress>
    <izvorni_sadrzaj> INFO PROJEKT jednostavno društvo s ograničenom odgovornošću za usluge i trgovinu, Hercegovac, Hrvatskih branitelja 16 A, 43280 Hercegovac</izvorni_sadrzaj>
    <derivirana_varijabla naziv="DomainObject.Predmet.ProtustrankaFormatedWithAdress_1"> INFO PROJEKT jednostavno društvo s ograničenom odgovornošću za usluge i trgovinu, Hercegovac, Hrvatskih branitelja 16 A, 43280 Hercegovac</derivirana_varijabla>
  </DomainObject.Predmet.ProtustrankaFormatedWithAdress>
  <DomainObject.Predmet.ProtustrankaFormatedWithAdressOIB>
    <izvorni_sadrzaj> INFO PROJEKT jednostavno društvo s ograničenom odgovornošću za usluge i trgovinu, Hercegovac, OIB 72882816659, Hrvatskih branitelja 16 A, 43280 Hercegovac</izvorni_sadrzaj>
    <derivirana_varijabla naziv="DomainObject.Predmet.ProtustrankaFormatedWithAdressOIB_1"> INFO PROJEKT jednostavno društvo s ograničenom odgovornošću za usluge i trgovinu, Hercegovac, OIB 72882816659, Hrvatskih branitelja 16 A, 43280 Hercegovac</derivirana_varijabla>
  </DomainObject.Predmet.ProtustrankaFormatedWithAdressOIB>
  <DomainObject.Predmet.ProtustrankaWithAdress>
    <izvorni_sadrzaj>INFO PROJEKT jednostavno društvo s ograničenom odgovornošću za usluge i trgovinu, Hercegovac Hrvatskih branitelja 16 A, 43280 Hercegovac</izvorni_sadrzaj>
    <derivirana_varijabla naziv="DomainObject.Predmet.ProtustrankaWithAdress_1">INFO PROJEKT jednostavno društvo s ograničenom odgovornošću za usluge i trgovinu, Hercegovac Hrvatskih branitelja 16 A, 43280 Hercegovac</derivirana_varijabla>
  </DomainObject.Predmet.ProtustrankaWithAdress>
  <DomainObject.Predmet.ProtustrankaWithAdressOIB>
    <izvorni_sadrzaj>INFO PROJEKT jednostavno društvo s ograničenom odgovornošću za usluge i trgovinu, Hercegovac, OIB 72882816659, Hrvatskih branitelja 16 A, 43280 Hercegovac</izvorni_sadrzaj>
    <derivirana_varijabla naziv="DomainObject.Predmet.ProtustrankaWithAdressOIB_1">INFO PROJEKT jednostavno društvo s ograničenom odgovornošću za usluge i trgovinu, Hercegovac, OIB 72882816659, Hrvatskih branitelja 16 A, 43280 Hercegovac</derivirana_varijabla>
  </DomainObject.Predmet.ProtustrankaWithAdressOIB>
  <DomainObject.Predmet.ProtustrankaNazivFormated>
    <izvorni_sadrzaj>INFO PROJEKT jednostavno društvo s ograničenom odgovornošću za usluge i trgovinu, Hercegovac</izvorni_sadrzaj>
    <derivirana_varijabla naziv="DomainObject.Predmet.ProtustrankaNazivFormated_1">INFO PROJEKT jednostavno društvo s ograničenom odgovornošću za usluge i trgovinu, Hercegovac</derivirana_varijabla>
  </DomainObject.Predmet.ProtustrankaNazivFormated>
  <DomainObject.Predmet.ProtustrankaNazivFormatedOIB>
    <izvorni_sadrzaj>INFO PROJEKT jednostavno društvo s ograničenom odgovornošću za usluge i trgovinu, Hercegovac, OIB 72882816659</izvorni_sadrzaj>
    <derivirana_varijabla naziv="DomainObject.Predmet.ProtustrankaNazivFormatedOIB_1">INFO PROJEKT jednostavno društvo s ograničenom odgovornošću za usluge i trgovinu, Hercegovac, OIB 72882816659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PROJEKT jednostavno društvo s ograničenom odgovornošću za usluge i trgovinu, Hercegovac</item>
    </izvorni_sadrzaj>
    <derivirana_varijabla naziv="DomainObject.Predmet.ProtuStrankaListFormated_1">
      <item>INFO PROJEKT jednostavno društvo s ograničenom odgovornošću za usluge i trgovinu, Hercegovac</item>
    </derivirana_varijabla>
  </DomainObject.Predmet.ProtuStrankaListFormated>
  <DomainObject.Predmet.ProtuStrankaListFormatedOIB>
    <izvorni_sadrzaj>
      <item>INFO PROJEKT jednostavno društvo s ograničenom odgovornošću za usluge i trgovinu, Hercegovac, OIB 72882816659</item>
    </izvorni_sadrzaj>
    <derivirana_varijabla naziv="DomainObject.Predmet.ProtuStrankaListFormatedOIB_1">
      <item>INFO PROJEKT jednostavno društvo s ograničenom odgovornošću za usluge i trgovinu, Hercegovac, OIB 72882816659</item>
    </derivirana_varijabla>
  </DomainObject.Predmet.ProtuStrankaListFormatedOIB>
  <DomainObject.Predmet.ProtuStrankaListFormatedWithAdress>
    <izvorni_sadrzaj>
      <item>INFO PROJEKT jednostavno društvo s ograničenom odgovornošću za usluge i trgovinu, Hercegovac, Hrvatskih branitelja 16 A, 43280 Hercegovac</item>
    </izvorni_sadrzaj>
    <derivirana_varijabla naziv="DomainObject.Predmet.ProtuStrankaListFormatedWithAdress_1">
      <item>INFO PROJEKT jednostavno društvo s ograničenom odgovornošću za usluge i trgovinu, Hercegovac, Hrvatskih branitelja 16 A, 43280 Hercegovac</item>
    </derivirana_varijabla>
  </DomainObject.Predmet.ProtuStrankaListFormatedWithAdress>
  <DomainObject.Predmet.ProtuStrankaListFormatedWithAdressOIB>
    <izvorni_sadrzaj>
      <item>INFO PROJEKT jednostavno društvo s ograničenom odgovornošću za usluge i trgovinu, Hercegovac, OIB 72882816659, Hrvatskih branitelja 16 A, 43280 Hercegovac</item>
    </izvorni_sadrzaj>
    <derivirana_varijabla naziv="DomainObject.Predmet.ProtuStrankaListFormatedWithAdressOIB_1">
      <item>INFO PROJEKT jednostavno društvo s ograničenom odgovornošću za usluge i trgovinu, Hercegovac, OIB 72882816659, Hrvatskih branitelja 16 A, 43280 Hercegovac</item>
    </derivirana_varijabla>
  </DomainObject.Predmet.ProtuStrankaListFormatedWithAdressOIB>
  <DomainObject.Predmet.ProtuStrankaListNazivFormated>
    <izvorni_sadrzaj>
      <item>INFO PROJEKT jednostavno društvo s ograničenom odgovornošću za usluge i trgovinu, Hercegovac</item>
    </izvorni_sadrzaj>
    <derivirana_varijabla naziv="DomainObject.Predmet.ProtuStrankaListNazivFormated_1">
      <item>INFO PROJEKT jednostavno društvo s ograničenom odgovornošću za usluge i trgovinu, Hercegovac</item>
    </derivirana_varijabla>
  </DomainObject.Predmet.ProtuStrankaListNazivFormated>
  <DomainObject.Predmet.ProtuStrankaListNazivFormatedOIB>
    <izvorni_sadrzaj>
      <item>INFO PROJEKT jednostavno društvo s ograničenom odgovornošću za usluge i trgovinu, Hercegovac, OIB 72882816659</item>
    </izvorni_sadrzaj>
    <derivirana_varijabla naziv="DomainObject.Predmet.ProtuStrankaListNazivFormatedOIB_1">
      <item>INFO PROJEKT jednostavno društvo s ograničenom odgovornošću za usluge i trgovinu, Hercegovac, OIB 72882816659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St-299/2016-2</izvorni_sadrzaj>
    <derivirana_varijabla naziv="DomainObject.PoslovniBrojDokumenta_1">St-299/2016-2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PROJEKT jednostavno društvo s ograničenom odgovornošću za usluge i trgovinu, Hercegovac</izvorni_sadrzaj>
    <derivirana_varijabla naziv="DomainObject.Predmet.ProtustrankaIDrugi_1">INFO PROJEKT jednostavno društvo s ograničenom odgovornošću za usluge i trgovinu, Hercegovac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PROJEKT jednostavno društvo s ograničenom odgovornošću za usluge i trgovinu, Hercegovac, OIB 72882816659, Hrvatskih branitelja 16 A, 43280 Hercegovac</izvorni_sadrzaj>
    <derivirana_varijabla naziv="DomainObject.Predmet.ProtustrankaIDrugiAdressOIB_1">INFO PROJEKT jednostavno društvo s ograničenom odgovornošću za usluge i trgovinu, Hercegovac, OIB 72882816659, Hrvatskih branitelja 16 A,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PROJEKT jednostavno društvo s ograničenom odgovornošću za usluge i trgovinu, Hercegovac</item>
    </izvorni_sadrzaj>
    <derivirana_varijabla naziv="DomainObject.Predmet.SudioniciListNaziv_1">
      <item>FINA, RC ZAGREB, Podružnica Bjelovar</item>
      <item>INFO PROJEKT jednostavno društvo s ograničenom odgovornošću za usluge i trgovinu, Hercegovac</item>
    </derivirana_varijabla>
  </DomainObject.Predmet.SudioniciListNaziv>
  <DomainObject.Predmet.SudioniciListAdressOIB>
    <izvorni_sadrzaj>
      <item>FINA, RC ZAGREB, Podružnica Bjelovar, OIB 85821130368, F. Supila 4,43000 Bjelovar</item>
      <item>INFO PROJEKT jednostavno društvo s ograničenom odgovornošću za usluge i trgovinu, Hercegovac, OIB 72882816659, Hrvatskih branitelja 16 A,43280 Hercegovac</item>
    </izvorni_sadrzaj>
    <derivirana_varijabla naziv="DomainObject.Predmet.SudioniciListAdressOIB_1">
      <item>FINA, RC ZAGREB, Podružnica Bjelovar, OIB 85821130368, F. Supila 4,43000 Bjelovar</item>
      <item>INFO PROJEKT jednostavno društvo s ograničenom odgovornošću za usluge i trgovinu, Hercegovac, OIB 72882816659, Hrvatskih branitelja 16 A,43280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F8B95-7B1C-4474-ADA8-7D471C1EC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2737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