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7b45" w14:paraId="fd67b45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AA2127">
        <w:t>426</w:t>
      </w:r>
      <w:r w:rsidR="007F19C5">
        <w:t>/17</w:t>
      </w:r>
      <w:r w:rsidR="0072710A">
        <w:t>-</w:t>
      </w:r>
      <w:r w:rsidR="00AA2127">
        <w:t>2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AA2127">
        <w:t>RH Ministarstvo financija, Porezna uprava Podružni ured Slavonija i Baranja</w:t>
      </w:r>
      <w:r w:rsidR="00F24BBF" w:rsidRPr="00810FE8">
        <w:t xml:space="preserve">, za otvaranje stečajnog  postupka nad dužnikom </w:t>
      </w:r>
      <w:r w:rsidR="00AA2127">
        <w:t>MARETA d.o.o. Zmajevac, Planina 91/a, MBS: 030084602, OIB: 18333383052</w:t>
      </w:r>
      <w:r w:rsidR="0072710A">
        <w:t xml:space="preserve">, </w:t>
      </w:r>
      <w:r w:rsidR="003B4C28">
        <w:t xml:space="preserve">dana </w:t>
      </w:r>
      <w:r w:rsidR="007F19C5">
        <w:t>2</w:t>
      </w:r>
      <w:r w:rsidR="00AA2127">
        <w:t>7</w:t>
      </w:r>
      <w:r w:rsidR="007F19C5">
        <w:t>. ožujka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AA2127">
        <w:t>Marijan Marinčić, Zmajevac, Planina 91/a, OIB: 25460309750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AA2127">
        <w:t>426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AA2127">
        <w:t>MARETA d.o.o. Zmajevac, Planina 91/a, MBS: 030084602, OIB: 18333383052</w:t>
      </w:r>
      <w:r w:rsidR="00EE3DEE">
        <w:t xml:space="preserve">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</w:t>
      </w:r>
      <w:r w:rsidR="00AA2127">
        <w:t>Marijan Marinčić, Zmajevac, Planina 91/a, OIB: 25460309750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AA2127">
        <w:t>Marijan Marinčić, Zmajevac, Planina 91/a, OIB: 25460309750</w:t>
      </w:r>
      <w:r w:rsidR="00A276A6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EE3DEE">
        <w:t>Marija Mišinec, OIB: 14135684324, Brijest, Usorska 42</w:t>
      </w:r>
      <w:r w:rsidR="00AA2127" w:rsidRPr="00AA2127">
        <w:t xml:space="preserve"> </w:t>
      </w:r>
      <w:r w:rsidR="00AA2127">
        <w:t>Marijan Marinčić, Zmajevac, Planina 91/a, OIB: 25460309750</w:t>
      </w:r>
      <w:r w:rsidR="00B37A22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EE3DEE">
        <w:t>4</w:t>
      </w:r>
      <w:r w:rsidR="00AA2127">
        <w:t>26</w:t>
      </w:r>
      <w:r w:rsidR="00A276A6">
        <w:t>/17</w:t>
      </w:r>
      <w:r w:rsidR="00AA2127">
        <w:t>-2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AA2127">
        <w:t>Marijan Marinčić, Zmajevac, Planina 91/a, OIB: 25460309750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A2127">
        <w:t>27</w:t>
      </w:r>
      <w:r w:rsidR="00A276A6">
        <w:t>. ožujka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A2127">
        <w:t>27/4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189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21897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1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1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MARETA d.o.o. za promet roba i usluga</izvorni_sadrzaj>
    <derivirana_varijabla naziv="DomainObject.Predmet.ProtustrankaFormated_1">  MARETA d.o.o. za promet roba i usluga</derivirana_varijabla>
  </DomainObject.Predmet.ProtustrankaFormated>
  <DomainObject.Predmet.ProtustrankaFormatedOIB>
    <izvorni_sadrzaj>  MARETA d.o.o. za promet roba i usluga, OIB 18333383052</izvorni_sadrzaj>
    <derivirana_varijabla naziv="DomainObject.Predmet.ProtustrankaFormatedOIB_1">  MARETA d.o.o. za promet roba i usluga, OIB 18333383052</derivirana_varijabla>
  </DomainObject.Predmet.ProtustrankaFormatedOIB>
  <DomainObject.Predmet.ProtustrankaFormatedWithAdress>
    <izvorni_sadrzaj> MARETA d.o.o. za promet roba i usluga, Planina 91A, 31307 Zmajevac</izvorni_sadrzaj>
    <derivirana_varijabla naziv="DomainObject.Predmet.ProtustrankaFormatedWithAdress_1"> MARETA d.o.o. za promet roba i usluga, Planina 91A, 31307 Zmajevac</derivirana_varijabla>
  </DomainObject.Predmet.ProtustrankaFormatedWithAdress>
  <DomainObject.Predmet.ProtustrankaFormatedWithAdressOIB>
    <izvorni_sadrzaj> MARETA d.o.o. za promet roba i usluga, OIB 18333383052, Planina 91A, 31307 Zmajevac</izvorni_sadrzaj>
    <derivirana_varijabla naziv="DomainObject.Predmet.ProtustrankaFormatedWithAdressOIB_1"> MARETA d.o.o. za promet roba i usluga, OIB 18333383052, Planina 91A, 31307 Zmajevac</derivirana_varijabla>
  </DomainObject.Predmet.ProtustrankaFormatedWithAdressOIB>
  <DomainObject.Predmet.ProtustrankaWithAdress>
    <izvorni_sadrzaj>MARETA d.o.o. za promet roba i usluga Planina 91A, 31307 Zmajevac</izvorni_sadrzaj>
    <derivirana_varijabla naziv="DomainObject.Predmet.ProtustrankaWithAdress_1">MARETA d.o.o. za promet roba i usluga Planina 91A, 31307 Zmajevac</derivirana_varijabla>
  </DomainObject.Predmet.ProtustrankaWithAdress>
  <DomainObject.Predmet.ProtustrankaWithAdressOIB>
    <izvorni_sadrzaj>MARETA d.o.o. za promet roba i usluga, OIB 18333383052, Planina 91A, 31307 Zmajevac</izvorni_sadrzaj>
    <derivirana_varijabla naziv="DomainObject.Predmet.ProtustrankaWithAdressOIB_1">MARETA d.o.o. za promet roba i usluga, OIB 18333383052, Planina 91A, 31307 Zmajevac</derivirana_varijabla>
  </DomainObject.Predmet.ProtustrankaWithAdressOIB>
  <DomainObject.Predmet.ProtustrankaNazivFormated>
    <izvorni_sadrzaj>MARETA d.o.o. za promet roba i usluga</izvorni_sadrzaj>
    <derivirana_varijabla naziv="DomainObject.Predmet.ProtustrankaNazivFormated_1">MARETA d.o.o. za promet roba i usluga</derivirana_varijabla>
  </DomainObject.Predmet.ProtustrankaNazivFormated>
  <DomainObject.Predmet.ProtustrankaNazivFormatedOIB>
    <izvorni_sadrzaj>MARETA d.o.o. za promet roba i usluga, OIB 18333383052</izvorni_sadrzaj>
    <derivirana_varijabla naziv="DomainObject.Predmet.ProtustrankaNazivFormatedOIB_1">MARETA d.o.o. za promet roba i usluga, OIB 18333383052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MARETA d.o.o. za promet roba i usluga</item>
    </izvorni_sadrzaj>
    <derivirana_varijabla naziv="DomainObject.Predmet.ProtuStrankaListFormated_1">
      <item>MARETA d.o.o. za promet roba i usluga</item>
    </derivirana_varijabla>
  </DomainObject.Predmet.ProtuStrankaListFormated>
  <DomainObject.Predmet.ProtuStrankaListFormatedOIB>
    <izvorni_sadrzaj>
      <item>MARETA d.o.o. za promet roba i usluga, OIB 18333383052</item>
    </izvorni_sadrzaj>
    <derivirana_varijabla naziv="DomainObject.Predmet.ProtuStrankaListFormatedOIB_1">
      <item>MARETA d.o.o. za promet roba i usluga, OIB 18333383052</item>
    </derivirana_varijabla>
  </DomainObject.Predmet.ProtuStrankaListFormatedOIB>
  <DomainObject.Predmet.ProtuStrankaListFormatedWithAdress>
    <izvorni_sadrzaj>
      <item>MARETA d.o.o. za promet roba i usluga, Planina 91A, 31307 Zmajevac</item>
    </izvorni_sadrzaj>
    <derivirana_varijabla naziv="DomainObject.Predmet.ProtuStrankaListFormatedWithAdress_1">
      <item>MARETA d.o.o. za promet roba i usluga, Planina 91A, 31307 Zmajevac</item>
    </derivirana_varijabla>
  </DomainObject.Predmet.ProtuStrankaListFormatedWithAdress>
  <DomainObject.Predmet.ProtuStrankaListFormatedWithAdressOIB>
    <izvorni_sadrzaj>
      <item>MARETA d.o.o. za promet roba i usluga, OIB 18333383052, Planina 91A, 31307 Zmajevac</item>
    </izvorni_sadrzaj>
    <derivirana_varijabla naziv="DomainObject.Predmet.ProtuStrankaListFormatedWithAdressOIB_1">
      <item>MARETA d.o.o. za promet roba i usluga, OIB 18333383052, Planina 91A, 31307 Zmajevac</item>
    </derivirana_varijabla>
  </DomainObject.Predmet.ProtuStrankaListFormatedWithAdressOIB>
  <DomainObject.Predmet.ProtuStrankaListNazivFormated>
    <izvorni_sadrzaj>
      <item>MARETA d.o.o. za promet roba i usluga</item>
    </izvorni_sadrzaj>
    <derivirana_varijabla naziv="DomainObject.Predmet.ProtuStrankaListNazivFormated_1">
      <item>MARETA d.o.o. za promet roba i usluga</item>
    </derivirana_varijabla>
  </DomainObject.Predmet.ProtuStrankaListNazivFormated>
  <DomainObject.Predmet.ProtuStrankaListNazivFormatedOIB>
    <izvorni_sadrzaj>
      <item>MARETA d.o.o. za promet roba i usluga, OIB 18333383052</item>
    </izvorni_sadrzaj>
    <derivirana_varijabla naziv="DomainObject.Predmet.ProtuStrankaListNazivFormatedOIB_1">
      <item>MARETA d.o.o. za promet roba i usluga, OIB 18333383052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MARETA d.o.o. za promet roba i usluga</izvorni_sadrzaj>
    <derivirana_varijabla naziv="DomainObject.Predmet.ProtustrankaIDrugi_1">MARETA d.o.o. za promet roba i usluga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MARETA d.o.o. za promet roba i usluga, OIB 18333383052, Planina 91A, 31307 Zmajevac</izvorni_sadrzaj>
    <derivirana_varijabla naziv="DomainObject.Predmet.ProtustrankaIDrugiAdressOIB_1">MARETA d.o.o. za promet roba i usluga, OIB 18333383052, Planina 91A,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MARETA d.o.o. za promet roba i usluga</item>
      <item>RH MF POREZNA UPRAVA</item>
    </izvorni_sadrzaj>
    <derivirana_varijabla naziv="DomainObject.Predmet.SudioniciListNaziv_1">
      <item>MARETA d.o.o. za promet roba i usluga</item>
      <item>RH MF POREZNA UPRAVA</item>
    </derivirana_varijabla>
  </DomainObject.Predmet.SudioniciListNaziv>
  <DomainObject.Predmet.SudioniciListAdressOIB>
    <izvorni_sadrzaj>
      <item>MARETA d.o.o. za promet roba i usluga, OIB 18333383052, Planina 91A,31307 Zmajevac</item>
      <item>RH MF POREZNA UPRAVA, OIB 18683136487</item>
    </izvorni_sadrzaj>
    <derivirana_varijabla naziv="DomainObject.Predmet.SudioniciListAdressOIB_1">
      <item>MARETA d.o.o. za promet roba i usluga, OIB 18333383052, Planina 91A,31307 Zmajevac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18333383052</item>
      <item>, OIB 18683136487</item>
    </izvorni_sadrzaj>
    <derivirana_varijabla naziv="DomainObject.Predmet.SudioniciListNazivOIB_1">
      <item>, OIB 18333383052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39DCE-65CF-4026-8AF3-6B6C6F432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2515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2017-03-27T06:07:00Z</dcterms:created>
  <dc:creator>hermanj</dc:creator>
  <cp:lastModifiedBy>Žana Bem</cp:lastModifiedBy>
  <cp:lastPrinted>2015-11-27T13:34:00Z</cp:lastPrinted>
  <dcterms:modified xmlns:xsi="http://www.w3.org/2001/XMLSchema-instance" xsi:type="dcterms:W3CDTF">2017-03-27T06:12:00Z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