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2dbd" w14:paraId="1d92dbd" w:rsidRDefault="00070F82" w:rsidR="00171938" w:rsidRPr="007C6AC4">
      <w:pPr>
        <w15:collapsed w:val="false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</w:t>
      </w:r>
      <w:proofErr w:type="spellStart"/>
      <w:r w:rsidRPr="007C6AC4">
        <w:t>Amruševa</w:t>
      </w:r>
      <w:proofErr w:type="spellEnd"/>
      <w:r w:rsidRPr="007C6AC4">
        <w:t xml:space="preserve">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4C46AF" w:rsidP="00B356A8" w:rsidR="00B356A8" w:rsidRPr="007C6AC4">
      <w:pPr>
        <w:jc w:val="right"/>
      </w:pPr>
      <w:proofErr w:type="spellStart"/>
      <w:r>
        <w:t>20</w:t>
      </w:r>
      <w:proofErr w:type="spellEnd"/>
      <w:r>
        <w:t xml:space="preserve"> St</w:t>
      </w:r>
      <w:r w:rsidR="000F4932">
        <w:t>-</w:t>
      </w:r>
      <w:proofErr w:type="spellStart"/>
      <w:r w:rsidR="00E065E2">
        <w:t>2520</w:t>
      </w:r>
      <w:proofErr w:type="spellEnd"/>
      <w:r w:rsidR="00E01953" w:rsidRPr="007C6AC4">
        <w:t>/</w:t>
      </w:r>
      <w:proofErr w:type="spellStart"/>
      <w:r w:rsidR="00E065E2">
        <w:t>16</w:t>
      </w:r>
      <w:proofErr w:type="spellEnd"/>
      <w:r w:rsidR="00E01953" w:rsidRPr="007C6AC4">
        <w:t>-</w:t>
      </w:r>
      <w:proofErr w:type="spellStart"/>
      <w:r w:rsidR="00DC2616">
        <w:t>10</w:t>
      </w:r>
      <w:proofErr w:type="spellEnd"/>
    </w:p>
    <w:p w:rsidRDefault="008E6857" w:rsidP="00B356A8" w:rsidR="008E6857" w:rsidRPr="007C6AC4">
      <w:pPr>
        <w:jc w:val="right"/>
      </w:pPr>
    </w:p>
    <w:p w:rsidRDefault="00DB66BA" w:rsidP="00DB66BA" w:rsidR="00DB66BA" w:rsidRPr="007C6AC4">
      <w:pPr>
        <w:jc w:val="center"/>
      </w:pPr>
      <w:r w:rsidRPr="007C6AC4">
        <w:t>U  I M E  R E P U B L I K E    H R V A T S K E</w:t>
      </w:r>
    </w:p>
    <w:p w:rsidRDefault="00DB66BA" w:rsidP="00B356A8" w:rsidR="00DB66BA" w:rsidRPr="007C6AC4">
      <w:pPr>
        <w:jc w:val="right"/>
      </w:pPr>
    </w:p>
    <w:p w:rsidRDefault="00B356A8" w:rsidP="00B356A8" w:rsidR="00B356A8" w:rsidRPr="007C6AC4">
      <w:pPr>
        <w:jc w:val="center"/>
      </w:pPr>
      <w:r w:rsidRPr="007C6AC4">
        <w:t>R J E Š E N J E</w:t>
      </w:r>
    </w:p>
    <w:p w:rsidRDefault="00B356A8" w:rsidP="00B356A8" w:rsidR="00B356A8" w:rsidRPr="007C6AC4">
      <w:pPr>
        <w:jc w:val="center"/>
      </w:pPr>
      <w:r w:rsidRPr="007C6AC4">
        <w:t xml:space="preserve">  </w:t>
      </w:r>
    </w:p>
    <w:p w:rsidRDefault="00B356A8" w:rsidP="00B356A8" w:rsidR="00B356A8" w:rsidRPr="007C6AC4">
      <w:pPr>
        <w:jc w:val="both"/>
      </w:pPr>
      <w:r w:rsidRPr="007C6AC4">
        <w:tab/>
        <w:t xml:space="preserve">TRGOVAČKI SUD U </w:t>
      </w:r>
      <w:proofErr w:type="spellStart"/>
      <w:r w:rsidRPr="007C6AC4">
        <w:t>ZAGREB</w:t>
      </w:r>
      <w:proofErr w:type="spellEnd"/>
      <w:r w:rsidRPr="007C6AC4">
        <w:t>, po sucu pojedincu Luciji Butigan, postupajući po prijedlogu dužnika</w:t>
      </w:r>
      <w:r w:rsidR="007C6AC4" w:rsidRPr="007C6AC4">
        <w:t xml:space="preserve"> </w:t>
      </w:r>
      <w:proofErr w:type="spellStart"/>
      <w:r w:rsidR="00E065E2" w:rsidRPr="000E11B1">
        <w:t>VODOPROMET</w:t>
      </w:r>
      <w:proofErr w:type="spellEnd"/>
      <w:r w:rsidR="00E065E2" w:rsidRPr="000E11B1">
        <w:t xml:space="preserve"> M&amp;B d.o.o., Velika Buna (</w:t>
      </w:r>
      <w:r w:rsidR="00E065E2">
        <w:t>Velika Gorica</w:t>
      </w:r>
      <w:r w:rsidR="00E065E2" w:rsidRPr="000E11B1">
        <w:t xml:space="preserve">), </w:t>
      </w:r>
      <w:proofErr w:type="spellStart"/>
      <w:r w:rsidR="00E065E2" w:rsidRPr="000E11B1">
        <w:t>Seljine</w:t>
      </w:r>
      <w:proofErr w:type="spellEnd"/>
      <w:r w:rsidR="00E065E2" w:rsidRPr="000E11B1">
        <w:t xml:space="preserve"> Brigade </w:t>
      </w:r>
      <w:proofErr w:type="spellStart"/>
      <w:r w:rsidR="00E065E2" w:rsidRPr="000E11B1">
        <w:t>33</w:t>
      </w:r>
      <w:proofErr w:type="spellEnd"/>
      <w:r w:rsidR="00E065E2" w:rsidRPr="000E11B1">
        <w:t xml:space="preserve">,  </w:t>
      </w:r>
      <w:proofErr w:type="spellStart"/>
      <w:r w:rsidR="00E065E2" w:rsidRPr="000E11B1">
        <w:t>OIB</w:t>
      </w:r>
      <w:proofErr w:type="spellEnd"/>
      <w:r w:rsidR="00E065E2" w:rsidRPr="000E11B1">
        <w:t>:</w:t>
      </w:r>
      <w:proofErr w:type="spellStart"/>
      <w:r w:rsidR="00E065E2" w:rsidRPr="000E11B1">
        <w:t>93887154381</w:t>
      </w:r>
      <w:proofErr w:type="spellEnd"/>
      <w:r w:rsidR="004D7BFC">
        <w:t>,</w:t>
      </w:r>
      <w:r w:rsidR="00A43631" w:rsidRPr="007C6AC4">
        <w:t xml:space="preserve"> za sklapanje </w:t>
      </w:r>
      <w:proofErr w:type="spellStart"/>
      <w:r w:rsidR="00A43631" w:rsidRPr="007C6AC4">
        <w:t>predstečajne</w:t>
      </w:r>
      <w:proofErr w:type="spellEnd"/>
      <w:r w:rsidR="00A43631" w:rsidRPr="007C6AC4">
        <w:t xml:space="preserve"> nagodbe, dana </w:t>
      </w:r>
      <w:proofErr w:type="spellStart"/>
      <w:r w:rsidR="00661373">
        <w:t>10</w:t>
      </w:r>
      <w:proofErr w:type="spellEnd"/>
      <w:r w:rsidR="008E6857" w:rsidRPr="007C6AC4">
        <w:t xml:space="preserve">. </w:t>
      </w:r>
      <w:r w:rsidR="00E065E2">
        <w:t>listopada</w:t>
      </w:r>
      <w:r w:rsidR="008E6857" w:rsidRPr="007C6AC4">
        <w:t xml:space="preserve"> </w:t>
      </w:r>
      <w:proofErr w:type="spellStart"/>
      <w:r w:rsidR="004C46AF">
        <w:t>2016</w:t>
      </w:r>
      <w:proofErr w:type="spellEnd"/>
      <w:r w:rsidR="00A43631" w:rsidRPr="007C6AC4">
        <w:t>.</w:t>
      </w:r>
    </w:p>
    <w:p w:rsidRDefault="0064323D" w:rsidP="00B356A8" w:rsidR="0064323D" w:rsidRPr="007C6AC4">
      <w:pPr>
        <w:jc w:val="center"/>
      </w:pPr>
    </w:p>
    <w:p w:rsidRDefault="00AB63BA" w:rsidP="00B356A8" w:rsidR="0038221B" w:rsidRPr="007C6AC4">
      <w:pPr>
        <w:jc w:val="center"/>
      </w:pPr>
      <w:r w:rsidRPr="007C6AC4">
        <w:t>r i j e š i o   j e</w:t>
      </w:r>
    </w:p>
    <w:p w:rsidRDefault="0038221B" w:rsidR="0038221B" w:rsidRPr="007C6AC4"/>
    <w:p w:rsidRDefault="00DB60DA" w:rsidP="00DB60DA" w:rsidR="00F333E3">
      <w:pPr>
        <w:ind w:hanging="284" w:left="284"/>
        <w:jc w:val="both"/>
      </w:pPr>
      <w:r>
        <w:t>I.</w:t>
      </w:r>
      <w:r>
        <w:tab/>
      </w:r>
      <w:r w:rsidR="00F333E3" w:rsidRPr="007C6AC4">
        <w:t xml:space="preserve">Odobrava se sklopljena </w:t>
      </w:r>
      <w:proofErr w:type="spellStart"/>
      <w:r w:rsidR="00F333E3" w:rsidRPr="007C6AC4">
        <w:t>predstečajna</w:t>
      </w:r>
      <w:proofErr w:type="spellEnd"/>
      <w:r w:rsidR="00F333E3" w:rsidRPr="007C6AC4">
        <w:t xml:space="preserve"> nagodba između dužnika </w:t>
      </w:r>
      <w:proofErr w:type="spellStart"/>
      <w:r w:rsidR="00E065E2" w:rsidRPr="000E11B1">
        <w:t>VODOPROMET</w:t>
      </w:r>
      <w:proofErr w:type="spellEnd"/>
      <w:r w:rsidR="00E065E2" w:rsidRPr="000E11B1">
        <w:t xml:space="preserve"> M&amp;B d.o.o., Velika Buna (</w:t>
      </w:r>
      <w:r w:rsidR="00E065E2">
        <w:t>Velika Gorica</w:t>
      </w:r>
      <w:r w:rsidR="00E065E2" w:rsidRPr="000E11B1">
        <w:t xml:space="preserve">), </w:t>
      </w:r>
      <w:proofErr w:type="spellStart"/>
      <w:r w:rsidR="00E065E2" w:rsidRPr="000E11B1">
        <w:t>Seljine</w:t>
      </w:r>
      <w:proofErr w:type="spellEnd"/>
      <w:r w:rsidR="00E065E2" w:rsidRPr="000E11B1">
        <w:t xml:space="preserve"> Brigade </w:t>
      </w:r>
      <w:proofErr w:type="spellStart"/>
      <w:r w:rsidR="00E065E2" w:rsidRPr="000E11B1">
        <w:t>33</w:t>
      </w:r>
      <w:proofErr w:type="spellEnd"/>
      <w:r w:rsidR="00E065E2" w:rsidRPr="000E11B1">
        <w:t xml:space="preserve">,  </w:t>
      </w:r>
      <w:proofErr w:type="spellStart"/>
      <w:r w:rsidR="00E065E2" w:rsidRPr="000E11B1">
        <w:t>OIB</w:t>
      </w:r>
      <w:proofErr w:type="spellEnd"/>
      <w:r w:rsidR="00E065E2" w:rsidRPr="000E11B1">
        <w:t>:</w:t>
      </w:r>
      <w:proofErr w:type="spellStart"/>
      <w:r w:rsidR="00E065E2" w:rsidRPr="000E11B1">
        <w:t>93887154381</w:t>
      </w:r>
      <w:proofErr w:type="spellEnd"/>
      <w:r w:rsidR="000F4932">
        <w:t>,</w:t>
      </w:r>
      <w:r w:rsidR="000F4932" w:rsidRPr="007C6AC4">
        <w:t xml:space="preserve"> </w:t>
      </w:r>
      <w:r w:rsidR="00F333E3" w:rsidRPr="007C6AC4">
        <w:t xml:space="preserve">i vjerovnika </w:t>
      </w:r>
      <w:proofErr w:type="spellStart"/>
      <w:r w:rsidR="00F333E3" w:rsidRPr="007C6AC4">
        <w:t>predstečajne</w:t>
      </w:r>
      <w:proofErr w:type="spellEnd"/>
      <w:r w:rsidR="00F333E3" w:rsidRPr="007C6AC4">
        <w:t xml:space="preserve"> nagodbe čije su tražbine utvrđene:</w:t>
      </w:r>
    </w:p>
    <w:p w:rsidRDefault="00E065E2" w:rsidP="00070F82" w:rsidR="00E065E2">
      <w:pPr>
        <w:jc w:val="both"/>
      </w:pPr>
    </w:p>
    <w:p w:rsidRDefault="00E065E2" w:rsidP="00E065E2" w:rsidR="00E065E2" w:rsidRPr="006149D2">
      <w:pPr>
        <w:ind w:hanging="567" w:left="567"/>
        <w:jc w:val="both"/>
      </w:pPr>
      <w:r w:rsidRPr="006149D2">
        <w:t xml:space="preserve">1. Financijska agencija, </w:t>
      </w:r>
      <w:proofErr w:type="spellStart"/>
      <w:r w:rsidRPr="006149D2">
        <w:t>OIB</w:t>
      </w:r>
      <w:proofErr w:type="spellEnd"/>
      <w:r w:rsidRPr="006149D2">
        <w:t xml:space="preserve">: </w:t>
      </w:r>
      <w:proofErr w:type="spellStart"/>
      <w:r w:rsidRPr="006149D2">
        <w:t>85821130368</w:t>
      </w:r>
      <w:proofErr w:type="spellEnd"/>
      <w:r w:rsidRPr="006149D2">
        <w:t xml:space="preserve">, Ulica grada Vukovara </w:t>
      </w:r>
      <w:proofErr w:type="spellStart"/>
      <w:r w:rsidRPr="006149D2">
        <w:t>70</w:t>
      </w:r>
      <w:proofErr w:type="spellEnd"/>
      <w:r w:rsidRPr="006149D2">
        <w:t xml:space="preserve">, </w:t>
      </w:r>
      <w:proofErr w:type="spellStart"/>
      <w:r w:rsidRPr="006149D2">
        <w:t>10000</w:t>
      </w:r>
      <w:proofErr w:type="spellEnd"/>
      <w:r w:rsidRPr="006149D2">
        <w:t xml:space="preserve"> Zagreb,</w:t>
      </w:r>
    </w:p>
    <w:p w:rsidRDefault="00E065E2" w:rsidP="00E065E2" w:rsidR="00E065E2" w:rsidRPr="006149D2">
      <w:pPr>
        <w:ind w:hanging="567" w:left="567"/>
        <w:jc w:val="both"/>
      </w:pPr>
      <w:r w:rsidRPr="006149D2">
        <w:t xml:space="preserve">2. Grad Velika Gorica, </w:t>
      </w:r>
      <w:proofErr w:type="spellStart"/>
      <w:r w:rsidRPr="006149D2">
        <w:t>OIB</w:t>
      </w:r>
      <w:proofErr w:type="spellEnd"/>
      <w:r w:rsidRPr="006149D2">
        <w:t xml:space="preserve">: </w:t>
      </w:r>
      <w:proofErr w:type="spellStart"/>
      <w:r w:rsidRPr="006149D2">
        <w:t>75834963344</w:t>
      </w:r>
      <w:proofErr w:type="spellEnd"/>
      <w:r w:rsidRPr="006149D2">
        <w:t xml:space="preserve">, Trg Kralja Tomislava </w:t>
      </w:r>
      <w:proofErr w:type="spellStart"/>
      <w:r w:rsidRPr="006149D2">
        <w:t>34</w:t>
      </w:r>
      <w:proofErr w:type="spellEnd"/>
      <w:r w:rsidRPr="006149D2">
        <w:t xml:space="preserve">, </w:t>
      </w:r>
      <w:proofErr w:type="spellStart"/>
      <w:r w:rsidRPr="006149D2">
        <w:t>10410</w:t>
      </w:r>
      <w:proofErr w:type="spellEnd"/>
      <w:r w:rsidRPr="006149D2">
        <w:t xml:space="preserve"> Velika Gorica</w:t>
      </w:r>
    </w:p>
    <w:p w:rsidRDefault="00E065E2" w:rsidP="00E065E2" w:rsidR="00E065E2" w:rsidRPr="006149D2">
      <w:pPr>
        <w:ind w:hanging="567" w:left="567"/>
        <w:jc w:val="both"/>
      </w:pPr>
      <w:r w:rsidRPr="006149D2">
        <w:t xml:space="preserve">3. Gradska plinara Zagreb-Opskrba d.o.o., </w:t>
      </w:r>
      <w:proofErr w:type="spellStart"/>
      <w:r w:rsidRPr="006149D2">
        <w:t>OIB</w:t>
      </w:r>
      <w:proofErr w:type="spellEnd"/>
      <w:r w:rsidRPr="006149D2">
        <w:t>:</w:t>
      </w:r>
      <w:proofErr w:type="spellStart"/>
      <w:r w:rsidRPr="006149D2">
        <w:t>74364571096</w:t>
      </w:r>
      <w:proofErr w:type="spellEnd"/>
      <w:r w:rsidRPr="006149D2">
        <w:t>, Radnička cesta 1, Zagreb</w:t>
      </w:r>
    </w:p>
    <w:p w:rsidRDefault="00E065E2" w:rsidP="00DB60DA" w:rsidR="00DB60DA" w:rsidRPr="006149D2">
      <w:pPr>
        <w:jc w:val="both"/>
      </w:pPr>
      <w:r w:rsidRPr="006149D2">
        <w:t xml:space="preserve">4. Gradsko stambeno gospodarstvo Velika Gorica d.o.o., </w:t>
      </w:r>
      <w:proofErr w:type="spellStart"/>
      <w:r w:rsidRPr="006149D2">
        <w:t>OIB</w:t>
      </w:r>
      <w:proofErr w:type="spellEnd"/>
      <w:r w:rsidRPr="006149D2">
        <w:t>:</w:t>
      </w:r>
      <w:proofErr w:type="spellStart"/>
      <w:r w:rsidRPr="006149D2">
        <w:t>15860024937</w:t>
      </w:r>
      <w:proofErr w:type="spellEnd"/>
      <w:r w:rsidRPr="006149D2">
        <w:t xml:space="preserve">, Gajeva </w:t>
      </w:r>
      <w:proofErr w:type="spellStart"/>
      <w:r w:rsidRPr="006149D2">
        <w:t>25</w:t>
      </w:r>
      <w:proofErr w:type="spellEnd"/>
      <w:r w:rsidRPr="006149D2">
        <w:t xml:space="preserve">, </w:t>
      </w:r>
    </w:p>
    <w:p w:rsidRDefault="00E065E2" w:rsidP="00DB60DA" w:rsidR="00E065E2" w:rsidRPr="006149D2">
      <w:pPr>
        <w:ind w:firstLine="284"/>
        <w:jc w:val="both"/>
      </w:pPr>
      <w:r w:rsidRPr="006149D2">
        <w:t>Velika Gorica</w:t>
      </w:r>
    </w:p>
    <w:p w:rsidRDefault="00E065E2" w:rsidP="00E065E2" w:rsidR="00E065E2">
      <w:pPr>
        <w:ind w:hanging="284" w:left="284"/>
        <w:jc w:val="both"/>
      </w:pPr>
      <w:r w:rsidRPr="000E11B1">
        <w:t xml:space="preserve">5. HEP-operator distribucijskog sustava d.o.o., </w:t>
      </w:r>
      <w:proofErr w:type="spellStart"/>
      <w:r w:rsidRPr="000E11B1">
        <w:t>OIB</w:t>
      </w:r>
      <w:proofErr w:type="spellEnd"/>
      <w:r w:rsidRPr="000E11B1">
        <w:t>:</w:t>
      </w:r>
      <w:proofErr w:type="spellStart"/>
      <w:r w:rsidRPr="000E11B1">
        <w:t>46830600751</w:t>
      </w:r>
      <w:proofErr w:type="spellEnd"/>
      <w:r w:rsidRPr="000E11B1">
        <w:t xml:space="preserve">, Ulica grada Vukovara </w:t>
      </w:r>
      <w:proofErr w:type="spellStart"/>
      <w:r w:rsidRPr="000E11B1">
        <w:t>37</w:t>
      </w:r>
      <w:proofErr w:type="spellEnd"/>
      <w:r>
        <w:t xml:space="preserve"> </w:t>
      </w:r>
      <w:r w:rsidRPr="000E11B1">
        <w:t>Zagreb</w:t>
      </w:r>
    </w:p>
    <w:p w:rsidRDefault="00E065E2" w:rsidP="00E065E2" w:rsidR="00E065E2" w:rsidRPr="000E11B1">
      <w:pPr>
        <w:jc w:val="both"/>
      </w:pPr>
      <w:r w:rsidRPr="000E11B1">
        <w:t xml:space="preserve">6. </w:t>
      </w:r>
      <w:proofErr w:type="spellStart"/>
      <w:r w:rsidRPr="000E11B1">
        <w:t>Hep</w:t>
      </w:r>
      <w:proofErr w:type="spellEnd"/>
      <w:r w:rsidRPr="000E11B1">
        <w:t xml:space="preserve">-Opskrba d.o.o., </w:t>
      </w:r>
      <w:proofErr w:type="spellStart"/>
      <w:r w:rsidRPr="000E11B1">
        <w:t>OIB</w:t>
      </w:r>
      <w:proofErr w:type="spellEnd"/>
      <w:r w:rsidRPr="000E11B1">
        <w:t>:</w:t>
      </w:r>
      <w:proofErr w:type="spellStart"/>
      <w:r w:rsidRPr="000E11B1">
        <w:t>63073332379</w:t>
      </w:r>
      <w:proofErr w:type="spellEnd"/>
      <w:r w:rsidRPr="000E11B1">
        <w:t xml:space="preserve">, Ulica grada Vukovara </w:t>
      </w:r>
      <w:proofErr w:type="spellStart"/>
      <w:r w:rsidRPr="000E11B1">
        <w:t>37</w:t>
      </w:r>
      <w:proofErr w:type="spellEnd"/>
      <w:r w:rsidRPr="000E11B1">
        <w:t xml:space="preserve">, </w:t>
      </w:r>
      <w:proofErr w:type="spellStart"/>
      <w:r w:rsidRPr="000E11B1">
        <w:t>10000</w:t>
      </w:r>
      <w:proofErr w:type="spellEnd"/>
      <w:r w:rsidRPr="000E11B1">
        <w:t xml:space="preserve"> Zagreb</w:t>
      </w:r>
    </w:p>
    <w:p w:rsidRDefault="00E065E2" w:rsidP="00E065E2" w:rsidR="00E065E2" w:rsidRPr="000E11B1">
      <w:pPr>
        <w:ind w:hanging="567" w:left="567"/>
        <w:jc w:val="both"/>
      </w:pPr>
      <w:r w:rsidRPr="000E11B1">
        <w:t xml:space="preserve">7. Hrvatska radiotelevizija,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68419124305</w:t>
      </w:r>
      <w:proofErr w:type="spellEnd"/>
      <w:r w:rsidRPr="000E11B1">
        <w:t xml:space="preserve">, Prisavlje 3, </w:t>
      </w:r>
      <w:proofErr w:type="spellStart"/>
      <w:r w:rsidRPr="000E11B1">
        <w:t>10000</w:t>
      </w:r>
      <w:proofErr w:type="spellEnd"/>
      <w:r w:rsidRPr="000E11B1">
        <w:t xml:space="preserve"> Zagreb</w:t>
      </w:r>
    </w:p>
    <w:p w:rsidRDefault="00E065E2" w:rsidP="00E065E2" w:rsidR="00E065E2" w:rsidRPr="000E11B1">
      <w:pPr>
        <w:jc w:val="both"/>
      </w:pPr>
      <w:r w:rsidRPr="000E11B1">
        <w:t xml:space="preserve">8. Hrvatske vode,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28921383001</w:t>
      </w:r>
      <w:proofErr w:type="spellEnd"/>
      <w:r w:rsidRPr="000E11B1">
        <w:t xml:space="preserve">, Grada Vukovara </w:t>
      </w:r>
      <w:proofErr w:type="spellStart"/>
      <w:r w:rsidRPr="000E11B1">
        <w:t>220</w:t>
      </w:r>
      <w:proofErr w:type="spellEnd"/>
      <w:r w:rsidRPr="000E11B1">
        <w:t xml:space="preserve">, </w:t>
      </w:r>
      <w:proofErr w:type="spellStart"/>
      <w:r w:rsidRPr="000E11B1">
        <w:t>10000</w:t>
      </w:r>
      <w:proofErr w:type="spellEnd"/>
      <w:r w:rsidRPr="000E11B1">
        <w:t xml:space="preserve"> Zagreb</w:t>
      </w:r>
    </w:p>
    <w:p w:rsidRDefault="00E065E2" w:rsidP="00E065E2" w:rsidR="00E065E2" w:rsidRPr="000E11B1">
      <w:pPr>
        <w:ind w:hanging="567" w:left="567"/>
        <w:jc w:val="both"/>
      </w:pPr>
      <w:r w:rsidRPr="000E11B1">
        <w:t xml:space="preserve">9. Hrvatsko društvo skladatelja,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56668956985</w:t>
      </w:r>
      <w:proofErr w:type="spellEnd"/>
      <w:r w:rsidRPr="000E11B1">
        <w:t xml:space="preserve">, </w:t>
      </w:r>
      <w:proofErr w:type="spellStart"/>
      <w:r>
        <w:t>Berislavićeva</w:t>
      </w:r>
      <w:proofErr w:type="spellEnd"/>
      <w:r w:rsidRPr="000E11B1">
        <w:t xml:space="preserve"> 9, Zagreb</w:t>
      </w:r>
    </w:p>
    <w:p w:rsidRDefault="00E065E2" w:rsidP="00E065E2" w:rsidR="00E065E2">
      <w:pPr>
        <w:ind w:hanging="284" w:left="284"/>
        <w:jc w:val="both"/>
      </w:pPr>
      <w:proofErr w:type="spellStart"/>
      <w:r w:rsidRPr="000E11B1">
        <w:t>10.Republika</w:t>
      </w:r>
      <w:proofErr w:type="spellEnd"/>
      <w:r w:rsidRPr="000E11B1">
        <w:t xml:space="preserve"> Hrvatska, Ministarstvo</w:t>
      </w:r>
      <w:r>
        <w:t xml:space="preserve"> financija-Porezna uprava, </w:t>
      </w:r>
      <w:proofErr w:type="spellStart"/>
      <w:r>
        <w:t>OIB</w:t>
      </w:r>
      <w:proofErr w:type="spellEnd"/>
      <w:r>
        <w:t>:</w:t>
      </w:r>
      <w:proofErr w:type="spellStart"/>
      <w:r>
        <w:t>18683136487</w:t>
      </w:r>
      <w:proofErr w:type="spellEnd"/>
      <w:r>
        <w:t>,</w:t>
      </w:r>
    </w:p>
    <w:p w:rsidRDefault="00E065E2" w:rsidP="00E065E2" w:rsidR="00E065E2" w:rsidRPr="000E11B1">
      <w:pPr>
        <w:ind w:firstLine="284"/>
        <w:jc w:val="both"/>
      </w:pPr>
      <w:r>
        <w:t>Katančićeva</w:t>
      </w:r>
      <w:r w:rsidRPr="000E11B1">
        <w:t xml:space="preserve"> 5, Zagreb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11</w:t>
      </w:r>
      <w:proofErr w:type="spellEnd"/>
      <w:r w:rsidRPr="000E11B1">
        <w:t xml:space="preserve">. Republika Hrvatska, </w:t>
      </w:r>
      <w:proofErr w:type="spellStart"/>
      <w:r w:rsidRPr="000E11B1">
        <w:t>ŽDO</w:t>
      </w:r>
      <w:proofErr w:type="spellEnd"/>
      <w:r w:rsidRPr="000E11B1">
        <w:t xml:space="preserve">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52634238587</w:t>
      </w:r>
      <w:proofErr w:type="spellEnd"/>
      <w:r w:rsidRPr="000E11B1">
        <w:t xml:space="preserve">, </w:t>
      </w:r>
      <w:r>
        <w:t>Katančićeva</w:t>
      </w:r>
      <w:r w:rsidRPr="000E11B1">
        <w:t xml:space="preserve"> 5, Zagreb</w:t>
      </w:r>
    </w:p>
    <w:p w:rsidRDefault="00E065E2" w:rsidP="00E065E2" w:rsidR="00E065E2">
      <w:pPr>
        <w:ind w:hanging="567" w:left="567"/>
        <w:jc w:val="both"/>
      </w:pPr>
      <w:proofErr w:type="spellStart"/>
      <w:r w:rsidRPr="000E11B1">
        <w:t>12.VG</w:t>
      </w:r>
      <w:proofErr w:type="spellEnd"/>
      <w:r w:rsidRPr="000E11B1">
        <w:t xml:space="preserve"> Čistoća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23915011506</w:t>
      </w:r>
      <w:proofErr w:type="spellEnd"/>
      <w:r w:rsidRPr="000E11B1">
        <w:t xml:space="preserve">, Ulica kneza </w:t>
      </w:r>
      <w:proofErr w:type="spellStart"/>
      <w:r w:rsidRPr="000E11B1">
        <w:t>Lj</w:t>
      </w:r>
      <w:proofErr w:type="spellEnd"/>
      <w:r w:rsidRPr="000E11B1">
        <w:t xml:space="preserve">. Posavskog </w:t>
      </w:r>
      <w:proofErr w:type="spellStart"/>
      <w:r w:rsidRPr="000E11B1">
        <w:t>45</w:t>
      </w:r>
      <w:proofErr w:type="spellEnd"/>
      <w:r w:rsidRPr="000E11B1">
        <w:t xml:space="preserve">, </w:t>
      </w:r>
      <w:r>
        <w:t>Velika Gorica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13.VG</w:t>
      </w:r>
      <w:proofErr w:type="spellEnd"/>
      <w:r w:rsidRPr="000E11B1">
        <w:t xml:space="preserve"> Vodoopskrba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62462242629</w:t>
      </w:r>
      <w:proofErr w:type="spellEnd"/>
      <w:r w:rsidRPr="000E11B1">
        <w:t xml:space="preserve">, Ulica kneza </w:t>
      </w:r>
      <w:proofErr w:type="spellStart"/>
      <w:r w:rsidRPr="000E11B1">
        <w:t>Lj</w:t>
      </w:r>
      <w:proofErr w:type="spellEnd"/>
      <w:r w:rsidRPr="000E11B1">
        <w:t xml:space="preserve">. Posavskog </w:t>
      </w:r>
      <w:proofErr w:type="spellStart"/>
      <w:r w:rsidRPr="000E11B1">
        <w:t>45</w:t>
      </w:r>
      <w:proofErr w:type="spellEnd"/>
      <w:r w:rsidRPr="000E11B1">
        <w:t xml:space="preserve">, </w:t>
      </w:r>
      <w:r>
        <w:t>Velika Gorica</w:t>
      </w:r>
    </w:p>
    <w:p w:rsidRDefault="00E065E2" w:rsidP="00DB60DA" w:rsidR="00E065E2" w:rsidRPr="000E11B1">
      <w:pPr>
        <w:ind w:hanging="284" w:left="284"/>
        <w:jc w:val="both"/>
      </w:pPr>
      <w:proofErr w:type="spellStart"/>
      <w:r w:rsidRPr="000E11B1">
        <w:t>14.Zavod</w:t>
      </w:r>
      <w:proofErr w:type="spellEnd"/>
      <w:r w:rsidRPr="000E11B1">
        <w:t xml:space="preserve"> za javno zdra</w:t>
      </w:r>
      <w:r w:rsidR="00661373">
        <w:t xml:space="preserve">vstvo Zagrebačke županije, </w:t>
      </w:r>
      <w:proofErr w:type="spellStart"/>
      <w:r w:rsidR="00661373">
        <w:t>OIB</w:t>
      </w:r>
      <w:proofErr w:type="spellEnd"/>
      <w:r w:rsidR="00661373">
        <w:t>:</w:t>
      </w:r>
      <w:proofErr w:type="spellStart"/>
      <w:r w:rsidRPr="000E11B1">
        <w:t>20717593431</w:t>
      </w:r>
      <w:proofErr w:type="spellEnd"/>
      <w:r w:rsidRPr="000E11B1">
        <w:t xml:space="preserve">, </w:t>
      </w:r>
      <w:proofErr w:type="spellStart"/>
      <w:r w:rsidRPr="000E11B1">
        <w:t>Mokrička</w:t>
      </w:r>
      <w:proofErr w:type="spellEnd"/>
      <w:r w:rsidRPr="000E11B1">
        <w:t xml:space="preserve"> </w:t>
      </w:r>
      <w:proofErr w:type="spellStart"/>
      <w:r w:rsidRPr="000E11B1">
        <w:t>54</w:t>
      </w:r>
      <w:proofErr w:type="spellEnd"/>
      <w:r w:rsidRPr="000E11B1">
        <w:t>, Zaprešić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15</w:t>
      </w:r>
      <w:proofErr w:type="spellEnd"/>
      <w:r w:rsidRPr="000E11B1">
        <w:t xml:space="preserve">. </w:t>
      </w:r>
      <w:proofErr w:type="spellStart"/>
      <w:r w:rsidRPr="000E11B1">
        <w:t>Grawe</w:t>
      </w:r>
      <w:proofErr w:type="spellEnd"/>
      <w:r w:rsidRPr="000E11B1">
        <w:t xml:space="preserve"> Hrvatska d.d.,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28406115764</w:t>
      </w:r>
      <w:proofErr w:type="spellEnd"/>
      <w:r w:rsidRPr="000E11B1">
        <w:t>, Ulica grada Vukovara 5, Zagreb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16</w:t>
      </w:r>
      <w:proofErr w:type="spellEnd"/>
      <w:r w:rsidRPr="000E11B1">
        <w:t xml:space="preserve">. </w:t>
      </w:r>
      <w:proofErr w:type="spellStart"/>
      <w:r w:rsidRPr="000E11B1">
        <w:t>HYPO</w:t>
      </w:r>
      <w:proofErr w:type="spellEnd"/>
      <w:r w:rsidRPr="000E11B1">
        <w:t xml:space="preserve"> </w:t>
      </w:r>
      <w:proofErr w:type="spellStart"/>
      <w:r w:rsidRPr="000E11B1">
        <w:t>ALPE</w:t>
      </w:r>
      <w:proofErr w:type="spellEnd"/>
      <w:r w:rsidRPr="000E11B1">
        <w:t>-</w:t>
      </w:r>
      <w:proofErr w:type="spellStart"/>
      <w:r w:rsidRPr="000E11B1">
        <w:t>ADRIA</w:t>
      </w:r>
      <w:proofErr w:type="spellEnd"/>
      <w:r w:rsidRPr="000E11B1">
        <w:t xml:space="preserve"> </w:t>
      </w:r>
      <w:proofErr w:type="spellStart"/>
      <w:r w:rsidRPr="000E11B1">
        <w:t>BANK</w:t>
      </w:r>
      <w:proofErr w:type="spellEnd"/>
      <w:r w:rsidRPr="000E11B1">
        <w:t xml:space="preserve"> d.d.,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14036333877</w:t>
      </w:r>
      <w:proofErr w:type="spellEnd"/>
      <w:r w:rsidRPr="000E11B1">
        <w:t>, Slavonska avenija 6, Zagreb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17</w:t>
      </w:r>
      <w:proofErr w:type="spellEnd"/>
      <w:r w:rsidRPr="000E11B1">
        <w:t xml:space="preserve">. Zagrebačka banka d.d.,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92963223473</w:t>
      </w:r>
      <w:proofErr w:type="spellEnd"/>
      <w:r w:rsidRPr="000E11B1">
        <w:t xml:space="preserve">, Trg bana Josipa Jelačića </w:t>
      </w:r>
      <w:proofErr w:type="spellStart"/>
      <w:r w:rsidRPr="000E11B1">
        <w:t>10</w:t>
      </w:r>
      <w:proofErr w:type="spellEnd"/>
      <w:r w:rsidRPr="000E11B1">
        <w:t>, Zagreb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18</w:t>
      </w:r>
      <w:proofErr w:type="spellEnd"/>
      <w:r w:rsidRPr="000E11B1">
        <w:t xml:space="preserve">. </w:t>
      </w:r>
      <w:proofErr w:type="spellStart"/>
      <w:r w:rsidRPr="000E11B1">
        <w:t>Lovrek</w:t>
      </w:r>
      <w:proofErr w:type="spellEnd"/>
      <w:r w:rsidRPr="000E11B1">
        <w:t xml:space="preserve"> </w:t>
      </w:r>
      <w:proofErr w:type="spellStart"/>
      <w:r w:rsidRPr="000E11B1">
        <w:t>Dijanić</w:t>
      </w:r>
      <w:proofErr w:type="spellEnd"/>
      <w:r w:rsidRPr="000E11B1">
        <w:t>, vlasnik obrta "AD-</w:t>
      </w:r>
      <w:proofErr w:type="spellStart"/>
      <w:r w:rsidRPr="000E11B1">
        <w:t>INFO</w:t>
      </w:r>
      <w:proofErr w:type="spellEnd"/>
      <w:r w:rsidRPr="000E11B1">
        <w:t xml:space="preserve">",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95640148540</w:t>
      </w:r>
      <w:proofErr w:type="spellEnd"/>
      <w:r w:rsidRPr="000E11B1">
        <w:t xml:space="preserve">, </w:t>
      </w:r>
      <w:proofErr w:type="spellStart"/>
      <w:r>
        <w:t>Gradićka</w:t>
      </w:r>
      <w:proofErr w:type="spellEnd"/>
      <w:r w:rsidRPr="000E11B1">
        <w:t xml:space="preserve"> </w:t>
      </w:r>
      <w:proofErr w:type="spellStart"/>
      <w:r w:rsidRPr="000E11B1">
        <w:t>39</w:t>
      </w:r>
      <w:proofErr w:type="spellEnd"/>
      <w:r w:rsidRPr="000E11B1">
        <w:t xml:space="preserve">, </w:t>
      </w:r>
      <w:r>
        <w:t>Gradići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19</w:t>
      </w:r>
      <w:proofErr w:type="spellEnd"/>
      <w:r w:rsidRPr="000E11B1">
        <w:t xml:space="preserve">. Alat-plast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10045751995</w:t>
      </w:r>
      <w:proofErr w:type="spellEnd"/>
      <w:r w:rsidRPr="000E11B1">
        <w:t xml:space="preserve">, Kanalski put </w:t>
      </w:r>
      <w:proofErr w:type="spellStart"/>
      <w:r w:rsidRPr="000E11B1">
        <w:t>40</w:t>
      </w:r>
      <w:proofErr w:type="spellEnd"/>
      <w:r w:rsidRPr="000E11B1">
        <w:t>, Zagreb</w:t>
      </w:r>
    </w:p>
    <w:p w:rsidRDefault="00DB60DA" w:rsidP="00DB60DA" w:rsidR="00E065E2">
      <w:pPr>
        <w:ind w:hanging="284" w:left="284"/>
        <w:jc w:val="both"/>
      </w:pPr>
      <w:proofErr w:type="spellStart"/>
      <w:r>
        <w:t>20.</w:t>
      </w:r>
      <w:r w:rsidR="00E065E2" w:rsidRPr="000E11B1">
        <w:t>Ivica</w:t>
      </w:r>
      <w:proofErr w:type="spellEnd"/>
      <w:r w:rsidR="00E065E2" w:rsidRPr="000E11B1">
        <w:t xml:space="preserve"> Gluhak, vlasnik obrta Bravarska radio</w:t>
      </w:r>
      <w:r w:rsidR="00661373">
        <w:t>nica-bravarija "GLUHAK</w:t>
      </w:r>
      <w:r>
        <w:t xml:space="preserve">", </w:t>
      </w:r>
      <w:proofErr w:type="spellStart"/>
      <w:r>
        <w:t>OIB</w:t>
      </w:r>
      <w:proofErr w:type="spellEnd"/>
      <w:r>
        <w:t>:</w:t>
      </w:r>
      <w:proofErr w:type="spellStart"/>
      <w:r w:rsidR="00E065E2" w:rsidRPr="000E11B1">
        <w:t>96138054503</w:t>
      </w:r>
      <w:proofErr w:type="spellEnd"/>
      <w:r w:rsidR="00E065E2" w:rsidRPr="000E11B1">
        <w:t xml:space="preserve">, </w:t>
      </w:r>
      <w:proofErr w:type="spellStart"/>
      <w:r w:rsidR="00E065E2">
        <w:t>Hrastje</w:t>
      </w:r>
      <w:proofErr w:type="spellEnd"/>
      <w:r w:rsidR="00E065E2" w:rsidRPr="000E11B1">
        <w:t xml:space="preserve"> </w:t>
      </w:r>
      <w:proofErr w:type="spellStart"/>
      <w:r w:rsidR="00E065E2" w:rsidRPr="000E11B1">
        <w:t>68</w:t>
      </w:r>
      <w:proofErr w:type="spellEnd"/>
      <w:r w:rsidR="00E065E2" w:rsidRPr="000E11B1">
        <w:t xml:space="preserve">, </w:t>
      </w:r>
      <w:proofErr w:type="spellStart"/>
      <w:r w:rsidR="00E065E2">
        <w:t>Hrastje</w:t>
      </w:r>
      <w:proofErr w:type="spellEnd"/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21</w:t>
      </w:r>
      <w:proofErr w:type="spellEnd"/>
      <w:r w:rsidRPr="000E11B1">
        <w:t xml:space="preserve">. </w:t>
      </w:r>
      <w:proofErr w:type="spellStart"/>
      <w:r w:rsidRPr="000E11B1">
        <w:t>Brina</w:t>
      </w:r>
      <w:proofErr w:type="spellEnd"/>
      <w:r w:rsidRPr="000E11B1">
        <w:t xml:space="preserve">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65972843317</w:t>
      </w:r>
      <w:proofErr w:type="spellEnd"/>
      <w:r w:rsidRPr="000E11B1">
        <w:t>, Teslina 4, Velika Mlaka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22</w:t>
      </w:r>
      <w:proofErr w:type="spellEnd"/>
      <w:r w:rsidRPr="000E11B1">
        <w:t xml:space="preserve">. Drvo Pokuplje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50380749665</w:t>
      </w:r>
      <w:proofErr w:type="spellEnd"/>
      <w:r w:rsidRPr="000E11B1">
        <w:t xml:space="preserve">, Ivana Gorana Kovačića </w:t>
      </w:r>
      <w:proofErr w:type="spellStart"/>
      <w:r w:rsidRPr="000E11B1">
        <w:t>80</w:t>
      </w:r>
      <w:proofErr w:type="spellEnd"/>
      <w:r w:rsidRPr="000E11B1">
        <w:t xml:space="preserve">, </w:t>
      </w:r>
      <w:r>
        <w:t>Velika Gorica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23</w:t>
      </w:r>
      <w:proofErr w:type="spellEnd"/>
      <w:r w:rsidRPr="000E11B1">
        <w:t xml:space="preserve">. Ecos trgovina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99146000922</w:t>
      </w:r>
      <w:proofErr w:type="spellEnd"/>
      <w:r w:rsidRPr="000E11B1">
        <w:t xml:space="preserve">, </w:t>
      </w:r>
      <w:proofErr w:type="spellStart"/>
      <w:r w:rsidRPr="000E11B1">
        <w:t>Škorpikova</w:t>
      </w:r>
      <w:proofErr w:type="spellEnd"/>
      <w:r w:rsidRPr="000E11B1">
        <w:t xml:space="preserve"> </w:t>
      </w:r>
      <w:proofErr w:type="spellStart"/>
      <w:r w:rsidRPr="000E11B1">
        <w:t>22</w:t>
      </w:r>
      <w:proofErr w:type="spellEnd"/>
      <w:r w:rsidRPr="000E11B1">
        <w:t>, Zagreb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lastRenderedPageBreak/>
        <w:t>24</w:t>
      </w:r>
      <w:proofErr w:type="spellEnd"/>
      <w:r w:rsidRPr="000E11B1">
        <w:t>. Slavko Meštrović, vlasnik obrta "</w:t>
      </w:r>
      <w:proofErr w:type="spellStart"/>
      <w:r w:rsidRPr="000E11B1">
        <w:t>ELEKTRO</w:t>
      </w:r>
      <w:proofErr w:type="spellEnd"/>
      <w:r w:rsidRPr="000E11B1">
        <w:t xml:space="preserve"> SERVIS I TRGOVINA </w:t>
      </w:r>
      <w:proofErr w:type="spellStart"/>
      <w:r w:rsidRPr="000E11B1">
        <w:t>MEŠTROVIĆ</w:t>
      </w:r>
      <w:proofErr w:type="spellEnd"/>
      <w:r w:rsidRPr="000E11B1">
        <w:t xml:space="preserve">",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69216090164</w:t>
      </w:r>
      <w:proofErr w:type="spellEnd"/>
      <w:r w:rsidRPr="000E11B1">
        <w:t xml:space="preserve">, </w:t>
      </w:r>
      <w:r>
        <w:t>Slavka Kolara</w:t>
      </w:r>
      <w:r w:rsidRPr="000E11B1">
        <w:t xml:space="preserve"> </w:t>
      </w:r>
      <w:proofErr w:type="spellStart"/>
      <w:r w:rsidRPr="000E11B1">
        <w:t>10</w:t>
      </w:r>
      <w:proofErr w:type="spellEnd"/>
      <w:r w:rsidRPr="000E11B1">
        <w:t xml:space="preserve">, </w:t>
      </w:r>
      <w:r>
        <w:t>Velika Gorica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25</w:t>
      </w:r>
      <w:proofErr w:type="spellEnd"/>
      <w:r w:rsidRPr="000E11B1">
        <w:t xml:space="preserve">. </w:t>
      </w:r>
      <w:proofErr w:type="spellStart"/>
      <w:r w:rsidRPr="000E11B1">
        <w:t>Vladka</w:t>
      </w:r>
      <w:proofErr w:type="spellEnd"/>
      <w:r w:rsidRPr="000E11B1">
        <w:t xml:space="preserve"> </w:t>
      </w:r>
      <w:proofErr w:type="spellStart"/>
      <w:r w:rsidRPr="000E11B1">
        <w:t>Ferjanić</w:t>
      </w:r>
      <w:proofErr w:type="spellEnd"/>
      <w:r w:rsidRPr="000E11B1">
        <w:t>, vlasnik obrta "</w:t>
      </w:r>
      <w:proofErr w:type="spellStart"/>
      <w:r w:rsidRPr="000E11B1">
        <w:t>GLIŠIĆ</w:t>
      </w:r>
      <w:proofErr w:type="spellEnd"/>
      <w:r w:rsidRPr="000E11B1">
        <w:t xml:space="preserve"> ",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70221325654</w:t>
      </w:r>
      <w:proofErr w:type="spellEnd"/>
      <w:r w:rsidRPr="000E11B1">
        <w:t xml:space="preserve">, </w:t>
      </w:r>
      <w:r>
        <w:t>Senjska</w:t>
      </w:r>
      <w:r w:rsidRPr="000E11B1">
        <w:t xml:space="preserve"> 5, </w:t>
      </w:r>
      <w:r>
        <w:t>Samobor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26</w:t>
      </w:r>
      <w:proofErr w:type="spellEnd"/>
      <w:r w:rsidRPr="000E11B1">
        <w:t xml:space="preserve">. Kristina </w:t>
      </w:r>
      <w:proofErr w:type="spellStart"/>
      <w:r w:rsidRPr="000E11B1">
        <w:t>Zakanj</w:t>
      </w:r>
      <w:proofErr w:type="spellEnd"/>
      <w:r w:rsidRPr="000E11B1">
        <w:t xml:space="preserve">, vlasnik obrta "GORICA PLAST ",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18751745664</w:t>
      </w:r>
      <w:proofErr w:type="spellEnd"/>
      <w:r w:rsidRPr="000E11B1">
        <w:t xml:space="preserve">, </w:t>
      </w:r>
      <w:r>
        <w:t>Školska</w:t>
      </w:r>
      <w:r w:rsidRPr="000E11B1">
        <w:t xml:space="preserve"> </w:t>
      </w:r>
      <w:proofErr w:type="spellStart"/>
      <w:r w:rsidRPr="000E11B1">
        <w:t>63</w:t>
      </w:r>
      <w:proofErr w:type="spellEnd"/>
      <w:r w:rsidRPr="000E11B1">
        <w:t xml:space="preserve">, </w:t>
      </w:r>
      <w:r>
        <w:t>Velika Gorica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27</w:t>
      </w:r>
      <w:proofErr w:type="spellEnd"/>
      <w:r w:rsidRPr="000E11B1">
        <w:t xml:space="preserve">. Graditeljstvo </w:t>
      </w:r>
      <w:proofErr w:type="spellStart"/>
      <w:r w:rsidRPr="000E11B1">
        <w:t>Gršetić</w:t>
      </w:r>
      <w:proofErr w:type="spellEnd"/>
      <w:r w:rsidRPr="000E11B1">
        <w:t xml:space="preserve">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39352273719</w:t>
      </w:r>
      <w:proofErr w:type="spellEnd"/>
      <w:r w:rsidRPr="000E11B1">
        <w:t xml:space="preserve">, </w:t>
      </w:r>
      <w:proofErr w:type="spellStart"/>
      <w:r w:rsidRPr="000E11B1">
        <w:t>Kozjača</w:t>
      </w:r>
      <w:proofErr w:type="spellEnd"/>
      <w:r w:rsidRPr="000E11B1">
        <w:t xml:space="preserve"> </w:t>
      </w:r>
      <w:proofErr w:type="spellStart"/>
      <w:r w:rsidRPr="000E11B1">
        <w:t>26</w:t>
      </w:r>
      <w:proofErr w:type="spellEnd"/>
      <w:r w:rsidRPr="000E11B1">
        <w:t xml:space="preserve">, </w:t>
      </w:r>
      <w:proofErr w:type="spellStart"/>
      <w:r w:rsidRPr="000E11B1">
        <w:t>10413</w:t>
      </w:r>
      <w:proofErr w:type="spellEnd"/>
      <w:r w:rsidRPr="000E11B1">
        <w:t xml:space="preserve">, </w:t>
      </w:r>
      <w:proofErr w:type="spellStart"/>
      <w:r w:rsidRPr="000E11B1">
        <w:t>Kozjača</w:t>
      </w:r>
      <w:proofErr w:type="spellEnd"/>
      <w:r w:rsidRPr="000E11B1">
        <w:t xml:space="preserve">, </w:t>
      </w:r>
      <w:r>
        <w:t>Velika Gorica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28</w:t>
      </w:r>
      <w:proofErr w:type="spellEnd"/>
      <w:r w:rsidRPr="000E11B1">
        <w:t xml:space="preserve">. Dragan </w:t>
      </w:r>
      <w:proofErr w:type="spellStart"/>
      <w:r w:rsidRPr="000E11B1">
        <w:t>Vujković</w:t>
      </w:r>
      <w:proofErr w:type="spellEnd"/>
      <w:r w:rsidRPr="000E11B1">
        <w:t xml:space="preserve">, vlasnik obrta "Brtva-plast",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59586000806</w:t>
      </w:r>
      <w:proofErr w:type="spellEnd"/>
      <w:r w:rsidRPr="000E11B1">
        <w:t xml:space="preserve">, </w:t>
      </w:r>
      <w:proofErr w:type="spellStart"/>
      <w:r>
        <w:t>Oktavijana</w:t>
      </w:r>
      <w:proofErr w:type="spellEnd"/>
      <w:r w:rsidRPr="000E11B1">
        <w:t xml:space="preserve"> </w:t>
      </w:r>
      <w:r>
        <w:t>Valića</w:t>
      </w:r>
      <w:r w:rsidRPr="000E11B1">
        <w:t xml:space="preserve"> </w:t>
      </w:r>
      <w:proofErr w:type="spellStart"/>
      <w:r w:rsidRPr="000E11B1">
        <w:t>34</w:t>
      </w:r>
      <w:proofErr w:type="spellEnd"/>
      <w:r w:rsidRPr="000E11B1">
        <w:t xml:space="preserve"> A, </w:t>
      </w:r>
      <w:r>
        <w:t>Rijeka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29</w:t>
      </w:r>
      <w:proofErr w:type="spellEnd"/>
      <w:r w:rsidRPr="000E11B1">
        <w:t>. H-</w:t>
      </w:r>
      <w:proofErr w:type="spellStart"/>
      <w:r w:rsidRPr="000E11B1">
        <w:t>ABDUCO</w:t>
      </w:r>
      <w:proofErr w:type="spellEnd"/>
      <w:r w:rsidRPr="000E11B1">
        <w:t xml:space="preserve">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13667298928</w:t>
      </w:r>
      <w:proofErr w:type="spellEnd"/>
      <w:r w:rsidRPr="000E11B1">
        <w:t xml:space="preserve">, Slavonska avenija </w:t>
      </w:r>
      <w:proofErr w:type="spellStart"/>
      <w:r w:rsidRPr="000E11B1">
        <w:t>6A</w:t>
      </w:r>
      <w:proofErr w:type="spellEnd"/>
      <w:r w:rsidRPr="000E11B1">
        <w:t>, Zagreb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30</w:t>
      </w:r>
      <w:proofErr w:type="spellEnd"/>
      <w:r w:rsidRPr="000E11B1">
        <w:t xml:space="preserve">. Hrvatski Telekom d.d.,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81793146560</w:t>
      </w:r>
      <w:proofErr w:type="spellEnd"/>
      <w:r w:rsidRPr="000E11B1">
        <w:t>, Roberta Frangeša Mihanovića 9, Zagreb</w:t>
      </w:r>
    </w:p>
    <w:p w:rsidRDefault="00E065E2" w:rsidP="00E065E2" w:rsidR="00E065E2">
      <w:pPr>
        <w:ind w:hanging="567" w:left="567"/>
        <w:jc w:val="both"/>
      </w:pPr>
      <w:proofErr w:type="spellStart"/>
      <w:r w:rsidRPr="000E11B1">
        <w:t>31</w:t>
      </w:r>
      <w:proofErr w:type="spellEnd"/>
      <w:r w:rsidRPr="000E11B1">
        <w:t xml:space="preserve">. Vesna Kalanja, vlasnica obrta "Kalanja",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25873010988</w:t>
      </w:r>
      <w:proofErr w:type="spellEnd"/>
      <w:r w:rsidRPr="000E11B1">
        <w:t xml:space="preserve">, </w:t>
      </w:r>
      <w:proofErr w:type="spellStart"/>
      <w:r>
        <w:t>Pleška</w:t>
      </w:r>
      <w:proofErr w:type="spellEnd"/>
      <w:r w:rsidRPr="000E11B1">
        <w:t xml:space="preserve"> </w:t>
      </w:r>
      <w:proofErr w:type="spellStart"/>
      <w:r w:rsidRPr="000E11B1">
        <w:t>34</w:t>
      </w:r>
      <w:proofErr w:type="spellEnd"/>
      <w:r w:rsidRPr="000E11B1">
        <w:t xml:space="preserve">, </w:t>
      </w:r>
      <w:r>
        <w:t>Velika Gorica</w:t>
      </w:r>
    </w:p>
    <w:p w:rsidRDefault="00E065E2" w:rsidP="00E065E2" w:rsidR="00E065E2">
      <w:pPr>
        <w:ind w:hanging="567" w:left="567"/>
        <w:jc w:val="both"/>
      </w:pPr>
      <w:proofErr w:type="spellStart"/>
      <w:r w:rsidRPr="000E11B1">
        <w:t>32</w:t>
      </w:r>
      <w:proofErr w:type="spellEnd"/>
      <w:r w:rsidRPr="000E11B1">
        <w:t xml:space="preserve">. Zlatan Kalanja, vlasnik obrta "Knjigovodstvene usluge ",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25873010988</w:t>
      </w:r>
      <w:proofErr w:type="spellEnd"/>
      <w:r w:rsidRPr="000E11B1">
        <w:t xml:space="preserve">, </w:t>
      </w:r>
      <w:proofErr w:type="spellStart"/>
      <w:r w:rsidR="00DB60DA">
        <w:t>Pleška</w:t>
      </w:r>
      <w:proofErr w:type="spellEnd"/>
      <w:r w:rsidRPr="000E11B1">
        <w:t xml:space="preserve"> </w:t>
      </w:r>
      <w:proofErr w:type="spellStart"/>
      <w:r w:rsidRPr="000E11B1">
        <w:t>34</w:t>
      </w:r>
      <w:proofErr w:type="spellEnd"/>
      <w:r w:rsidRPr="000E11B1">
        <w:t xml:space="preserve">, </w:t>
      </w:r>
      <w:r>
        <w:t>Velika Gorica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33</w:t>
      </w:r>
      <w:proofErr w:type="spellEnd"/>
      <w:r w:rsidRPr="000E11B1">
        <w:t xml:space="preserve">. </w:t>
      </w:r>
      <w:proofErr w:type="spellStart"/>
      <w:r w:rsidRPr="000E11B1">
        <w:t>Kodrić</w:t>
      </w:r>
      <w:proofErr w:type="spellEnd"/>
      <w:r w:rsidRPr="000E11B1">
        <w:t>-</w:t>
      </w:r>
      <w:proofErr w:type="spellStart"/>
      <w:r w:rsidRPr="000E11B1">
        <w:t>silex</w:t>
      </w:r>
      <w:proofErr w:type="spellEnd"/>
      <w:r w:rsidRPr="000E11B1">
        <w:t xml:space="preserve">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4645005133</w:t>
      </w:r>
      <w:proofErr w:type="spellEnd"/>
      <w:r w:rsidRPr="000E11B1">
        <w:t xml:space="preserve">, </w:t>
      </w:r>
      <w:proofErr w:type="spellStart"/>
      <w:r w:rsidRPr="000E11B1">
        <w:t>Hrastina</w:t>
      </w:r>
      <w:proofErr w:type="spellEnd"/>
      <w:r w:rsidRPr="000E11B1">
        <w:t xml:space="preserve"> </w:t>
      </w:r>
      <w:proofErr w:type="spellStart"/>
      <w:r w:rsidRPr="000E11B1">
        <w:t>74</w:t>
      </w:r>
      <w:proofErr w:type="spellEnd"/>
      <w:r w:rsidRPr="000E11B1">
        <w:t xml:space="preserve">, </w:t>
      </w:r>
      <w:proofErr w:type="spellStart"/>
      <w:r w:rsidRPr="000E11B1">
        <w:t>10430</w:t>
      </w:r>
      <w:proofErr w:type="spellEnd"/>
      <w:r w:rsidRPr="000E11B1">
        <w:t xml:space="preserve"> </w:t>
      </w:r>
      <w:proofErr w:type="spellStart"/>
      <w:r w:rsidRPr="000E11B1">
        <w:t>Hrastina</w:t>
      </w:r>
      <w:proofErr w:type="spellEnd"/>
      <w:r w:rsidRPr="000E11B1">
        <w:t xml:space="preserve"> Samoborska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34</w:t>
      </w:r>
      <w:proofErr w:type="spellEnd"/>
      <w:r w:rsidRPr="000E11B1">
        <w:t xml:space="preserve">. Lanac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82677264734</w:t>
      </w:r>
      <w:proofErr w:type="spellEnd"/>
      <w:r w:rsidRPr="000E11B1">
        <w:t xml:space="preserve">, Augusta Šenoe </w:t>
      </w:r>
      <w:proofErr w:type="spellStart"/>
      <w:r w:rsidRPr="000E11B1">
        <w:t>23</w:t>
      </w:r>
      <w:proofErr w:type="spellEnd"/>
      <w:r w:rsidRPr="000E11B1">
        <w:t>, Zagreb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35</w:t>
      </w:r>
      <w:proofErr w:type="spellEnd"/>
      <w:r w:rsidRPr="000E11B1">
        <w:t xml:space="preserve">. </w:t>
      </w:r>
      <w:proofErr w:type="spellStart"/>
      <w:r w:rsidRPr="000E11B1">
        <w:t>Limovod</w:t>
      </w:r>
      <w:proofErr w:type="spellEnd"/>
      <w:r w:rsidRPr="000E11B1">
        <w:t xml:space="preserve">-Čunčić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40771654757</w:t>
      </w:r>
      <w:proofErr w:type="spellEnd"/>
      <w:r w:rsidRPr="000E11B1">
        <w:t xml:space="preserve">, Kuče, </w:t>
      </w:r>
      <w:proofErr w:type="spellStart"/>
      <w:r w:rsidRPr="000E11B1">
        <w:t>Pucekovići</w:t>
      </w:r>
      <w:proofErr w:type="spellEnd"/>
      <w:r w:rsidRPr="000E11B1">
        <w:t xml:space="preserve"> </w:t>
      </w:r>
      <w:proofErr w:type="spellStart"/>
      <w:r w:rsidRPr="000E11B1">
        <w:t>20</w:t>
      </w:r>
      <w:proofErr w:type="spellEnd"/>
      <w:r w:rsidRPr="000E11B1">
        <w:t xml:space="preserve">, </w:t>
      </w:r>
      <w:r>
        <w:t>Velika Gorica</w:t>
      </w:r>
    </w:p>
    <w:p w:rsidRDefault="00E065E2" w:rsidP="00E065E2" w:rsidR="00E065E2">
      <w:pPr>
        <w:ind w:hanging="426" w:left="426"/>
        <w:jc w:val="both"/>
      </w:pPr>
      <w:proofErr w:type="spellStart"/>
      <w:r w:rsidRPr="000E11B1">
        <w:t>36</w:t>
      </w:r>
      <w:proofErr w:type="spellEnd"/>
      <w:r w:rsidRPr="000E11B1">
        <w:t xml:space="preserve">. </w:t>
      </w:r>
      <w:proofErr w:type="spellStart"/>
      <w:r w:rsidRPr="000E11B1">
        <w:t>Maks</w:t>
      </w:r>
      <w:proofErr w:type="spellEnd"/>
      <w:r w:rsidRPr="000E11B1">
        <w:t xml:space="preserve"> </w:t>
      </w:r>
      <w:proofErr w:type="spellStart"/>
      <w:r w:rsidRPr="000E11B1">
        <w:t>Buzin</w:t>
      </w:r>
      <w:proofErr w:type="spellEnd"/>
      <w:r w:rsidRPr="000E11B1">
        <w:t xml:space="preserve">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29800038846</w:t>
      </w:r>
      <w:proofErr w:type="spellEnd"/>
      <w:r w:rsidRPr="000E11B1">
        <w:t xml:space="preserve">, Velikogorička </w:t>
      </w:r>
      <w:proofErr w:type="spellStart"/>
      <w:r w:rsidRPr="000E11B1">
        <w:t>16</w:t>
      </w:r>
      <w:proofErr w:type="spellEnd"/>
      <w:r w:rsidRPr="000E11B1">
        <w:t xml:space="preserve">, Općina </w:t>
      </w:r>
      <w:r>
        <w:t>Velika Gorica,</w:t>
      </w:r>
    </w:p>
    <w:p w:rsidRDefault="00E065E2" w:rsidP="00E065E2" w:rsidR="00E065E2" w:rsidRPr="000E11B1">
      <w:pPr>
        <w:ind w:left="426"/>
        <w:jc w:val="both"/>
      </w:pPr>
      <w:r w:rsidRPr="000E11B1">
        <w:t>Staro Čiče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37</w:t>
      </w:r>
      <w:proofErr w:type="spellEnd"/>
      <w:r w:rsidRPr="000E11B1">
        <w:t xml:space="preserve">. Markulin transporti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44220004019</w:t>
      </w:r>
      <w:proofErr w:type="spellEnd"/>
      <w:r w:rsidRPr="000E11B1">
        <w:t xml:space="preserve">, </w:t>
      </w:r>
      <w:proofErr w:type="spellStart"/>
      <w:r w:rsidRPr="000E11B1">
        <w:t>Lukavec</w:t>
      </w:r>
      <w:proofErr w:type="spellEnd"/>
      <w:r w:rsidRPr="000E11B1">
        <w:t xml:space="preserve">, Nova cesta </w:t>
      </w:r>
      <w:proofErr w:type="spellStart"/>
      <w:r w:rsidRPr="000E11B1">
        <w:t>12</w:t>
      </w:r>
      <w:proofErr w:type="spellEnd"/>
      <w:r w:rsidRPr="000E11B1">
        <w:t xml:space="preserve">, </w:t>
      </w:r>
      <w:r>
        <w:t>Velika Gorica</w:t>
      </w:r>
    </w:p>
    <w:p w:rsidRDefault="00E065E2" w:rsidP="00E065E2" w:rsidR="00E065E2">
      <w:pPr>
        <w:ind w:hanging="567" w:left="567"/>
        <w:jc w:val="both"/>
      </w:pPr>
      <w:proofErr w:type="spellStart"/>
      <w:r w:rsidRPr="000E11B1">
        <w:t>38</w:t>
      </w:r>
      <w:proofErr w:type="spellEnd"/>
      <w:r w:rsidRPr="000E11B1">
        <w:t xml:space="preserve">. Ivica </w:t>
      </w:r>
      <w:proofErr w:type="spellStart"/>
      <w:r w:rsidRPr="000E11B1">
        <w:t>Đuretić</w:t>
      </w:r>
      <w:proofErr w:type="spellEnd"/>
      <w:r w:rsidRPr="000E11B1">
        <w:t>,</w:t>
      </w:r>
      <w:r>
        <w:t xml:space="preserve"> vlasnik obrta "</w:t>
      </w:r>
      <w:proofErr w:type="spellStart"/>
      <w:r>
        <w:t>Đuretić</w:t>
      </w:r>
      <w:proofErr w:type="spellEnd"/>
      <w:r>
        <w:t xml:space="preserve">", </w:t>
      </w:r>
      <w:proofErr w:type="spellStart"/>
      <w:r>
        <w:t>OIB</w:t>
      </w:r>
      <w:proofErr w:type="spellEnd"/>
      <w:r>
        <w:t>:</w:t>
      </w:r>
      <w:proofErr w:type="spellStart"/>
      <w:r w:rsidRPr="000E11B1">
        <w:t>73172204247</w:t>
      </w:r>
      <w:proofErr w:type="spellEnd"/>
      <w:r w:rsidRPr="000E11B1">
        <w:t xml:space="preserve">, </w:t>
      </w:r>
      <w:r>
        <w:t>Braće</w:t>
      </w:r>
      <w:r w:rsidRPr="000E11B1">
        <w:t xml:space="preserve"> </w:t>
      </w:r>
      <w:proofErr w:type="spellStart"/>
      <w:r w:rsidRPr="000E11B1">
        <w:t>R</w:t>
      </w:r>
      <w:r>
        <w:t>aduća</w:t>
      </w:r>
      <w:proofErr w:type="spellEnd"/>
      <w:r w:rsidRPr="000E11B1">
        <w:t xml:space="preserve"> 7, </w:t>
      </w:r>
      <w:r>
        <w:t>Velika Gorica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39</w:t>
      </w:r>
      <w:proofErr w:type="spellEnd"/>
      <w:r w:rsidRPr="000E11B1">
        <w:t xml:space="preserve">. </w:t>
      </w:r>
      <w:proofErr w:type="spellStart"/>
      <w:r w:rsidRPr="000E11B1">
        <w:t>Mirica</w:t>
      </w:r>
      <w:proofErr w:type="spellEnd"/>
      <w:r w:rsidRPr="000E11B1">
        <w:t xml:space="preserve"> </w:t>
      </w:r>
      <w:proofErr w:type="spellStart"/>
      <w:r w:rsidRPr="000E11B1">
        <w:t>Bačurin</w:t>
      </w:r>
      <w:proofErr w:type="spellEnd"/>
      <w:r w:rsidRPr="000E11B1">
        <w:t xml:space="preserve">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80992937574</w:t>
      </w:r>
      <w:proofErr w:type="spellEnd"/>
      <w:r w:rsidRPr="000E11B1">
        <w:t xml:space="preserve">, </w:t>
      </w:r>
      <w:r>
        <w:t>Velika Gorica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40</w:t>
      </w:r>
      <w:proofErr w:type="spellEnd"/>
      <w:r w:rsidRPr="000E11B1">
        <w:t>. SI-</w:t>
      </w:r>
      <w:proofErr w:type="spellStart"/>
      <w:r w:rsidRPr="000E11B1">
        <w:t>BA</w:t>
      </w:r>
      <w:proofErr w:type="spellEnd"/>
      <w:r w:rsidRPr="000E11B1">
        <w:t xml:space="preserve"> </w:t>
      </w:r>
      <w:proofErr w:type="spellStart"/>
      <w:r w:rsidRPr="000E11B1">
        <w:t>inžinjering</w:t>
      </w:r>
      <w:proofErr w:type="spellEnd"/>
      <w:r w:rsidRPr="000E11B1">
        <w:t xml:space="preserve"> d.o.o., </w:t>
      </w:r>
      <w:proofErr w:type="spellStart"/>
      <w:r w:rsidRPr="000E11B1">
        <w:t>OIB</w:t>
      </w:r>
      <w:proofErr w:type="spellEnd"/>
      <w:r w:rsidRPr="000E11B1">
        <w:t xml:space="preserve"> </w:t>
      </w:r>
      <w:proofErr w:type="spellStart"/>
      <w:r w:rsidRPr="000E11B1">
        <w:t>69034246285</w:t>
      </w:r>
      <w:proofErr w:type="spellEnd"/>
      <w:r w:rsidRPr="000E11B1">
        <w:t xml:space="preserve">, Lučko, </w:t>
      </w:r>
      <w:proofErr w:type="spellStart"/>
      <w:r w:rsidRPr="000E11B1">
        <w:t>Puškarićeva</w:t>
      </w:r>
      <w:proofErr w:type="spellEnd"/>
      <w:r w:rsidRPr="000E11B1">
        <w:t xml:space="preserve"> 8, Zagreb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41</w:t>
      </w:r>
      <w:proofErr w:type="spellEnd"/>
      <w:r w:rsidRPr="000E11B1">
        <w:t xml:space="preserve">. </w:t>
      </w:r>
      <w:proofErr w:type="spellStart"/>
      <w:r w:rsidRPr="000E11B1">
        <w:t>SMG</w:t>
      </w:r>
      <w:proofErr w:type="spellEnd"/>
      <w:r w:rsidRPr="000E11B1">
        <w:t xml:space="preserve">-metali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65311488078</w:t>
      </w:r>
      <w:proofErr w:type="spellEnd"/>
      <w:r w:rsidRPr="000E11B1">
        <w:t xml:space="preserve">, Čička Poljana </w:t>
      </w:r>
      <w:proofErr w:type="spellStart"/>
      <w:r w:rsidRPr="000E11B1">
        <w:t>81</w:t>
      </w:r>
      <w:proofErr w:type="spellEnd"/>
      <w:r w:rsidRPr="000E11B1">
        <w:t xml:space="preserve">, </w:t>
      </w:r>
      <w:proofErr w:type="spellStart"/>
      <w:r w:rsidRPr="000E11B1">
        <w:t>10415</w:t>
      </w:r>
      <w:proofErr w:type="spellEnd"/>
      <w:r w:rsidRPr="000E11B1">
        <w:t xml:space="preserve"> Novo Čiče</w:t>
      </w:r>
    </w:p>
    <w:p w:rsidRDefault="00E065E2" w:rsidP="0011089A" w:rsidR="0011089A">
      <w:pPr>
        <w:ind w:hanging="426" w:left="426"/>
        <w:jc w:val="both"/>
      </w:pPr>
      <w:proofErr w:type="spellStart"/>
      <w:r w:rsidRPr="000E11B1">
        <w:t>42</w:t>
      </w:r>
      <w:proofErr w:type="spellEnd"/>
      <w:r w:rsidRPr="000E11B1">
        <w:t xml:space="preserve">. Mladen </w:t>
      </w:r>
      <w:proofErr w:type="spellStart"/>
      <w:r w:rsidRPr="000E11B1">
        <w:t>Popovčić</w:t>
      </w:r>
      <w:proofErr w:type="spellEnd"/>
      <w:r w:rsidRPr="000E11B1">
        <w:t>,</w:t>
      </w:r>
      <w:r w:rsidR="00661373">
        <w:t xml:space="preserve"> vlasnik obrta "Metal </w:t>
      </w:r>
      <w:proofErr w:type="spellStart"/>
      <w:r w:rsidR="00661373">
        <w:t>Popovčić</w:t>
      </w:r>
      <w:proofErr w:type="spellEnd"/>
      <w:r w:rsidR="00661373">
        <w:t>"</w:t>
      </w:r>
      <w:r w:rsidRPr="000E11B1">
        <w:t xml:space="preserve">, </w:t>
      </w:r>
      <w:proofErr w:type="spellStart"/>
      <w:r w:rsidRPr="000E11B1">
        <w:t>OIB</w:t>
      </w:r>
      <w:proofErr w:type="spellEnd"/>
      <w:r w:rsidRPr="000E11B1">
        <w:t>:</w:t>
      </w:r>
      <w:proofErr w:type="spellStart"/>
      <w:r w:rsidRPr="000E11B1">
        <w:t>25650512585</w:t>
      </w:r>
      <w:proofErr w:type="spellEnd"/>
      <w:r w:rsidRPr="000E11B1">
        <w:t xml:space="preserve">, </w:t>
      </w:r>
      <w:proofErr w:type="spellStart"/>
      <w:r w:rsidRPr="000E11B1">
        <w:t>K</w:t>
      </w:r>
      <w:r w:rsidR="0011089A">
        <w:t>urilovečka</w:t>
      </w:r>
      <w:proofErr w:type="spellEnd"/>
      <w:r w:rsidR="0011089A">
        <w:t xml:space="preserve"> </w:t>
      </w:r>
      <w:proofErr w:type="spellStart"/>
      <w:r w:rsidR="0011089A">
        <w:t>84</w:t>
      </w:r>
      <w:proofErr w:type="spellEnd"/>
      <w:r w:rsidR="0011089A">
        <w:t>,</w:t>
      </w:r>
    </w:p>
    <w:p w:rsidRDefault="00E065E2" w:rsidP="0011089A" w:rsidR="00E065E2" w:rsidRPr="000E11B1">
      <w:pPr>
        <w:ind w:left="426"/>
        <w:jc w:val="both"/>
      </w:pPr>
      <w:r>
        <w:t>Velika Gorica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43</w:t>
      </w:r>
      <w:proofErr w:type="spellEnd"/>
      <w:r w:rsidRPr="000E11B1">
        <w:t xml:space="preserve">. </w:t>
      </w:r>
      <w:proofErr w:type="spellStart"/>
      <w:r w:rsidRPr="000E11B1">
        <w:t>Styria</w:t>
      </w:r>
      <w:proofErr w:type="spellEnd"/>
      <w:r w:rsidRPr="000E11B1">
        <w:t xml:space="preserve"> medijski servisi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29005509482</w:t>
      </w:r>
      <w:proofErr w:type="spellEnd"/>
      <w:r w:rsidRPr="000E11B1">
        <w:t xml:space="preserve">, </w:t>
      </w:r>
      <w:proofErr w:type="spellStart"/>
      <w:r w:rsidRPr="000E11B1">
        <w:t>Oreškovićeva</w:t>
      </w:r>
      <w:proofErr w:type="spellEnd"/>
      <w:r w:rsidRPr="000E11B1">
        <w:t xml:space="preserve"> </w:t>
      </w:r>
      <w:proofErr w:type="spellStart"/>
      <w:r w:rsidRPr="000E11B1">
        <w:t>6H</w:t>
      </w:r>
      <w:proofErr w:type="spellEnd"/>
      <w:r w:rsidRPr="000E11B1">
        <w:t>/1, Zagreb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44</w:t>
      </w:r>
      <w:proofErr w:type="spellEnd"/>
      <w:r w:rsidRPr="000E11B1">
        <w:t xml:space="preserve">. Tea </w:t>
      </w:r>
      <w:proofErr w:type="spellStart"/>
      <w:r w:rsidRPr="000E11B1">
        <w:t>Bačurin</w:t>
      </w:r>
      <w:proofErr w:type="spellEnd"/>
      <w:r w:rsidRPr="000E11B1">
        <w:t xml:space="preserve"> </w:t>
      </w:r>
      <w:proofErr w:type="spellStart"/>
      <w:r w:rsidRPr="000E11B1">
        <w:t>Hasija</w:t>
      </w:r>
      <w:proofErr w:type="spellEnd"/>
      <w:r w:rsidRPr="000E11B1">
        <w:t xml:space="preserve">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63747258535</w:t>
      </w:r>
      <w:proofErr w:type="spellEnd"/>
      <w:r w:rsidRPr="000E11B1">
        <w:t xml:space="preserve">, </w:t>
      </w:r>
      <w:r>
        <w:t xml:space="preserve">Velika Gorica 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45</w:t>
      </w:r>
      <w:proofErr w:type="spellEnd"/>
      <w:r w:rsidRPr="000E11B1">
        <w:t>. TO-</w:t>
      </w:r>
      <w:proofErr w:type="spellStart"/>
      <w:r w:rsidRPr="000E11B1">
        <w:t>MIKS</w:t>
      </w:r>
      <w:proofErr w:type="spellEnd"/>
      <w:r w:rsidRPr="000E11B1">
        <w:t xml:space="preserve">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43949548590</w:t>
      </w:r>
      <w:proofErr w:type="spellEnd"/>
      <w:r w:rsidRPr="000E11B1">
        <w:t xml:space="preserve">, </w:t>
      </w:r>
      <w:proofErr w:type="spellStart"/>
      <w:r w:rsidRPr="000E11B1">
        <w:t>Seljine</w:t>
      </w:r>
      <w:proofErr w:type="spellEnd"/>
      <w:r w:rsidRPr="000E11B1">
        <w:t xml:space="preserve"> brigade 1/a, </w:t>
      </w:r>
      <w:proofErr w:type="spellStart"/>
      <w:r w:rsidRPr="000E11B1">
        <w:t>10413</w:t>
      </w:r>
      <w:proofErr w:type="spellEnd"/>
      <w:r w:rsidRPr="000E11B1">
        <w:t xml:space="preserve"> Velika Buna</w:t>
      </w:r>
    </w:p>
    <w:p w:rsidRDefault="00E065E2" w:rsidP="0011089A" w:rsidR="00E065E2">
      <w:pPr>
        <w:ind w:hanging="426" w:left="426"/>
        <w:jc w:val="both"/>
      </w:pPr>
      <w:proofErr w:type="spellStart"/>
      <w:r w:rsidRPr="000E11B1">
        <w:t>46</w:t>
      </w:r>
      <w:proofErr w:type="spellEnd"/>
      <w:r w:rsidRPr="000E11B1">
        <w:t xml:space="preserve">. Zoran </w:t>
      </w:r>
      <w:proofErr w:type="spellStart"/>
      <w:r w:rsidRPr="000E11B1">
        <w:t>Prvu</w:t>
      </w:r>
      <w:r w:rsidR="0011089A">
        <w:t>lj</w:t>
      </w:r>
      <w:proofErr w:type="spellEnd"/>
      <w:r w:rsidR="0011089A">
        <w:t xml:space="preserve">, vlasnik obrta  "Gogo", </w:t>
      </w:r>
      <w:proofErr w:type="spellStart"/>
      <w:r w:rsidR="0011089A">
        <w:t>OIB</w:t>
      </w:r>
      <w:proofErr w:type="spellEnd"/>
      <w:r w:rsidR="0011089A">
        <w:t>:</w:t>
      </w:r>
      <w:proofErr w:type="spellStart"/>
      <w:r w:rsidRPr="000E11B1">
        <w:t>81695792668</w:t>
      </w:r>
      <w:proofErr w:type="spellEnd"/>
      <w:r w:rsidRPr="000E11B1">
        <w:t xml:space="preserve">, </w:t>
      </w:r>
      <w:r>
        <w:t>Ivana G. Kovačića</w:t>
      </w:r>
      <w:r w:rsidRPr="000E11B1">
        <w:t xml:space="preserve"> </w:t>
      </w:r>
      <w:proofErr w:type="spellStart"/>
      <w:r w:rsidRPr="000E11B1">
        <w:t>16</w:t>
      </w:r>
      <w:proofErr w:type="spellEnd"/>
      <w:r w:rsidRPr="000E11B1">
        <w:t xml:space="preserve">, </w:t>
      </w:r>
      <w:r>
        <w:t>Velika Gorica</w:t>
      </w:r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47</w:t>
      </w:r>
      <w:proofErr w:type="spellEnd"/>
      <w:r w:rsidRPr="000E11B1">
        <w:t xml:space="preserve">. </w:t>
      </w:r>
      <w:proofErr w:type="spellStart"/>
      <w:r w:rsidRPr="000E11B1">
        <w:t>Veldić</w:t>
      </w:r>
      <w:proofErr w:type="spellEnd"/>
      <w:r w:rsidRPr="000E11B1">
        <w:t xml:space="preserve"> promet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39281147133</w:t>
      </w:r>
      <w:proofErr w:type="spellEnd"/>
      <w:r w:rsidRPr="000E11B1">
        <w:t xml:space="preserve">, </w:t>
      </w:r>
      <w:proofErr w:type="spellStart"/>
      <w:r w:rsidRPr="000E11B1">
        <w:t>Špičićeva</w:t>
      </w:r>
      <w:proofErr w:type="spellEnd"/>
      <w:r w:rsidRPr="000E11B1">
        <w:t xml:space="preserve"> 7, </w:t>
      </w:r>
      <w:proofErr w:type="spellStart"/>
      <w:r w:rsidRPr="000E11B1">
        <w:t>10410</w:t>
      </w:r>
      <w:proofErr w:type="spellEnd"/>
      <w:r w:rsidRPr="000E11B1">
        <w:t xml:space="preserve"> </w:t>
      </w:r>
      <w:proofErr w:type="spellStart"/>
      <w:r w:rsidRPr="000E11B1">
        <w:t>Mičevec</w:t>
      </w:r>
      <w:proofErr w:type="spellEnd"/>
    </w:p>
    <w:p w:rsidRDefault="00E065E2" w:rsidP="00E065E2" w:rsidR="00E065E2" w:rsidRPr="000E11B1">
      <w:pPr>
        <w:ind w:hanging="567" w:left="567"/>
        <w:jc w:val="both"/>
      </w:pPr>
      <w:proofErr w:type="spellStart"/>
      <w:r w:rsidRPr="000E11B1">
        <w:t>48</w:t>
      </w:r>
      <w:proofErr w:type="spellEnd"/>
      <w:r w:rsidRPr="000E11B1">
        <w:t xml:space="preserve">. </w:t>
      </w:r>
      <w:proofErr w:type="spellStart"/>
      <w:r w:rsidRPr="000E11B1">
        <w:t>VIPnet</w:t>
      </w:r>
      <w:proofErr w:type="spellEnd"/>
      <w:r w:rsidRPr="000E11B1">
        <w:t xml:space="preserve"> d.o.o., </w:t>
      </w:r>
      <w:proofErr w:type="spellStart"/>
      <w:r w:rsidRPr="000E11B1">
        <w:t>OIB</w:t>
      </w:r>
      <w:proofErr w:type="spellEnd"/>
      <w:r w:rsidRPr="000E11B1">
        <w:t xml:space="preserve">: </w:t>
      </w:r>
      <w:proofErr w:type="spellStart"/>
      <w:r w:rsidRPr="000E11B1">
        <w:t>29524210204</w:t>
      </w:r>
      <w:proofErr w:type="spellEnd"/>
      <w:r w:rsidRPr="000E11B1">
        <w:t>, Vrtni put 1, Zagreb</w:t>
      </w:r>
    </w:p>
    <w:p w:rsidRDefault="00E065E2" w:rsidP="00E065E2" w:rsidR="00E065E2" w:rsidRPr="007C6AC4">
      <w:pPr>
        <w:jc w:val="both"/>
      </w:pPr>
    </w:p>
    <w:p w:rsidRDefault="004C46AF" w:rsidP="00070F82" w:rsidR="00070F82" w:rsidRPr="006F7C6C">
      <w:pPr>
        <w:autoSpaceDE w:val="false"/>
        <w:autoSpaceDN w:val="false"/>
        <w:adjustRightInd w:val="false"/>
        <w:jc w:val="both"/>
      </w:pPr>
      <w:r w:rsidRPr="00A359BC">
        <w:t xml:space="preserve">a kojom nagodbom se dužnik </w:t>
      </w:r>
      <w:proofErr w:type="spellStart"/>
      <w:r w:rsidR="0011089A" w:rsidRPr="000E11B1">
        <w:t>VODOPROMET</w:t>
      </w:r>
      <w:proofErr w:type="spellEnd"/>
      <w:r w:rsidR="0011089A" w:rsidRPr="000E11B1">
        <w:t xml:space="preserve"> M&amp;B d.o.o., Velika Buna (</w:t>
      </w:r>
      <w:r w:rsidR="0011089A">
        <w:t>Velika Gorica</w:t>
      </w:r>
      <w:r w:rsidR="006149D2">
        <w:t xml:space="preserve">), </w:t>
      </w:r>
      <w:proofErr w:type="spellStart"/>
      <w:r w:rsidR="006149D2">
        <w:t>Seljine</w:t>
      </w:r>
      <w:proofErr w:type="spellEnd"/>
      <w:r w:rsidR="006149D2">
        <w:t xml:space="preserve"> Brigade </w:t>
      </w:r>
      <w:proofErr w:type="spellStart"/>
      <w:r w:rsidR="006149D2">
        <w:t>33</w:t>
      </w:r>
      <w:proofErr w:type="spellEnd"/>
      <w:r w:rsidR="006149D2">
        <w:t xml:space="preserve">, </w:t>
      </w:r>
      <w:proofErr w:type="spellStart"/>
      <w:r w:rsidR="0011089A" w:rsidRPr="000E11B1">
        <w:t>OIB</w:t>
      </w:r>
      <w:proofErr w:type="spellEnd"/>
      <w:r w:rsidR="0011089A" w:rsidRPr="000E11B1">
        <w:t>:</w:t>
      </w:r>
      <w:proofErr w:type="spellStart"/>
      <w:r w:rsidR="0011089A" w:rsidRPr="000E11B1">
        <w:t>93887154381</w:t>
      </w:r>
      <w:proofErr w:type="spellEnd"/>
      <w:r>
        <w:t xml:space="preserve"> </w:t>
      </w:r>
      <w:r w:rsidRPr="00A359BC">
        <w:t xml:space="preserve">obvezuje na temelju Rješenja o prihvaćanju Plana financijskog restrukturiranja koji se kod Financijske agencije Zagreb vodi pod </w:t>
      </w:r>
      <w:proofErr w:type="spellStart"/>
      <w:r w:rsidRPr="00A359BC">
        <w:t>posl.br</w:t>
      </w:r>
      <w:proofErr w:type="spellEnd"/>
      <w:r w:rsidRPr="00A359BC">
        <w:t>. Klasa:</w:t>
      </w:r>
      <w:r>
        <w:t xml:space="preserve"> </w:t>
      </w:r>
      <w:proofErr w:type="spellStart"/>
      <w:r w:rsidR="00DB60DA" w:rsidRPr="000E11B1">
        <w:t>UP</w:t>
      </w:r>
      <w:proofErr w:type="spellEnd"/>
      <w:r w:rsidR="00DB60DA" w:rsidRPr="000E11B1">
        <w:t>-I/</w:t>
      </w:r>
      <w:proofErr w:type="spellStart"/>
      <w:r w:rsidR="00DB60DA" w:rsidRPr="000E11B1">
        <w:t>110</w:t>
      </w:r>
      <w:proofErr w:type="spellEnd"/>
      <w:r w:rsidR="00DB60DA" w:rsidRPr="000E11B1">
        <w:t>/</w:t>
      </w:r>
      <w:proofErr w:type="spellStart"/>
      <w:r w:rsidR="00DB60DA" w:rsidRPr="000E11B1">
        <w:t>07</w:t>
      </w:r>
      <w:proofErr w:type="spellEnd"/>
      <w:r w:rsidR="00DB60DA" w:rsidRPr="000E11B1">
        <w:t>/</w:t>
      </w:r>
      <w:proofErr w:type="spellStart"/>
      <w:r w:rsidR="00DB60DA" w:rsidRPr="000E11B1">
        <w:t>15</w:t>
      </w:r>
      <w:proofErr w:type="spellEnd"/>
      <w:r w:rsidR="00DB60DA" w:rsidRPr="000E11B1">
        <w:t>-</w:t>
      </w:r>
      <w:proofErr w:type="spellStart"/>
      <w:r w:rsidR="00DB60DA" w:rsidRPr="000E11B1">
        <w:t>01</w:t>
      </w:r>
      <w:proofErr w:type="spellEnd"/>
      <w:r w:rsidR="00DB60DA" w:rsidRPr="000E11B1">
        <w:t>/</w:t>
      </w:r>
      <w:proofErr w:type="spellStart"/>
      <w:r w:rsidR="00DB60DA" w:rsidRPr="000E11B1">
        <w:t>8254</w:t>
      </w:r>
      <w:proofErr w:type="spellEnd"/>
      <w:r w:rsidR="00DB60DA" w:rsidRPr="000E11B1">
        <w:t xml:space="preserve">, </w:t>
      </w:r>
      <w:proofErr w:type="spellStart"/>
      <w:r w:rsidR="00DB60DA" w:rsidRPr="000E11B1">
        <w:t>Ur.br</w:t>
      </w:r>
      <w:proofErr w:type="spellEnd"/>
      <w:r w:rsidR="00DB60DA" w:rsidRPr="000E11B1">
        <w:t xml:space="preserve">.: </w:t>
      </w:r>
      <w:proofErr w:type="spellStart"/>
      <w:r w:rsidR="00DB60DA" w:rsidRPr="000E11B1">
        <w:t>04</w:t>
      </w:r>
      <w:proofErr w:type="spellEnd"/>
      <w:r w:rsidR="00DB60DA" w:rsidRPr="000E11B1">
        <w:t>-</w:t>
      </w:r>
      <w:proofErr w:type="spellStart"/>
      <w:r w:rsidR="00DB60DA" w:rsidRPr="000E11B1">
        <w:t>06</w:t>
      </w:r>
      <w:proofErr w:type="spellEnd"/>
      <w:r w:rsidR="00DB60DA" w:rsidRPr="000E11B1">
        <w:t>-</w:t>
      </w:r>
      <w:proofErr w:type="spellStart"/>
      <w:r w:rsidR="00DB60DA" w:rsidRPr="000E11B1">
        <w:t>16</w:t>
      </w:r>
      <w:proofErr w:type="spellEnd"/>
      <w:r w:rsidR="00DB60DA" w:rsidRPr="000E11B1">
        <w:t>-</w:t>
      </w:r>
      <w:proofErr w:type="spellStart"/>
      <w:r w:rsidR="00DB60DA" w:rsidRPr="000E11B1">
        <w:t>8254</w:t>
      </w:r>
      <w:proofErr w:type="spellEnd"/>
      <w:r w:rsidR="00DB60DA" w:rsidRPr="000E11B1">
        <w:t>-</w:t>
      </w:r>
      <w:proofErr w:type="spellStart"/>
      <w:r w:rsidR="00DB60DA" w:rsidRPr="000E11B1">
        <w:t>60</w:t>
      </w:r>
      <w:proofErr w:type="spellEnd"/>
      <w:r w:rsidR="00DB60DA">
        <w:t xml:space="preserve">, Nagodbeno vijeće ZG </w:t>
      </w:r>
      <w:proofErr w:type="spellStart"/>
      <w:r w:rsidR="00DB60DA">
        <w:t>05</w:t>
      </w:r>
      <w:proofErr w:type="spellEnd"/>
      <w:r w:rsidR="00DB60DA" w:rsidRPr="000E11B1">
        <w:t xml:space="preserve"> od </w:t>
      </w:r>
      <w:proofErr w:type="spellStart"/>
      <w:r w:rsidR="00DB60DA" w:rsidRPr="000E11B1">
        <w:t>16</w:t>
      </w:r>
      <w:proofErr w:type="spellEnd"/>
      <w:r w:rsidR="00DB60DA" w:rsidRPr="000E11B1">
        <w:t xml:space="preserve">. veljače </w:t>
      </w:r>
      <w:proofErr w:type="spellStart"/>
      <w:r w:rsidR="00DB60DA" w:rsidRPr="000E11B1">
        <w:t>2016</w:t>
      </w:r>
      <w:proofErr w:type="spellEnd"/>
      <w:r w:rsidR="00DB60DA" w:rsidRPr="000E11B1">
        <w:t xml:space="preserve">., a koje je postalo izvršno dana 4. ožujka </w:t>
      </w:r>
      <w:proofErr w:type="spellStart"/>
      <w:r w:rsidR="00DB60DA" w:rsidRPr="000E11B1">
        <w:t>2016</w:t>
      </w:r>
      <w:proofErr w:type="spellEnd"/>
      <w:r w:rsidR="00DB60DA">
        <w:t xml:space="preserve">, </w:t>
      </w:r>
      <w:r w:rsidR="000F4932" w:rsidRPr="003475B8">
        <w:t>vjerovnicima</w:t>
      </w:r>
      <w:r w:rsidR="000F4932">
        <w:t xml:space="preserve"> </w:t>
      </w:r>
      <w:proofErr w:type="spellStart"/>
      <w:r w:rsidRPr="00A359BC">
        <w:t>predstečajne</w:t>
      </w:r>
      <w:proofErr w:type="spellEnd"/>
      <w:r w:rsidRPr="00A359BC">
        <w:t xml:space="preserve"> nagodbe</w:t>
      </w:r>
      <w:r>
        <w:t xml:space="preserve"> </w:t>
      </w:r>
      <w:r w:rsidR="00070F82" w:rsidRPr="006F7C6C">
        <w:t>isplatiti utvrđene obveze</w:t>
      </w:r>
      <w:r w:rsidR="00070F82">
        <w:t>,</w:t>
      </w:r>
      <w:r w:rsidR="00070F82" w:rsidRPr="006F7C6C">
        <w:t xml:space="preserve"> odnosno iznose utvrđenih tražbina, tako da sudionici ove Nagodbe suglasno uređuju svoje odnose na način predložen u citiranom prihvaćenom Planu financijskog restrukturiranja dužnika, a koji namirenje tražbina uređuje kako slijedi:</w:t>
      </w:r>
    </w:p>
    <w:p w:rsidRDefault="00DB60DA" w:rsidP="00DB60DA" w:rsidR="00DB60DA" w:rsidRPr="000E11B1">
      <w:pPr>
        <w:autoSpaceDE w:val="false"/>
        <w:autoSpaceDN w:val="false"/>
        <w:adjustRightInd w:val="false"/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1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Financijska agencija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Ulica grada Vukovara 70,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85821130368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4.027,60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2.013,80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2.013,80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2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Grad Velika Gorica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Trg Kralja Tomislava 34, 10410, 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75834963344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40.402,28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20.201,14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20.201,14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3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Gradska plinara Zagreb-Opskrba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Radnička cesta 1,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74364571096</w:t>
      </w:r>
      <w:proofErr w:type="spellEnd"/>
      <w:r w:rsidR="00661373">
        <w:rPr>
          <w:rFonts w:eastAsia="Calibri"/>
          <w:noProof/>
          <w:color w:val="000000"/>
        </w:rPr>
        <w:t xml:space="preserve"> 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6.460,71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3.230,36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3.230,36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4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Gradsko stambeno gospodarstvo Velika Gorica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Gajeva 25, 10410, 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15860024937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45.608,08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22.804,04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22.804,04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9D5FE9" w:rsidP="00DB60DA" w:rsidR="009D5FE9" w:rsidRPr="000E11B1">
      <w:pPr>
        <w:jc w:val="both"/>
        <w:rPr>
          <w:color w:val="000000"/>
        </w:rPr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5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HEP-operator distribucijskog sustava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Ulica grada Vukovara 37,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46830600751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1.669,95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834,98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834,98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6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Hep-Opskrba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Ulica grada Vukovara 37,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63073332379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8.524,99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4.262,50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4.262,50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7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Hrvatska radiotelevizija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Prisavlje 3,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68419124305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1.040,90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520,45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520,45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</w:t>
      </w:r>
      <w:r w:rsidRPr="000E11B1">
        <w:rPr>
          <w:color w:val="000000"/>
        </w:rPr>
        <w:lastRenderedPageBreak/>
        <w:t xml:space="preserve">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8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Hrvatske vode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Grada Vukovara 220,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28921383001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17.059,92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8.529,96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8.529,96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9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Hrvatsko društvo skladatelja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Berislavićeva 9,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56668956985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15.308,52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7.654,26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7.654,26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10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Republika Hrvatska, Ministarstvo financija-Porezna uprava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Katančićeva 5,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18683136487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53.046,16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26.523,08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26.523,08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11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Republika Hrvatska, Županijsko državno odvjetništvo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Katančićeva 5,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52634238587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3.672,88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1.836,44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1.836,44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12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VG Čistoća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Kolodvorska 64, 10410, 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23915011506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25.064,77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12.532,39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12.532,39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6149D2" w:rsidP="00DB60DA" w:rsidR="006149D2" w:rsidRPr="000E11B1">
      <w:pPr>
        <w:jc w:val="both"/>
        <w:rPr>
          <w:color w:val="000000"/>
        </w:rPr>
      </w:pP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lastRenderedPageBreak/>
        <w:t>13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VG Vodoopskrba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Kolodvorska 64, 10410, 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62462242629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14.918,59</w:t>
      </w:r>
      <w:r w:rsidRPr="000E11B1">
        <w:rPr>
          <w:noProof/>
          <w:color w:val="000000"/>
        </w:rPr>
        <w:t xml:space="preserve"> </w:t>
      </w:r>
      <w:r w:rsidR="00661373">
        <w:rPr>
          <w:color w:val="000000"/>
        </w:rPr>
        <w:t xml:space="preserve">kn.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7.459,30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7.459,30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14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Zavod za javno zdravstvo Zagrebačke županije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Mokrička 54, 10290, Zaprešić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20717593431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1.863,82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931,91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931,91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uz kamatnu stopu od 4,5%, računajući od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</w:t>
      </w:r>
      <w:r w:rsidR="009D5FE9">
        <w:rPr>
          <w:color w:val="000000"/>
        </w:rPr>
        <w:t>pravomoćn</w:t>
      </w:r>
      <w:r w:rsidRPr="000E11B1">
        <w:rPr>
          <w:color w:val="000000"/>
        </w:rPr>
        <w:t xml:space="preserve">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  <w:rPr>
          <w:rFonts w:eastAsia="Calibri"/>
          <w:noProof/>
          <w:color w:val="000000"/>
        </w:rPr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15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Grawe Hrvatska d.d.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Ulica grada Vukovara 5,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28406115764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714,65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357,33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357,33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661373" w:rsidP="00DB60DA" w:rsidR="00661373">
      <w:pPr>
        <w:jc w:val="both"/>
      </w:pPr>
    </w:p>
    <w:p w:rsidRDefault="00DB60DA" w:rsidP="00DB60DA" w:rsidR="00DB60DA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16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HYPO ALPE-ADRIA BANK d.d.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Slavonska avenija 6,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14036333877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8.857,13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4.428,57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4.428,57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6149D2" w:rsidP="00DB60DA" w:rsidR="006149D2" w:rsidRPr="00661373">
      <w:pPr>
        <w:jc w:val="both"/>
        <w:rPr>
          <w:color w:val="000000"/>
        </w:rPr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17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Zagrebačka banka d.d.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Trg bana Josipa Jelačića 10,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92963223473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34.249,04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17.124,52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17.124,52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18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Lovrek Dijanić, vlasnik obrta "AD-INFO"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Gradićka 39, 10410, Gradići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95640148540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1.638,00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819,00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819,00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</w:t>
      </w:r>
      <w:r w:rsidRPr="000E11B1">
        <w:rPr>
          <w:color w:val="000000"/>
        </w:rPr>
        <w:lastRenderedPageBreak/>
        <w:t xml:space="preserve">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19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Alat-plast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Kanalski put 40,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10045751995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402,11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201,06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201,06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20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Ivica Gluhak, vlasnik obrta Bravarska radionica- bravarija "GLUHAK "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Hrastje 68, 10380, HRASTJE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96138054503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4.720,75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2.360,38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2.360,38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rFonts w:eastAsia="Calibri"/>
          <w:noProof/>
          <w:color w:val="000000"/>
        </w:rPr>
      </w:pPr>
      <w:r w:rsidRPr="000E11B1">
        <w:rPr>
          <w:rFonts w:eastAsia="Calibri"/>
          <w:noProof/>
          <w:color w:val="000000"/>
        </w:rPr>
        <w:t>21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Brina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Teslina 4, 10408, Velika Mlaka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65972843317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2.910,17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1.455,09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1.455,09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22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Drvo Pokuplje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Ivana Gorana Kovačića 80, 10410, 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50380749665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10.120,77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5.060,39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5.060,39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6149D2" w:rsidP="00DB60DA" w:rsidR="006149D2" w:rsidRPr="00661373">
      <w:pPr>
        <w:jc w:val="both"/>
        <w:rPr>
          <w:color w:val="000000"/>
        </w:rPr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23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Ecos trgovina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Škorpikova 22,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99146000922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1.038,93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519,47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519,47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24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Slavko Meštrović, vlasnik obrta "ELEKTRO SERVIS I TRGOVINA MEŠTROVIĆ"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 xml:space="preserve">Slavka Kolara 10, 10410, </w:t>
      </w:r>
      <w:r w:rsidR="009D5FE9">
        <w:rPr>
          <w:rFonts w:eastAsia="Calibri"/>
          <w:noProof/>
          <w:color w:val="000000"/>
        </w:rPr>
        <w:t>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69216090164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716,92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358,46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358,46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</w:t>
      </w:r>
      <w:r w:rsidRPr="000E11B1">
        <w:rPr>
          <w:color w:val="000000"/>
        </w:rPr>
        <w:lastRenderedPageBreak/>
        <w:t xml:space="preserve">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25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Vladka Ferjanić, vlasnik obrta "GLIŠIĆ "</w:t>
      </w:r>
      <w:r w:rsidRPr="000E11B1">
        <w:rPr>
          <w:noProof/>
          <w:color w:val="000000"/>
        </w:rPr>
        <w:t xml:space="preserve">, </w:t>
      </w:r>
      <w:r w:rsidR="009D5FE9">
        <w:rPr>
          <w:rFonts w:eastAsia="Calibri"/>
          <w:noProof/>
          <w:color w:val="000000"/>
        </w:rPr>
        <w:t>Senjska 5, 10430, Samobor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70221325654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3.247,64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1.623,82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1.623,82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26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Kristina Zakanj, vlasnik obrta "GORICA PLAST "</w:t>
      </w:r>
      <w:r w:rsidRPr="000E11B1">
        <w:rPr>
          <w:noProof/>
          <w:color w:val="000000"/>
        </w:rPr>
        <w:t xml:space="preserve">, </w:t>
      </w:r>
      <w:r w:rsidR="009D5FE9">
        <w:rPr>
          <w:rFonts w:eastAsia="Calibri"/>
          <w:noProof/>
          <w:color w:val="000000"/>
        </w:rPr>
        <w:t>Školska</w:t>
      </w:r>
      <w:r w:rsidRPr="000E11B1">
        <w:rPr>
          <w:rFonts w:eastAsia="Calibri"/>
          <w:noProof/>
          <w:color w:val="000000"/>
        </w:rPr>
        <w:t xml:space="preserve"> 63, 10410, </w:t>
      </w:r>
      <w:r w:rsidR="009D5FE9">
        <w:rPr>
          <w:rFonts w:eastAsia="Calibri"/>
          <w:noProof/>
          <w:color w:val="000000"/>
        </w:rPr>
        <w:t>Velika</w:t>
      </w:r>
      <w:r w:rsidRPr="000E11B1">
        <w:rPr>
          <w:rFonts w:eastAsia="Calibri"/>
          <w:noProof/>
          <w:color w:val="000000"/>
        </w:rPr>
        <w:t xml:space="preserve"> </w:t>
      </w:r>
      <w:r w:rsidR="009D5FE9">
        <w:rPr>
          <w:rFonts w:eastAsia="Calibri"/>
          <w:noProof/>
          <w:color w:val="000000"/>
        </w:rPr>
        <w:t>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18751745664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13.783,20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6.891,60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6.891,60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27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Graditeljstvo Gršetić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Kozjača 26, 10413, Kozjača, Grad 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39352273719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50.000,00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25.000,00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25.000,00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28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Dragan Vujković, vlasnik obrta "Brtva-plast"</w:t>
      </w:r>
      <w:r w:rsidRPr="000E11B1">
        <w:rPr>
          <w:noProof/>
          <w:color w:val="000000"/>
        </w:rPr>
        <w:t xml:space="preserve">, </w:t>
      </w:r>
      <w:r w:rsidR="009D5FE9">
        <w:rPr>
          <w:rFonts w:eastAsia="Calibri"/>
          <w:noProof/>
          <w:color w:val="000000"/>
        </w:rPr>
        <w:t>Oktavijana Valića 34 A, 51000, Rijeka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59586000806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2.859,63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1.429,82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1.429,82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29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H-ABDUCO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Slavonska avenija 6A,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13667298928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0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0,00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0,00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rFonts w:eastAsia="Calibri"/>
          <w:noProof/>
          <w:color w:val="000000"/>
        </w:rPr>
      </w:pPr>
      <w:r w:rsidRPr="000E11B1">
        <w:rPr>
          <w:rFonts w:eastAsia="Calibri"/>
          <w:noProof/>
          <w:color w:val="000000"/>
        </w:rPr>
        <w:t>30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Hrvatski Telekom d.d.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Roberta Frangeša Mihanovića 9,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81793146560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1.102,53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551,27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551,27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</w:t>
      </w:r>
      <w:r w:rsidRPr="000E11B1">
        <w:rPr>
          <w:color w:val="000000"/>
        </w:rPr>
        <w:lastRenderedPageBreak/>
        <w:t xml:space="preserve">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</w:pPr>
      <w:r w:rsidRPr="000E11B1">
        <w:rPr>
          <w:rFonts w:eastAsia="Calibri"/>
          <w:noProof/>
        </w:rPr>
        <w:t>31</w:t>
      </w:r>
      <w:r w:rsidRPr="000E11B1">
        <w:rPr>
          <w:noProof/>
        </w:rPr>
        <w:t xml:space="preserve">. </w:t>
      </w:r>
      <w:r w:rsidRPr="000E11B1">
        <w:rPr>
          <w:rFonts w:eastAsia="Calibri"/>
          <w:noProof/>
        </w:rPr>
        <w:t xml:space="preserve">Vesna Kalanja, </w:t>
      </w:r>
      <w:r w:rsidR="009D5FE9">
        <w:rPr>
          <w:rFonts w:eastAsia="Calibri"/>
          <w:noProof/>
        </w:rPr>
        <w:t>Velika Gorica</w:t>
      </w:r>
      <w:r w:rsidRPr="000E11B1">
        <w:rPr>
          <w:rFonts w:eastAsia="Calibri"/>
          <w:noProof/>
        </w:rPr>
        <w:t>, Pleška 34,</w:t>
      </w:r>
      <w:r w:rsidRPr="000E11B1">
        <w:rPr>
          <w:noProof/>
        </w:rPr>
        <w:t xml:space="preserve"> </w:t>
      </w:r>
      <w:proofErr w:type="spellStart"/>
      <w:r w:rsidRPr="000E11B1">
        <w:t>OIB</w:t>
      </w:r>
      <w:proofErr w:type="spellEnd"/>
      <w:r w:rsidRPr="000E11B1">
        <w:t>:</w:t>
      </w:r>
      <w:r w:rsidRPr="000E11B1">
        <w:rPr>
          <w:noProof/>
        </w:rPr>
        <w:t xml:space="preserve"> </w:t>
      </w:r>
      <w:r w:rsidRPr="000E11B1">
        <w:rPr>
          <w:rFonts w:eastAsia="Calibri"/>
          <w:noProof/>
        </w:rPr>
        <w:t>25873010988</w:t>
      </w:r>
      <w:r w:rsidRPr="000E11B1">
        <w:rPr>
          <w:noProof/>
        </w:rPr>
        <w:t xml:space="preserve"> </w:t>
      </w:r>
      <w:r w:rsidRPr="000E11B1">
        <w:t xml:space="preserve">utvrđeni iznos tražbine iznosi </w:t>
      </w:r>
      <w:r w:rsidRPr="000E11B1">
        <w:rPr>
          <w:rFonts w:eastAsia="Calibri"/>
          <w:noProof/>
        </w:rPr>
        <w:t xml:space="preserve">48.243,47 </w:t>
      </w:r>
      <w:r w:rsidRPr="000E11B1">
        <w:t xml:space="preserve">kn.  </w:t>
      </w:r>
      <w:proofErr w:type="spellStart"/>
      <w:r w:rsidRPr="000E11B1">
        <w:t>Predstečajni</w:t>
      </w:r>
      <w:proofErr w:type="spellEnd"/>
      <w:r w:rsidRPr="000E11B1">
        <w:t xml:space="preserve"> vjerovnik otpušta dužniku dio utvrđene tražbine, što iznosi </w:t>
      </w:r>
      <w:r w:rsidRPr="000E11B1">
        <w:rPr>
          <w:rFonts w:eastAsia="Calibri"/>
          <w:noProof/>
        </w:rPr>
        <w:t>24.121,74</w:t>
      </w:r>
      <w:r w:rsidRPr="000E11B1">
        <w:rPr>
          <w:noProof/>
        </w:rPr>
        <w:t xml:space="preserve"> </w:t>
      </w:r>
      <w:r w:rsidRPr="000E11B1">
        <w:t xml:space="preserve">kn. Preostali iznos tražbine od </w:t>
      </w:r>
      <w:r w:rsidRPr="000E11B1">
        <w:rPr>
          <w:rFonts w:eastAsia="Calibri"/>
          <w:noProof/>
        </w:rPr>
        <w:t>24.121,74</w:t>
      </w:r>
      <w:r w:rsidRPr="000E11B1">
        <w:rPr>
          <w:noProof/>
        </w:rPr>
        <w:t xml:space="preserve"> </w:t>
      </w:r>
      <w:r w:rsidRPr="000E11B1">
        <w:t xml:space="preserve">kn otplatiti će se nakon isteka počeka od </w:t>
      </w:r>
      <w:proofErr w:type="spellStart"/>
      <w:r w:rsidRPr="000E11B1">
        <w:t>12</w:t>
      </w:r>
      <w:proofErr w:type="spellEnd"/>
      <w:r w:rsidRPr="000E11B1">
        <w:t xml:space="preserve"> mjeseci na </w:t>
      </w:r>
      <w:proofErr w:type="spellStart"/>
      <w:r w:rsidRPr="000E11B1">
        <w:t>36</w:t>
      </w:r>
      <w:proofErr w:type="spellEnd"/>
      <w:r w:rsidRPr="000E11B1"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t>15</w:t>
      </w:r>
      <w:proofErr w:type="spellEnd"/>
      <w:r w:rsidRPr="000E11B1">
        <w:t xml:space="preserve">-tog u mjesecu, </w:t>
      </w:r>
      <w:proofErr w:type="spellStart"/>
      <w:r w:rsidRPr="000E11B1">
        <w:t>12</w:t>
      </w:r>
      <w:proofErr w:type="spellEnd"/>
      <w:r w:rsidRPr="000E11B1"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t>15</w:t>
      </w:r>
      <w:proofErr w:type="spellEnd"/>
      <w:r w:rsidRPr="000E11B1"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32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Kodrić-silex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Hrastina 74, 10430, Hrastina Samoborska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04645005133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1.106,37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553,19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553,19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33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Lanac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Augusta Šenoe 23,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82677264734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1.000,65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500,33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500,33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34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Limovod-Čunčić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Kuče, Pucekovići 20, 10410, 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40771654757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382,18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191,09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191,09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35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Maks Buzin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Velikogorička 16, 10419, Općina Velika Gorica, Staro Čiče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29800038846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270,62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135,31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135,31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36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Markulin transporti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Lukavec, Nova cesta 12, 10410, 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44220004019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4.350,00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2.175,00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2.175,00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</w:t>
      </w:r>
      <w:r w:rsidRPr="000E11B1">
        <w:rPr>
          <w:color w:val="000000"/>
        </w:rPr>
        <w:lastRenderedPageBreak/>
        <w:t xml:space="preserve">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37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 xml:space="preserve">Ivica Đuretić, vlasnik obrta "Đuretić" </w:t>
      </w:r>
      <w:r w:rsidRPr="000E11B1">
        <w:rPr>
          <w:noProof/>
          <w:color w:val="000000"/>
        </w:rPr>
        <w:t xml:space="preserve">, </w:t>
      </w:r>
      <w:r w:rsidR="009D5FE9">
        <w:rPr>
          <w:rFonts w:eastAsia="Calibri"/>
          <w:noProof/>
          <w:color w:val="000000"/>
        </w:rPr>
        <w:t>Braće Radića</w:t>
      </w:r>
      <w:r w:rsidRPr="000E11B1">
        <w:rPr>
          <w:rFonts w:eastAsia="Calibri"/>
          <w:noProof/>
          <w:color w:val="000000"/>
        </w:rPr>
        <w:t xml:space="preserve"> 7, 10410, </w:t>
      </w:r>
      <w:r w:rsidR="009D5FE9">
        <w:rPr>
          <w:rFonts w:eastAsia="Calibri"/>
          <w:noProof/>
          <w:color w:val="000000"/>
        </w:rPr>
        <w:t>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73172204247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1.517,29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758,65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758,65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38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Mirica Bačurin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10410, 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80992937574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350.000,00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175.000,00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175.000,00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39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SI-BA inžinjering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Lučko, Puškarićeva 8,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69034246285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22.699,42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11.349,71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11.349,71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40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SMG-metali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Čička Poljana 81, 10415, Novo Čiče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65311488078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1.372,52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686,26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686,26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41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Mladen Popovčić, vlasnik obrta "Metal Popovčić"</w:t>
      </w:r>
      <w:r w:rsidRPr="000E11B1">
        <w:rPr>
          <w:noProof/>
          <w:color w:val="000000"/>
        </w:rPr>
        <w:t xml:space="preserve">, </w:t>
      </w:r>
      <w:r w:rsidR="009D5FE9">
        <w:rPr>
          <w:rFonts w:eastAsia="Calibri"/>
          <w:noProof/>
          <w:color w:val="000000"/>
        </w:rPr>
        <w:t>Kurilovčeka 84, 10410, 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25650512585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322,95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161,48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161,48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lastRenderedPageBreak/>
        <w:t>42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Styria medijski servisi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Oreškovićeva 6H/1,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29005509482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4.926,29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2.463,15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2.463,15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43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Tea Bačurin Hasija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10410, 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63747258535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103.080,77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51.540,39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51.540,39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44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TO-MIKS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Seljine brigade 1/a, 10413, Velika Buna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proofErr w:type="spellStart"/>
      <w:r w:rsidRPr="000E11B1">
        <w:rPr>
          <w:rFonts w:eastAsia="Calibri"/>
          <w:noProof/>
          <w:color w:val="000000"/>
        </w:rPr>
        <w:t>43949548590</w:t>
      </w:r>
      <w:proofErr w:type="spellEnd"/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9.351,62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4.675,81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4.675,81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2222D9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45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Zoran Prvulj, vlasnik obrta  "Gogo"</w:t>
      </w:r>
      <w:r w:rsidRPr="000E11B1">
        <w:rPr>
          <w:noProof/>
          <w:color w:val="000000"/>
        </w:rPr>
        <w:t xml:space="preserve">, </w:t>
      </w:r>
      <w:r w:rsidR="009D5FE9">
        <w:rPr>
          <w:rFonts w:eastAsia="Calibri"/>
          <w:noProof/>
          <w:color w:val="000000"/>
        </w:rPr>
        <w:t>Ivana G. Kovačića</w:t>
      </w:r>
      <w:r w:rsidRPr="000E11B1">
        <w:rPr>
          <w:rFonts w:eastAsia="Calibri"/>
          <w:noProof/>
          <w:color w:val="000000"/>
        </w:rPr>
        <w:t xml:space="preserve"> 16, 10410, </w:t>
      </w:r>
      <w:r w:rsidR="009D5FE9">
        <w:rPr>
          <w:rFonts w:eastAsia="Calibri"/>
          <w:noProof/>
          <w:color w:val="000000"/>
        </w:rPr>
        <w:t>Velika Gorica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81695792668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6.514,28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3.257,14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3.257,14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2222D9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46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Veldić promet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Špičićeva 7, 10410, Mičevec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39281147133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0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0,00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0,00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2222D9" w:rsidR="00DB60DA" w:rsidRPr="000E11B1">
      <w:pPr>
        <w:jc w:val="both"/>
      </w:pPr>
    </w:p>
    <w:p w:rsidRDefault="00DB60DA" w:rsidP="00DB60DA" w:rsidR="00DB60DA" w:rsidRPr="000E11B1">
      <w:pPr>
        <w:jc w:val="both"/>
        <w:rPr>
          <w:color w:val="000000"/>
        </w:rPr>
      </w:pPr>
      <w:r w:rsidRPr="000E11B1">
        <w:rPr>
          <w:rFonts w:eastAsia="Calibri"/>
          <w:noProof/>
          <w:color w:val="000000"/>
        </w:rPr>
        <w:t>47</w:t>
      </w:r>
      <w:r w:rsidRPr="000E11B1">
        <w:rPr>
          <w:noProof/>
          <w:color w:val="000000"/>
        </w:rPr>
        <w:t xml:space="preserve">. </w:t>
      </w:r>
      <w:r w:rsidRPr="000E11B1">
        <w:rPr>
          <w:rFonts w:eastAsia="Calibri"/>
          <w:noProof/>
          <w:color w:val="000000"/>
        </w:rPr>
        <w:t>VIPnet d.o.o.</w:t>
      </w:r>
      <w:r w:rsidRPr="000E11B1">
        <w:rPr>
          <w:noProof/>
          <w:color w:val="000000"/>
        </w:rPr>
        <w:t xml:space="preserve">, </w:t>
      </w:r>
      <w:r w:rsidRPr="000E11B1">
        <w:rPr>
          <w:rFonts w:eastAsia="Calibri"/>
          <w:noProof/>
          <w:color w:val="000000"/>
        </w:rPr>
        <w:t>Vrtni put 1, 10000, Zagreb</w:t>
      </w:r>
      <w:r w:rsidRPr="000E11B1">
        <w:rPr>
          <w:noProof/>
          <w:color w:val="000000"/>
        </w:rPr>
        <w:t xml:space="preserve">, </w:t>
      </w:r>
      <w:proofErr w:type="spellStart"/>
      <w:r w:rsidRPr="000E11B1">
        <w:rPr>
          <w:color w:val="000000"/>
        </w:rPr>
        <w:t>OIB</w:t>
      </w:r>
      <w:proofErr w:type="spellEnd"/>
      <w:r w:rsidRPr="000E11B1">
        <w:rPr>
          <w:color w:val="000000"/>
        </w:rPr>
        <w:t>:</w:t>
      </w:r>
      <w:r w:rsidRPr="000E11B1">
        <w:rPr>
          <w:noProof/>
          <w:color w:val="000000"/>
        </w:rPr>
        <w:t xml:space="preserve"> </w:t>
      </w:r>
      <w:r w:rsidRPr="000E11B1">
        <w:rPr>
          <w:rFonts w:eastAsia="Calibri"/>
          <w:noProof/>
          <w:color w:val="000000"/>
        </w:rPr>
        <w:t>29524210204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utvrđeni iznos tražbine iznosi </w:t>
      </w:r>
      <w:r w:rsidRPr="000E11B1">
        <w:rPr>
          <w:rFonts w:eastAsia="Calibri"/>
          <w:noProof/>
          <w:color w:val="000000"/>
        </w:rPr>
        <w:t>882,61</w:t>
      </w:r>
      <w:r w:rsidRPr="000E11B1">
        <w:rPr>
          <w:noProof/>
          <w:color w:val="000000"/>
        </w:rPr>
        <w:t xml:space="preserve">  </w:t>
      </w:r>
      <w:r w:rsidRPr="000E11B1">
        <w:rPr>
          <w:color w:val="000000"/>
        </w:rPr>
        <w:t xml:space="preserve">kn.  </w:t>
      </w:r>
      <w:proofErr w:type="spellStart"/>
      <w:r w:rsidRPr="000E11B1">
        <w:rPr>
          <w:color w:val="000000"/>
        </w:rPr>
        <w:t>Predstečajni</w:t>
      </w:r>
      <w:proofErr w:type="spellEnd"/>
      <w:r w:rsidRPr="000E11B1">
        <w:rPr>
          <w:color w:val="000000"/>
        </w:rPr>
        <w:t xml:space="preserve"> vjerovnik otpušta dužniku dio utvrđene tražbine, što iznosi </w:t>
      </w:r>
      <w:r w:rsidRPr="000E11B1">
        <w:rPr>
          <w:rFonts w:eastAsia="Calibri"/>
          <w:noProof/>
          <w:color w:val="000000"/>
        </w:rPr>
        <w:t>441,31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kn. Preostali iznos tražbine od </w:t>
      </w:r>
      <w:r w:rsidRPr="000E11B1">
        <w:rPr>
          <w:rFonts w:eastAsia="Calibri"/>
          <w:noProof/>
          <w:color w:val="000000"/>
        </w:rPr>
        <w:t>441,31</w:t>
      </w:r>
      <w:r w:rsidRPr="000E11B1">
        <w:rPr>
          <w:noProof/>
          <w:color w:val="000000"/>
        </w:rPr>
        <w:t xml:space="preserve"> </w:t>
      </w:r>
      <w:r w:rsidRPr="000E11B1">
        <w:rPr>
          <w:color w:val="000000"/>
        </w:rPr>
        <w:t xml:space="preserve">kn otplatiti će se nakon isteka počeka od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 </w:t>
      </w:r>
      <w:proofErr w:type="spellStart"/>
      <w:r w:rsidRPr="000E11B1">
        <w:rPr>
          <w:color w:val="000000"/>
        </w:rPr>
        <w:t>36</w:t>
      </w:r>
      <w:proofErr w:type="spellEnd"/>
      <w:r w:rsidRPr="000E11B1">
        <w:rPr>
          <w:color w:val="000000"/>
        </w:rPr>
        <w:t xml:space="preserve"> jednakih mjesečnih anuiteta, bez kamata, računajući od pravomoćnosti Rješenja Trgovačkog suda o sklopljenoj nagodbi. Prva rata će se platiti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 xml:space="preserve">-tog u mjesecu, </w:t>
      </w:r>
      <w:proofErr w:type="spellStart"/>
      <w:r w:rsidRPr="000E11B1">
        <w:rPr>
          <w:color w:val="000000"/>
        </w:rPr>
        <w:t>12</w:t>
      </w:r>
      <w:proofErr w:type="spellEnd"/>
      <w:r w:rsidRPr="000E11B1">
        <w:rPr>
          <w:color w:val="000000"/>
        </w:rPr>
        <w:t xml:space="preserve"> mjeseci nakon pravomoćnosti Rješenja Trgovačkog suda o sklopljenoj nagodbi, dok će se svaka naredna rata platiti mjesečno, najkasnije do </w:t>
      </w:r>
      <w:proofErr w:type="spellStart"/>
      <w:r w:rsidRPr="000E11B1">
        <w:rPr>
          <w:color w:val="000000"/>
        </w:rPr>
        <w:t>15</w:t>
      </w:r>
      <w:proofErr w:type="spellEnd"/>
      <w:r w:rsidRPr="000E11B1">
        <w:rPr>
          <w:color w:val="000000"/>
        </w:rPr>
        <w:t>-tog u mjesecu za prethodni  mjesec.</w:t>
      </w:r>
    </w:p>
    <w:p w:rsidRDefault="00DB60DA" w:rsidP="00DB60DA" w:rsidR="00DB60DA" w:rsidRPr="000E11B1">
      <w:pPr>
        <w:autoSpaceDE w:val="false"/>
        <w:autoSpaceDN w:val="false"/>
        <w:adjustRightInd w:val="false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</w:pPr>
      <w:r w:rsidRPr="006F7C6C">
        <w:t>II.</w:t>
      </w:r>
      <w:r w:rsidRPr="006F7C6C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III.</w:t>
      </w:r>
      <w:r w:rsidRPr="006F7C6C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IV.</w:t>
      </w:r>
      <w:r w:rsidRPr="006F7C6C">
        <w:rPr>
          <w:color w:val="000000"/>
        </w:rPr>
        <w:tab/>
        <w:t>Ova nagodba ima snagu pravomoćne i ovršne sudske odluke.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6F7C6C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070F82" w:rsidP="00070F82" w:rsidR="00070F82" w:rsidRPr="006F7C6C">
      <w:pPr>
        <w:autoSpaceDE w:val="false"/>
        <w:autoSpaceDN w:val="false"/>
        <w:adjustRightInd w:val="false"/>
        <w:rPr>
          <w:color w:val="000000"/>
        </w:rPr>
      </w:pPr>
    </w:p>
    <w:p w:rsidRDefault="00070F82" w:rsidP="00070F82" w:rsidR="00070F82" w:rsidRPr="00B12319">
      <w:pPr>
        <w:jc w:val="center"/>
      </w:pPr>
      <w:r w:rsidRPr="00B12319">
        <w:t>Obrazloženje</w:t>
      </w:r>
    </w:p>
    <w:p w:rsidRDefault="00070F82" w:rsidP="00070F82" w:rsidR="00070F82" w:rsidRPr="00B12319">
      <w:pPr>
        <w:jc w:val="center"/>
      </w:pPr>
    </w:p>
    <w:p w:rsidRDefault="00070F82" w:rsidP="00070F82" w:rsidR="00070F82">
      <w:pPr>
        <w:jc w:val="both"/>
        <w:rPr>
          <w:bCs/>
        </w:rPr>
      </w:pPr>
      <w:r w:rsidRPr="00B12319">
        <w:tab/>
        <w:t xml:space="preserve">Dužnik je ovom sudu na temelju odredbe članka </w:t>
      </w:r>
      <w:proofErr w:type="spellStart"/>
      <w:r w:rsidRPr="00B12319">
        <w:t>66</w:t>
      </w:r>
      <w:proofErr w:type="spellEnd"/>
      <w:r w:rsidRPr="00B12319">
        <w:t>. stavak 1</w:t>
      </w:r>
      <w:r w:rsidRPr="00B12319">
        <w:rPr>
          <w:bCs/>
        </w:rPr>
        <w:t xml:space="preserve">. Zakona o financijskom poslovanju i </w:t>
      </w:r>
      <w:proofErr w:type="spellStart"/>
      <w:r w:rsidRPr="00B12319">
        <w:rPr>
          <w:bCs/>
        </w:rPr>
        <w:t>predstečajnoj</w:t>
      </w:r>
      <w:proofErr w:type="spellEnd"/>
      <w:r w:rsidRPr="00B12319">
        <w:rPr>
          <w:bCs/>
        </w:rPr>
        <w:t xml:space="preserve"> nagodbi (Narodne novine br. </w:t>
      </w:r>
      <w:proofErr w:type="spellStart"/>
      <w:r w:rsidRPr="00B12319">
        <w:rPr>
          <w:bCs/>
        </w:rPr>
        <w:t>108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144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81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112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 i </w:t>
      </w:r>
      <w:proofErr w:type="spellStart"/>
      <w:r w:rsidRPr="00B12319">
        <w:rPr>
          <w:bCs/>
        </w:rPr>
        <w:t>113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 - dalje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), podnio prijedlog za sklapanje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U postupku provedenim pred Nagodbenim vijećem Fine</w:t>
      </w:r>
      <w:r>
        <w:rPr>
          <w:bCs/>
        </w:rPr>
        <w:t xml:space="preserve"> Zagreb</w:t>
      </w:r>
      <w:r w:rsidRPr="00B12319">
        <w:rPr>
          <w:bCs/>
        </w:rPr>
        <w:t>, na ročištu za glasovanje</w:t>
      </w:r>
      <w:r>
        <w:rPr>
          <w:bCs/>
        </w:rPr>
        <w:t xml:space="preserve"> održanom dana </w:t>
      </w:r>
      <w:proofErr w:type="spellStart"/>
      <w:r w:rsidR="002E78FF">
        <w:rPr>
          <w:bCs/>
        </w:rPr>
        <w:t>16</w:t>
      </w:r>
      <w:proofErr w:type="spellEnd"/>
      <w:r w:rsidR="000F4932">
        <w:rPr>
          <w:bCs/>
        </w:rPr>
        <w:t xml:space="preserve">. </w:t>
      </w:r>
      <w:r w:rsidR="002E78FF">
        <w:rPr>
          <w:bCs/>
        </w:rPr>
        <w:t>veljače</w:t>
      </w:r>
      <w:r w:rsidR="000F4932">
        <w:rPr>
          <w:bCs/>
        </w:rPr>
        <w:t xml:space="preserve"> </w:t>
      </w:r>
      <w:proofErr w:type="spellStart"/>
      <w:r w:rsidR="002E78FF">
        <w:rPr>
          <w:bCs/>
        </w:rPr>
        <w:t>2016</w:t>
      </w:r>
      <w:proofErr w:type="spellEnd"/>
      <w:r>
        <w:rPr>
          <w:bCs/>
        </w:rPr>
        <w:t>.</w:t>
      </w:r>
      <w:r w:rsidRPr="00B12319">
        <w:rPr>
          <w:bCs/>
        </w:rPr>
        <w:t xml:space="preserve">, potrebna većina propisana člankom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, je odlučivala i zatim prihvatila</w:t>
      </w:r>
      <w:r>
        <w:rPr>
          <w:bCs/>
        </w:rPr>
        <w:t xml:space="preserve"> P</w:t>
      </w:r>
      <w:r w:rsidRPr="00B12319">
        <w:rPr>
          <w:bCs/>
        </w:rPr>
        <w:t>lan financijskog restrukturiranja</w:t>
      </w:r>
      <w:r>
        <w:rPr>
          <w:bCs/>
        </w:rPr>
        <w:t xml:space="preserve"> dužnika, a koji je bio objavlje</w:t>
      </w:r>
      <w:r w:rsidR="00F57A61">
        <w:rPr>
          <w:bCs/>
        </w:rPr>
        <w:t xml:space="preserve">n na web stranicama Fine dana </w:t>
      </w:r>
      <w:proofErr w:type="spellStart"/>
      <w:r w:rsidR="002E78FF">
        <w:rPr>
          <w:bCs/>
        </w:rPr>
        <w:t>25</w:t>
      </w:r>
      <w:proofErr w:type="spellEnd"/>
      <w:r>
        <w:rPr>
          <w:bCs/>
        </w:rPr>
        <w:t>.</w:t>
      </w:r>
      <w:r w:rsidR="00F57A61">
        <w:rPr>
          <w:bCs/>
        </w:rPr>
        <w:t xml:space="preserve"> </w:t>
      </w:r>
      <w:r w:rsidR="000F4932">
        <w:rPr>
          <w:bCs/>
        </w:rPr>
        <w:t>rujna</w:t>
      </w:r>
      <w:r>
        <w:rPr>
          <w:bCs/>
        </w:rPr>
        <w:t xml:space="preserve"> </w:t>
      </w:r>
      <w:proofErr w:type="spellStart"/>
      <w:r>
        <w:rPr>
          <w:bCs/>
        </w:rPr>
        <w:t>2015</w:t>
      </w:r>
      <w:proofErr w:type="spellEnd"/>
      <w:r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 w:rsidRPr="002E78FF">
      <w:pPr>
        <w:jc w:val="both"/>
        <w:rPr>
          <w:bCs/>
        </w:rPr>
      </w:pPr>
      <w:r w:rsidRPr="00B12319">
        <w:rPr>
          <w:bCs/>
        </w:rPr>
        <w:tab/>
      </w:r>
      <w:r w:rsidRPr="002E78FF">
        <w:rPr>
          <w:bCs/>
        </w:rPr>
        <w:t xml:space="preserve">Nakon što je sud utvrdio da su ispunjene kumulativno tražene zakonske pretpostavke za sklapanje </w:t>
      </w:r>
      <w:proofErr w:type="spellStart"/>
      <w:r w:rsidRPr="002E78FF">
        <w:rPr>
          <w:bCs/>
        </w:rPr>
        <w:t>predstečajne</w:t>
      </w:r>
      <w:proofErr w:type="spellEnd"/>
      <w:r w:rsidRPr="002E78FF">
        <w:rPr>
          <w:bCs/>
        </w:rPr>
        <w:t xml:space="preserve"> nagodbe propisane člankom </w:t>
      </w:r>
      <w:proofErr w:type="spellStart"/>
      <w:r w:rsidRPr="002E78FF">
        <w:rPr>
          <w:bCs/>
        </w:rPr>
        <w:t>66</w:t>
      </w:r>
      <w:proofErr w:type="spellEnd"/>
      <w:r w:rsidRPr="002E78FF">
        <w:rPr>
          <w:bCs/>
        </w:rPr>
        <w:t xml:space="preserve">. stavak 1., 3. i 4. </w:t>
      </w:r>
      <w:proofErr w:type="spellStart"/>
      <w:r w:rsidRPr="002E78FF">
        <w:rPr>
          <w:bCs/>
        </w:rPr>
        <w:t>ZFPP</w:t>
      </w:r>
      <w:r w:rsidR="004C46AF" w:rsidRPr="002E78FF">
        <w:rPr>
          <w:bCs/>
        </w:rPr>
        <w:t>N</w:t>
      </w:r>
      <w:proofErr w:type="spellEnd"/>
      <w:r w:rsidR="004C46AF" w:rsidRPr="002E78FF">
        <w:rPr>
          <w:bCs/>
        </w:rPr>
        <w:t>,  Rješenjem ovog suda br. St</w:t>
      </w:r>
      <w:r w:rsidRPr="002E78FF">
        <w:rPr>
          <w:bCs/>
        </w:rPr>
        <w:t>-</w:t>
      </w:r>
      <w:proofErr w:type="spellStart"/>
      <w:r w:rsidR="00661373" w:rsidRPr="002E78FF">
        <w:rPr>
          <w:bCs/>
        </w:rPr>
        <w:t>2520</w:t>
      </w:r>
      <w:proofErr w:type="spellEnd"/>
      <w:r w:rsidR="00661373" w:rsidRPr="002E78FF">
        <w:rPr>
          <w:bCs/>
        </w:rPr>
        <w:t>/</w:t>
      </w:r>
      <w:proofErr w:type="spellStart"/>
      <w:r w:rsidR="00661373" w:rsidRPr="002E78FF">
        <w:rPr>
          <w:bCs/>
        </w:rPr>
        <w:t>16</w:t>
      </w:r>
      <w:proofErr w:type="spellEnd"/>
      <w:r w:rsidRPr="002E78FF">
        <w:rPr>
          <w:bCs/>
        </w:rPr>
        <w:t xml:space="preserve"> od</w:t>
      </w:r>
      <w:r w:rsidR="004C46AF" w:rsidRPr="002E78FF">
        <w:rPr>
          <w:bCs/>
        </w:rPr>
        <w:t xml:space="preserve"> </w:t>
      </w:r>
      <w:r w:rsidR="002E78FF" w:rsidRPr="002E78FF">
        <w:rPr>
          <w:bCs/>
        </w:rPr>
        <w:t>5</w:t>
      </w:r>
      <w:r w:rsidR="004C46AF" w:rsidRPr="002E78FF">
        <w:rPr>
          <w:bCs/>
        </w:rPr>
        <w:t xml:space="preserve">. </w:t>
      </w:r>
      <w:r w:rsidR="000F4932" w:rsidRPr="002E78FF">
        <w:rPr>
          <w:bCs/>
        </w:rPr>
        <w:t>srpnja</w:t>
      </w:r>
      <w:r w:rsidRPr="002E78FF">
        <w:rPr>
          <w:bCs/>
        </w:rPr>
        <w:t xml:space="preserve"> </w:t>
      </w:r>
      <w:proofErr w:type="spellStart"/>
      <w:r w:rsidR="00F57A61" w:rsidRPr="002E78FF">
        <w:rPr>
          <w:bCs/>
        </w:rPr>
        <w:t>2016</w:t>
      </w:r>
      <w:proofErr w:type="spellEnd"/>
      <w:r w:rsidRPr="002E78FF">
        <w:rPr>
          <w:bCs/>
        </w:rPr>
        <w:t xml:space="preserve">. određeno je ročište radi sklapanja </w:t>
      </w:r>
      <w:proofErr w:type="spellStart"/>
      <w:r w:rsidRPr="002E78FF">
        <w:rPr>
          <w:bCs/>
        </w:rPr>
        <w:t>predstečajne</w:t>
      </w:r>
      <w:proofErr w:type="spellEnd"/>
      <w:r w:rsidRPr="002E78FF">
        <w:rPr>
          <w:bCs/>
        </w:rPr>
        <w:t xml:space="preserve"> nagodbe sukladno članku </w:t>
      </w:r>
      <w:proofErr w:type="spellStart"/>
      <w:r w:rsidRPr="002E78FF">
        <w:rPr>
          <w:bCs/>
        </w:rPr>
        <w:t>66</w:t>
      </w:r>
      <w:proofErr w:type="spellEnd"/>
      <w:r w:rsidRPr="002E78FF">
        <w:rPr>
          <w:bCs/>
        </w:rPr>
        <w:t xml:space="preserve">. stavak 5. </w:t>
      </w:r>
      <w:proofErr w:type="spellStart"/>
      <w:r w:rsidRPr="002E78FF">
        <w:rPr>
          <w:bCs/>
        </w:rPr>
        <w:t>ZFPPN</w:t>
      </w:r>
      <w:proofErr w:type="spellEnd"/>
      <w:r w:rsidRPr="002E78FF"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objavljen je isticanjem na </w:t>
      </w:r>
      <w:r>
        <w:rPr>
          <w:bCs/>
        </w:rPr>
        <w:t>e-</w:t>
      </w:r>
      <w:r w:rsidRPr="00B12319">
        <w:rPr>
          <w:bCs/>
        </w:rPr>
        <w:t xml:space="preserve">oglasnoj ploči suda dana </w:t>
      </w:r>
      <w:r w:rsidR="002E78FF">
        <w:rPr>
          <w:bCs/>
        </w:rPr>
        <w:t>6</w:t>
      </w:r>
      <w:r>
        <w:rPr>
          <w:bCs/>
        </w:rPr>
        <w:t xml:space="preserve">. </w:t>
      </w:r>
      <w:r w:rsidR="000F4932">
        <w:rPr>
          <w:bCs/>
        </w:rPr>
        <w:t>srpnja</w:t>
      </w:r>
      <w:r w:rsidRPr="00B12319">
        <w:rPr>
          <w:bCs/>
        </w:rPr>
        <w:t xml:space="preserve"> </w:t>
      </w:r>
      <w:proofErr w:type="spellStart"/>
      <w:r w:rsidRPr="00B12319">
        <w:rPr>
          <w:bCs/>
        </w:rPr>
        <w:t>201</w:t>
      </w:r>
      <w:r w:rsidR="00F57A61">
        <w:rPr>
          <w:bCs/>
        </w:rPr>
        <w:t>6</w:t>
      </w:r>
      <w:proofErr w:type="spellEnd"/>
      <w:r w:rsidRPr="00B12319">
        <w:rPr>
          <w:bCs/>
        </w:rPr>
        <w:t xml:space="preserve">., te objavom na web-stranicama Fine dana </w:t>
      </w:r>
      <w:proofErr w:type="spellStart"/>
      <w:r w:rsidR="002E78FF">
        <w:rPr>
          <w:bCs/>
        </w:rPr>
        <w:t>13</w:t>
      </w:r>
      <w:proofErr w:type="spellEnd"/>
      <w:r>
        <w:rPr>
          <w:bCs/>
        </w:rPr>
        <w:t xml:space="preserve">. </w:t>
      </w:r>
      <w:r w:rsidR="000F4932">
        <w:rPr>
          <w:bCs/>
        </w:rPr>
        <w:t>srpnja</w:t>
      </w:r>
      <w:r w:rsidRPr="00B12319">
        <w:rPr>
          <w:bCs/>
        </w:rPr>
        <w:t xml:space="preserve"> </w:t>
      </w:r>
      <w:proofErr w:type="spellStart"/>
      <w:r w:rsidRPr="00B12319">
        <w:rPr>
          <w:bCs/>
        </w:rPr>
        <w:t>201</w:t>
      </w:r>
      <w:r w:rsidR="00F57A61">
        <w:rPr>
          <w:bCs/>
        </w:rPr>
        <w:t>6</w:t>
      </w:r>
      <w:proofErr w:type="spellEnd"/>
      <w:r w:rsidRPr="00B12319">
        <w:rPr>
          <w:bCs/>
        </w:rPr>
        <w:t xml:space="preserve">.,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8.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, a čime se smatra da su na ročište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uredno pozvani dužnik i svi vjerovnici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7.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Na određenom i održanom ročištu dana </w:t>
      </w:r>
      <w:r w:rsidR="002E78FF">
        <w:rPr>
          <w:bCs/>
        </w:rPr>
        <w:t>6</w:t>
      </w:r>
      <w:r>
        <w:rPr>
          <w:bCs/>
        </w:rPr>
        <w:t xml:space="preserve">. </w:t>
      </w:r>
      <w:r w:rsidR="002E78FF">
        <w:rPr>
          <w:bCs/>
        </w:rPr>
        <w:t>listopada</w:t>
      </w:r>
      <w:r w:rsidR="00F57A61">
        <w:rPr>
          <w:bCs/>
        </w:rPr>
        <w:t xml:space="preserve"> </w:t>
      </w:r>
      <w:proofErr w:type="spellStart"/>
      <w:r w:rsidR="00F57A61">
        <w:rPr>
          <w:bCs/>
        </w:rPr>
        <w:t>2016</w:t>
      </w:r>
      <w:proofErr w:type="spellEnd"/>
      <w:r>
        <w:rPr>
          <w:bCs/>
        </w:rPr>
        <w:t xml:space="preserve">., </w:t>
      </w:r>
      <w:r w:rsidRPr="00B12319">
        <w:rPr>
          <w:bCs/>
        </w:rPr>
        <w:t>dali su</w:t>
      </w:r>
      <w:r>
        <w:rPr>
          <w:bCs/>
        </w:rPr>
        <w:t xml:space="preserve"> svoj pristanak</w:t>
      </w:r>
      <w:r w:rsidRPr="00B12319">
        <w:rPr>
          <w:bCs/>
        </w:rPr>
        <w:t xml:space="preserve">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stavak 2.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. </w:t>
      </w:r>
      <w:r>
        <w:rPr>
          <w:bCs/>
        </w:rPr>
        <w:t xml:space="preserve">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>
        <w:rPr>
          <w:bCs/>
        </w:rPr>
        <w:t xml:space="preserve"> </w:t>
      </w:r>
      <w:r w:rsidRPr="00B12319">
        <w:rPr>
          <w:bCs/>
        </w:rPr>
        <w:t xml:space="preserve">financijskog restrukturiranja svoj pristanak dali dužnik, te vjerovnici čije tražbine čine potrebnu većinu iz članka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, da je sadržaj predložene nagodbe u skladu s Općim pravilima o sudskoj nagodbi, te da je njezin sadržaj u bitnim sastojcima odgovarajući prihvaćenom Planu financijskog restrukturiranja dužnika, konkretno da su svoj pristanak dali vjerovnici čije utvrđene tražbine prelaze 2/3 vrijednosti svih utvrđenih tražbina, a čije tražbine iznose </w:t>
      </w:r>
      <w:proofErr w:type="spellStart"/>
      <w:r w:rsidR="002E78FF">
        <w:rPr>
          <w:bCs/>
        </w:rPr>
        <w:t>667.333</w:t>
      </w:r>
      <w:proofErr w:type="spellEnd"/>
      <w:r w:rsidR="002E78FF">
        <w:rPr>
          <w:bCs/>
        </w:rPr>
        <w:t>,</w:t>
      </w:r>
      <w:proofErr w:type="spellStart"/>
      <w:r w:rsidR="002E78FF">
        <w:rPr>
          <w:bCs/>
        </w:rPr>
        <w:t>93</w:t>
      </w:r>
      <w:proofErr w:type="spellEnd"/>
      <w:r w:rsidRPr="00B12319">
        <w:rPr>
          <w:bCs/>
        </w:rPr>
        <w:t xml:space="preserve"> kn (ukupno utvrđene tražbine iznose </w:t>
      </w:r>
      <w:proofErr w:type="spellStart"/>
      <w:r w:rsidR="002E78FF">
        <w:rPr>
          <w:bCs/>
        </w:rPr>
        <w:t>931.051</w:t>
      </w:r>
      <w:proofErr w:type="spellEnd"/>
      <w:r w:rsidR="002E78FF">
        <w:rPr>
          <w:bCs/>
        </w:rPr>
        <w:t>,</w:t>
      </w:r>
      <w:proofErr w:type="spellStart"/>
      <w:r w:rsidR="002E78FF">
        <w:rPr>
          <w:bCs/>
        </w:rPr>
        <w:t>68</w:t>
      </w:r>
      <w:proofErr w:type="spellEnd"/>
      <w:r w:rsidRPr="00B12319">
        <w:rPr>
          <w:bCs/>
        </w:rPr>
        <w:t xml:space="preserve"> kn). Iz navedenog proizlazi da su za </w:t>
      </w:r>
      <w:proofErr w:type="spellStart"/>
      <w:r w:rsidRPr="00B12319">
        <w:rPr>
          <w:bCs/>
        </w:rPr>
        <w:t>predstečajnu</w:t>
      </w:r>
      <w:proofErr w:type="spellEnd"/>
      <w:r w:rsidRPr="00B12319">
        <w:rPr>
          <w:bCs/>
        </w:rPr>
        <w:t xml:space="preserve"> nagodbu glasovali nazočni vjerovnici s utvrđenim tražbinama u iznosu od </w:t>
      </w:r>
      <w:proofErr w:type="spellStart"/>
      <w:r w:rsidR="002E78FF">
        <w:rPr>
          <w:bCs/>
        </w:rPr>
        <w:t>71</w:t>
      </w:r>
      <w:proofErr w:type="spellEnd"/>
      <w:r w:rsidR="002E78FF">
        <w:rPr>
          <w:bCs/>
        </w:rPr>
        <w:t>,</w:t>
      </w:r>
      <w:proofErr w:type="spellStart"/>
      <w:r w:rsidR="002E78FF">
        <w:rPr>
          <w:bCs/>
        </w:rPr>
        <w:t>67</w:t>
      </w:r>
      <w:proofErr w:type="spellEnd"/>
      <w:r w:rsidRPr="00B12319">
        <w:rPr>
          <w:bCs/>
        </w:rPr>
        <w:t xml:space="preserve"> % u odnosu na vjerovnike s ukupno utvrđenim tražbinama, a što predstavlja </w:t>
      </w:r>
      <w:r w:rsidRPr="00B12319">
        <w:rPr>
          <w:bCs/>
        </w:rPr>
        <w:lastRenderedPageBreak/>
        <w:t xml:space="preserve">potrebne 2/3 vrijednosti svih ukupno utvrđenih tražbina, pa je i odlučeno kao u izreci ovog rješenja na temelju odredbe članka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9.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 objaviti na svojim web stranicama. 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 w:rsidRPr="00B12319">
      <w:pPr>
        <w:jc w:val="center"/>
      </w:pPr>
      <w:r w:rsidRPr="00B12319">
        <w:t xml:space="preserve">U  Zagrebu </w:t>
      </w:r>
      <w:proofErr w:type="spellStart"/>
      <w:r w:rsidR="00661373">
        <w:t>10</w:t>
      </w:r>
      <w:proofErr w:type="spellEnd"/>
      <w:r>
        <w:t xml:space="preserve">. </w:t>
      </w:r>
      <w:r w:rsidR="00661373">
        <w:t>listopada</w:t>
      </w:r>
      <w:r w:rsidR="007C21B6">
        <w:t xml:space="preserve"> </w:t>
      </w:r>
      <w:proofErr w:type="spellStart"/>
      <w:r w:rsidR="007C21B6">
        <w:t>2016</w:t>
      </w:r>
      <w:proofErr w:type="spellEnd"/>
      <w:r>
        <w:t>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070F82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B12319"/>
    <w:p w:rsidRDefault="00070F82" w:rsidP="00070F82" w:rsidR="00070F8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DC2616">
        <w:t>, v.r.</w:t>
      </w:r>
    </w:p>
    <w:p w:rsidRDefault="00070F82" w:rsidP="00070F82" w:rsidR="00070F82" w:rsidRPr="00B12319">
      <w:pPr>
        <w:rPr>
          <w:u w:val="single"/>
        </w:rPr>
      </w:pPr>
    </w:p>
    <w:p w:rsidRDefault="00070F82" w:rsidP="00070F82" w:rsidR="00070F82" w:rsidRPr="002546BC">
      <w:r w:rsidRPr="002546BC">
        <w:t>UPUTA O PRAVNOM LIJEKU:</w:t>
      </w:r>
    </w:p>
    <w:p w:rsidRDefault="00070F82" w:rsidP="00070F82" w:rsidR="00070F82" w:rsidRPr="00B12319">
      <w:pPr>
        <w:jc w:val="both"/>
      </w:pPr>
      <w:r w:rsidRPr="00B12319">
        <w:t xml:space="preserve">Protiv ovog rješenja dopuštena je žalba u roku od 8 dana od dana primitka pisanog </w:t>
      </w:r>
      <w:proofErr w:type="spellStart"/>
      <w:r w:rsidRPr="00B12319">
        <w:t>otpravka</w:t>
      </w:r>
      <w:proofErr w:type="spellEnd"/>
      <w:r w:rsidRPr="00B12319">
        <w:t xml:space="preserve"> rješenja. Žalba se podnosi Visokom trgovačkom sudu RH putem ovog suda u dovoljnom broju primjeraka za sud i stranke.</w:t>
      </w:r>
    </w:p>
    <w:p w:rsidRDefault="00DC2616" w:rsidP="007F0C2B" w:rsidR="00DC2616" w:rsidRPr="004B5FFF">
      <w:pPr>
        <w:ind w:left="4332"/>
      </w:pPr>
      <w:r w:rsidRPr="004B5FFF">
        <w:t xml:space="preserve">     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DC2616" w:rsidP="007F0C2B" w:rsidR="00DC2616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070F82" w:rsidP="00070F82" w:rsidR="00070F82" w:rsidRPr="00B12319">
      <w:pPr>
        <w:jc w:val="both"/>
      </w:pPr>
      <w:bookmarkStart w:name="_GoBack" w:id="0"/>
      <w:bookmarkEnd w:id="0"/>
    </w:p>
    <w:p w:rsidRDefault="00070F82" w:rsidP="00070F82" w:rsidR="00070F82" w:rsidRPr="00B12319">
      <w:pPr>
        <w:jc w:val="both"/>
      </w:pPr>
    </w:p>
    <w:p w:rsidRDefault="00070F82" w:rsidP="00070F82" w:rsidR="00070F82" w:rsidRPr="00DC2616">
      <w:pPr>
        <w:rPr>
          <w:color w:val="FFFFFF"/>
        </w:rPr>
      </w:pPr>
      <w:r w:rsidRPr="00DC2616">
        <w:rPr>
          <w:color w:val="FFFFFF"/>
        </w:rPr>
        <w:t>DNA:</w:t>
      </w:r>
    </w:p>
    <w:p w:rsidRDefault="00070F82" w:rsidP="00070F82" w:rsidR="00070F82" w:rsidRPr="00B12319">
      <w:pPr>
        <w:overflowPunct w:val="false"/>
        <w:autoSpaceDE w:val="false"/>
        <w:autoSpaceDN w:val="false"/>
        <w:adjustRightInd w:val="false"/>
        <w:textAlignment w:val="baseline"/>
      </w:pPr>
    </w:p>
    <w:p w:rsidRDefault="00070F82" w:rsidP="00070F82" w:rsidR="00070F82" w:rsidRPr="00DC261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DC2616">
        <w:rPr>
          <w:color w:val="FFFFFF"/>
        </w:rPr>
        <w:t>Fina Zagreb</w:t>
      </w:r>
    </w:p>
    <w:p w:rsidRDefault="00070F82" w:rsidP="00070F82" w:rsidR="00070F82" w:rsidRPr="00DC261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DC2616">
        <w:rPr>
          <w:color w:val="FFFFFF"/>
        </w:rPr>
        <w:t>sudski registar  -  po pravomoćnosti</w:t>
      </w:r>
    </w:p>
    <w:p w:rsidRDefault="00070F82" w:rsidP="00070F82" w:rsidR="00070F82" w:rsidRPr="00DC261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DC2616">
        <w:rPr>
          <w:color w:val="FFFFFF"/>
        </w:rPr>
        <w:t>e-oglasna ploča Trgovačkog suda u Zagrebu 8 dana</w:t>
      </w:r>
    </w:p>
    <w:p w:rsidRDefault="00070F82" w:rsidP="00070F82" w:rsidR="00070F82" w:rsidRPr="00B12319"/>
    <w:p w:rsidRDefault="00E01639" w:rsidP="00070F82" w:rsidR="00E01639"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  <w:t xml:space="preserve">   </w:t>
      </w:r>
    </w:p>
    <w:p w:rsidRDefault="00E01639" w:rsidP="00E01639" w:rsidR="00E01639" w:rsidRPr="008E6857">
      <w:pPr>
        <w:jc w:val="both"/>
      </w:pPr>
    </w:p>
    <w:p w:rsidRDefault="00E01639" w:rsidP="00E01639" w:rsidR="00E01639" w:rsidRPr="008E6857"/>
    <w:p w:rsidRDefault="009A7828" w:rsidP="009A7828" w:rsidR="009A7828" w:rsidRPr="007C6AC4"/>
    <w:p w:rsidRDefault="007E6978" w:rsidP="009A7828" w:rsidR="007E6978" w:rsidRPr="007C6AC4">
      <w:pPr>
        <w:jc w:val="both"/>
      </w:pPr>
    </w:p>
    <w:p w:rsidRDefault="00DB66BA" w:rsidR="00DB66BA" w:rsidRPr="007C6AC4"/>
    <w:p w:rsidRDefault="00E01953" w:rsidR="00E01953" w:rsidRPr="007C6AC4"/>
    <w:sectPr w:rsidSect="008E6857" w:rsidR="00E01953" w:rsidRPr="007C6AC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02E" w:rsidR="008A702E">
      <w:r>
        <w:separator/>
      </w:r>
    </w:p>
  </w:endnote>
  <w:endnote w:id="0" w:type="continuationSeparator">
    <w:p w:rsidRDefault="008A702E" w:rsidR="008A7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02E" w:rsidR="008A702E">
      <w:r>
        <w:separator/>
      </w:r>
    </w:p>
  </w:footnote>
  <w:footnote w:id="0" w:type="continuationSeparator">
    <w:p w:rsidRDefault="008A702E" w:rsidR="008A70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06C" w:rsidR="004870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2616">
      <w:rPr>
        <w:rStyle w:val="Brojstranice"/>
        <w:noProof/>
      </w:rPr>
      <w:t>12</w:t>
    </w:r>
    <w:r>
      <w:rPr>
        <w:rStyle w:val="Brojstranice"/>
      </w:rPr>
      <w:fldChar w:fldCharType="end"/>
    </w:r>
  </w:p>
  <w:p w:rsidRDefault="004C46AF" w:rsidP="007E6978" w:rsidR="0048706C" w:rsidRPr="00DB66BA">
    <w:pPr>
      <w:pStyle w:val="Zaglavlje"/>
      <w:jc w:val="right"/>
    </w:pPr>
    <w:proofErr w:type="spellStart"/>
    <w:r>
      <w:t>20</w:t>
    </w:r>
    <w:proofErr w:type="spellEnd"/>
    <w:r>
      <w:t xml:space="preserve">  St</w:t>
    </w:r>
    <w:r w:rsidR="0048706C" w:rsidRPr="00DB66BA">
      <w:t>-</w:t>
    </w:r>
    <w:proofErr w:type="spellStart"/>
    <w:r w:rsidR="00E065E2">
      <w:t>2520</w:t>
    </w:r>
    <w:proofErr w:type="spellEnd"/>
    <w:r w:rsidR="00E065E2">
      <w:t>/</w:t>
    </w:r>
    <w:proofErr w:type="spellStart"/>
    <w:r w:rsidR="00E065E2">
      <w:t>16</w:t>
    </w:r>
    <w:proofErr w:type="spellEnd"/>
    <w:r w:rsidR="00A43631">
      <w:t>-</w:t>
    </w:r>
  </w:p>
  <w:p w:rsidRDefault="0048706C" w:rsidP="007E6978" w:rsidR="0048706C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pStyle w:val="Nabrajanje"/>
      <w:lvlText w:val="%1."/>
      <w:lvlJc w:val="left"/>
      <w:pPr>
        <w:ind w:hanging="360" w:left="1440"/>
      </w:pPr>
      <w:rPr>
        <w:rFonts w:cs="Times New Roman" w:eastAsia="Times New Roman" w:hAnsi="Calibri" w:ascii="Calibri"/>
      </w:rPr>
    </w:lvl>
    <w:lvl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34F0B3F"/>
    <w:multiLevelType w:val="hybridMultilevel"/>
    <w:tmpl w:val="38F43C62"/>
    <w:lvl w:tplc="4E6E38B8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837FCA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20953C6E"/>
    <w:multiLevelType w:val="hybridMultilevel"/>
    <w:tmpl w:val="61E273BC"/>
    <w:lvl w:tplc="97089BB8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9CD0D63"/>
    <w:multiLevelType w:val="hybridMultilevel"/>
    <w:tmpl w:val="6D1A06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961738"/>
    <w:multiLevelType w:val="hybridMultilevel"/>
    <w:tmpl w:val="5DFCEEC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6B0048"/>
    <w:multiLevelType w:val="multilevel"/>
    <w:tmpl w:val="532EA00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  <w:rPr>
        <w:rFonts w:hAnsi="Candara" w:ascii="Candar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9">
    <w:nsid w:val="659F5381"/>
    <w:multiLevelType w:val="hybridMultilevel"/>
    <w:tmpl w:val="016AB066"/>
    <w:lvl w:tplc="E488C07A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6C2B6CBB"/>
    <w:multiLevelType w:val="hybridMultilevel"/>
    <w:tmpl w:val="2C1C94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D1972B2"/>
    <w:multiLevelType w:val="hybridMultilevel"/>
    <w:tmpl w:val="B58062D0"/>
    <w:lvl w:tplc="041A0001" w:ilvl="0">
      <w:start w:val="1"/>
      <w:numFmt w:val="bullet"/>
      <w:lvlText w:val=""/>
      <w:lvlJc w:val="left"/>
      <w:pPr>
        <w:ind w:hanging="360" w:left="42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1"/>
  </w:num>
  <w:num w:numId="9">
    <w:abstractNumId w:val="10"/>
  </w:num>
  <w:num w:numId="10">
    <w:abstractNumId w:val="7"/>
  </w:num>
  <w:num w:numId="11">
    <w:abstractNumId w:val="11"/>
  </w:num>
  <w:num w:numId="12">
    <w:abstractNumId w:val="9"/>
  </w:num>
  <w:num w:numId="13">
    <w:abstractNumId w:val="2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93FFD"/>
    <w:rsid w:val="000A58A5"/>
    <w:rsid w:val="000B1AEE"/>
    <w:rsid w:val="000C0DC7"/>
    <w:rsid w:val="000D4B7E"/>
    <w:rsid w:val="000E200B"/>
    <w:rsid w:val="000E32AE"/>
    <w:rsid w:val="000F4932"/>
    <w:rsid w:val="0010798E"/>
    <w:rsid w:val="0011089A"/>
    <w:rsid w:val="001455A4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05DAD"/>
    <w:rsid w:val="002104E9"/>
    <w:rsid w:val="00212B6D"/>
    <w:rsid w:val="00220A57"/>
    <w:rsid w:val="002222D9"/>
    <w:rsid w:val="0022375B"/>
    <w:rsid w:val="00233F52"/>
    <w:rsid w:val="00237C42"/>
    <w:rsid w:val="00242BF3"/>
    <w:rsid w:val="00245102"/>
    <w:rsid w:val="00253248"/>
    <w:rsid w:val="0025441F"/>
    <w:rsid w:val="002558D3"/>
    <w:rsid w:val="002A12CC"/>
    <w:rsid w:val="002A44D3"/>
    <w:rsid w:val="002B2E3C"/>
    <w:rsid w:val="002C349E"/>
    <w:rsid w:val="002C7324"/>
    <w:rsid w:val="002D0A57"/>
    <w:rsid w:val="002D2DCD"/>
    <w:rsid w:val="002D61BB"/>
    <w:rsid w:val="002E501D"/>
    <w:rsid w:val="002E78FF"/>
    <w:rsid w:val="002F2A18"/>
    <w:rsid w:val="002F2A19"/>
    <w:rsid w:val="003002DC"/>
    <w:rsid w:val="003014C5"/>
    <w:rsid w:val="00306B8C"/>
    <w:rsid w:val="003137CE"/>
    <w:rsid w:val="0031554C"/>
    <w:rsid w:val="00322128"/>
    <w:rsid w:val="00325721"/>
    <w:rsid w:val="00340586"/>
    <w:rsid w:val="0037763C"/>
    <w:rsid w:val="0038221B"/>
    <w:rsid w:val="0038673A"/>
    <w:rsid w:val="003A6009"/>
    <w:rsid w:val="003C5395"/>
    <w:rsid w:val="003C611C"/>
    <w:rsid w:val="003E74BF"/>
    <w:rsid w:val="003F462E"/>
    <w:rsid w:val="00412375"/>
    <w:rsid w:val="00454952"/>
    <w:rsid w:val="0047668D"/>
    <w:rsid w:val="00481B26"/>
    <w:rsid w:val="00484F62"/>
    <w:rsid w:val="0048706C"/>
    <w:rsid w:val="004B0D0A"/>
    <w:rsid w:val="004B0FD5"/>
    <w:rsid w:val="004B33CF"/>
    <w:rsid w:val="004B5C74"/>
    <w:rsid w:val="004C0388"/>
    <w:rsid w:val="004C1393"/>
    <w:rsid w:val="004C22F2"/>
    <w:rsid w:val="004C40BD"/>
    <w:rsid w:val="004C46AF"/>
    <w:rsid w:val="004C7461"/>
    <w:rsid w:val="004D641C"/>
    <w:rsid w:val="004D7BFC"/>
    <w:rsid w:val="004F7C7D"/>
    <w:rsid w:val="00513886"/>
    <w:rsid w:val="005267F2"/>
    <w:rsid w:val="00535B53"/>
    <w:rsid w:val="00552F62"/>
    <w:rsid w:val="00556CF6"/>
    <w:rsid w:val="005716B3"/>
    <w:rsid w:val="00581A18"/>
    <w:rsid w:val="005A7501"/>
    <w:rsid w:val="005E13C6"/>
    <w:rsid w:val="005E39B8"/>
    <w:rsid w:val="005F2050"/>
    <w:rsid w:val="00602209"/>
    <w:rsid w:val="00602F57"/>
    <w:rsid w:val="006149D2"/>
    <w:rsid w:val="00622AE8"/>
    <w:rsid w:val="00632AD5"/>
    <w:rsid w:val="006368E6"/>
    <w:rsid w:val="006377E2"/>
    <w:rsid w:val="0064092A"/>
    <w:rsid w:val="0064323D"/>
    <w:rsid w:val="00644F5A"/>
    <w:rsid w:val="00651B25"/>
    <w:rsid w:val="00661373"/>
    <w:rsid w:val="006637D6"/>
    <w:rsid w:val="00666D20"/>
    <w:rsid w:val="00680867"/>
    <w:rsid w:val="006829DB"/>
    <w:rsid w:val="00684BD3"/>
    <w:rsid w:val="00697794"/>
    <w:rsid w:val="006B055B"/>
    <w:rsid w:val="006B55C2"/>
    <w:rsid w:val="006D3DD4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C21B6"/>
    <w:rsid w:val="007C6AC4"/>
    <w:rsid w:val="007D211A"/>
    <w:rsid w:val="007E6978"/>
    <w:rsid w:val="007F2207"/>
    <w:rsid w:val="008303E6"/>
    <w:rsid w:val="00874415"/>
    <w:rsid w:val="00892C86"/>
    <w:rsid w:val="00893CD3"/>
    <w:rsid w:val="00896643"/>
    <w:rsid w:val="008A702E"/>
    <w:rsid w:val="008B559E"/>
    <w:rsid w:val="008B55DE"/>
    <w:rsid w:val="008B5B0B"/>
    <w:rsid w:val="008C07B9"/>
    <w:rsid w:val="008C7A64"/>
    <w:rsid w:val="008D0981"/>
    <w:rsid w:val="008E6857"/>
    <w:rsid w:val="008F1073"/>
    <w:rsid w:val="00900AD1"/>
    <w:rsid w:val="009017F7"/>
    <w:rsid w:val="009023DB"/>
    <w:rsid w:val="00916877"/>
    <w:rsid w:val="00920A62"/>
    <w:rsid w:val="009211AA"/>
    <w:rsid w:val="0093632F"/>
    <w:rsid w:val="00941B53"/>
    <w:rsid w:val="0094202C"/>
    <w:rsid w:val="0099003B"/>
    <w:rsid w:val="009934F5"/>
    <w:rsid w:val="009A7828"/>
    <w:rsid w:val="009B68B7"/>
    <w:rsid w:val="009D5FE9"/>
    <w:rsid w:val="009E4DD2"/>
    <w:rsid w:val="009E5EC7"/>
    <w:rsid w:val="009F43CF"/>
    <w:rsid w:val="00A0599A"/>
    <w:rsid w:val="00A21355"/>
    <w:rsid w:val="00A276F6"/>
    <w:rsid w:val="00A43631"/>
    <w:rsid w:val="00A4371D"/>
    <w:rsid w:val="00A509D3"/>
    <w:rsid w:val="00A51583"/>
    <w:rsid w:val="00A615C2"/>
    <w:rsid w:val="00A6619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694A"/>
    <w:rsid w:val="00CC05B0"/>
    <w:rsid w:val="00CC0DDF"/>
    <w:rsid w:val="00CD2D5E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531B5"/>
    <w:rsid w:val="00D616C8"/>
    <w:rsid w:val="00D63135"/>
    <w:rsid w:val="00DA09AC"/>
    <w:rsid w:val="00DB60DA"/>
    <w:rsid w:val="00DB66BA"/>
    <w:rsid w:val="00DB7D0D"/>
    <w:rsid w:val="00DC0415"/>
    <w:rsid w:val="00DC1807"/>
    <w:rsid w:val="00DC2616"/>
    <w:rsid w:val="00DE4A40"/>
    <w:rsid w:val="00E01639"/>
    <w:rsid w:val="00E01953"/>
    <w:rsid w:val="00E065E2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333E3"/>
    <w:rsid w:val="00F3419A"/>
    <w:rsid w:val="00F369C4"/>
    <w:rsid w:val="00F42934"/>
    <w:rsid w:val="00F51DB4"/>
    <w:rsid w:val="00F548DF"/>
    <w:rsid w:val="00F5584F"/>
    <w:rsid w:val="00F56463"/>
    <w:rsid w:val="00F57A61"/>
    <w:rsid w:val="00F631F4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customStyle="true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hAnsi="Calibri" w:asci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7C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7C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C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C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C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customStyle="1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ascii="Calibri" w:hAns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7C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7C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C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C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C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St-2520/2016-10</izvorni_sadrzaj>
    <derivirana_varijabla naziv="DomainObject.Oznaka_1">St-2520/2016-10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12</izvorni_sadrzaj>
    <derivirana_varijabla naziv="DomainObject.BrojStranica_1">12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St-2520/2016</izvorni_sadrzaj>
    <derivirana_varijabla naziv="DomainObject.Predmet.OznakaBroj_1">St-2520/2016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VODOPROMET M&amp;B d.o.o.</izvorni_sadrzaj>
    <derivirana_varijabla naziv="DomainObject.Predmet.ProtustrankaFormated_1">  VODOPROMET M&amp;B d.o.o.</derivirana_varijabla>
  </DomainObject.Predmet.ProtustrankaFormated>
  <DomainObject.Predmet.ProtustrankaFormatedOIB>
    <izvorni_sadrzaj>  VODOPROMET M&amp;B d.o.o., OIB 93887154381</izvorni_sadrzaj>
    <derivirana_varijabla naziv="DomainObject.Predmet.ProtustrankaFormatedOIB_1">  VODOPROMET M&amp;B d.o.o., OIB 93887154381</derivirana_varijabla>
  </DomainObject.Predmet.ProtustrankaFormatedOIB>
  <DomainObject.Predmet.ProtustrankaFormatedWithAdress>
    <izvorni_sadrzaj> VODOPROMET M&amp;B d.o.o., Seljine Brigade 33, 10413 Velika Buna</izvorni_sadrzaj>
    <derivirana_varijabla naziv="DomainObject.Predmet.ProtustrankaFormatedWithAdress_1"> VODOPROMET M&amp;B d.o.o., Seljine Brigade 33, 10413 Velika Buna</derivirana_varijabla>
  </DomainObject.Predmet.ProtustrankaFormatedWithAdress>
  <DomainObject.Predmet.ProtustrankaFormatedWithAdressOIB>
    <izvorni_sadrzaj> VODOPROMET M&amp;B d.o.o., OIB 93887154381, Seljine Brigade 33, 10413 Velika Buna</izvorni_sadrzaj>
    <derivirana_varijabla naziv="DomainObject.Predmet.ProtustrankaFormatedWithAdressOIB_1"> VODOPROMET M&amp;B d.o.o., OIB 93887154381, Seljine Brigade 33, 10413 Velika Buna</derivirana_varijabla>
  </DomainObject.Predmet.ProtustrankaFormatedWithAdressOIB>
  <DomainObject.Predmet.ProtustrankaWithAdress>
    <izvorni_sadrzaj>VODOPROMET M&amp;B d.o.o. Seljine Brigade 33, 10413 Velika Buna</izvorni_sadrzaj>
    <derivirana_varijabla naziv="DomainObject.Predmet.ProtustrankaWithAdress_1">VODOPROMET M&amp;B d.o.o. Seljine Brigade 33, 10413 Velika Buna</derivirana_varijabla>
  </DomainObject.Predmet.ProtustrankaWithAdress>
  <DomainObject.Predmet.ProtustrankaWithAdressOIB>
    <izvorni_sadrzaj>VODOPROMET M&amp;B d.o.o., OIB 93887154381, Seljine Brigade 33, 10413 Velika Buna</izvorni_sadrzaj>
    <derivirana_varijabla naziv="DomainObject.Predmet.ProtustrankaWithAdressOIB_1">VODOPROMET M&amp;B d.o.o., OIB 93887154381, Seljine Brigade 33, 10413 Velika Buna</derivirana_varijabla>
  </DomainObject.Predmet.ProtustrankaWithAdressOIB>
  <DomainObject.Predmet.ProtustrankaNazivFormated>
    <izvorni_sadrzaj>VODOPROMET M&amp;B d.o.o.</izvorni_sadrzaj>
    <derivirana_varijabla naziv="DomainObject.Predmet.ProtustrankaNazivFormated_1">VODOPROMET M&amp;B d.o.o.</derivirana_varijabla>
  </DomainObject.Predmet.ProtustrankaNazivFormated>
  <DomainObject.Predmet.ProtustrankaNazivFormatedOIB>
    <izvorni_sadrzaj>VODOPROMET M&amp;B d.o.o., OIB 93887154381</izvorni_sadrzaj>
    <derivirana_varijabla naziv="DomainObject.Predmet.ProtustrankaNazivFormatedOIB_1">VODOPROMET M&amp;B d.o.o., OIB 93887154381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VODOPROMET M&amp;B d.o.o.</izvorni_sadrzaj>
    <derivirana_varijabla naziv="DomainObject.Predmet.StrankaFormated_1">  VODOPROMET M&amp;B d.o.o.</derivirana_varijabla>
  </DomainObject.Predmet.StrankaFormated>
  <DomainObject.Predmet.StrankaFormatedOIB>
    <izvorni_sadrzaj>  VODOPROMET M&amp;B d.o.o., OIB 93887154381</izvorni_sadrzaj>
    <derivirana_varijabla naziv="DomainObject.Predmet.StrankaFormatedOIB_1">  VODOPROMET M&amp;B d.o.o., OIB 93887154381</derivirana_varijabla>
  </DomainObject.Predmet.StrankaFormatedOIB>
  <DomainObject.Predmet.StrankaFormatedWithAdress>
    <izvorni_sadrzaj> VODOPROMET M&amp;B d.o.o., Seljine Brigade 33, 10413 Velika Buna</izvorni_sadrzaj>
    <derivirana_varijabla naziv="DomainObject.Predmet.StrankaFormatedWithAdress_1"> VODOPROMET M&amp;B d.o.o., Seljine Brigade 33, 10413 Velika Buna</derivirana_varijabla>
  </DomainObject.Predmet.StrankaFormatedWithAdress>
  <DomainObject.Predmet.StrankaFormatedWithAdressOIB>
    <izvorni_sadrzaj> VODOPROMET M&amp;B d.o.o., OIB 93887154381, Seljine Brigade 33, 10413 Velika Buna</izvorni_sadrzaj>
    <derivirana_varijabla naziv="DomainObject.Predmet.StrankaFormatedWithAdressOIB_1"> VODOPROMET M&amp;B d.o.o., OIB 93887154381, Seljine Brigade 33, 10413 Velika Buna</derivirana_varijabla>
  </DomainObject.Predmet.StrankaFormatedWithAdressOIB>
  <DomainObject.Predmet.StrankaWithAdress>
    <izvorni_sadrzaj>VODOPROMET M&amp;B d.o.o. Seljine Brigade 33,10413 Velika Buna</izvorni_sadrzaj>
    <derivirana_varijabla naziv="DomainObject.Predmet.StrankaWithAdress_1">VODOPROMET M&amp;B d.o.o. Seljine Brigade 33,10413 Velika Buna</derivirana_varijabla>
  </DomainObject.Predmet.StrankaWithAdress>
  <DomainObject.Predmet.StrankaWithAdressOIB>
    <izvorni_sadrzaj>VODOPROMET M&amp;B d.o.o., OIB 93887154381, Seljine Brigade 33,10413 Velika Buna</izvorni_sadrzaj>
    <derivirana_varijabla naziv="DomainObject.Predmet.StrankaWithAdressOIB_1">VODOPROMET M&amp;B d.o.o., OIB 93887154381, Seljine Brigade 33,10413 Velika Buna</derivirana_varijabla>
  </DomainObject.Predmet.StrankaWithAdressOIB>
  <DomainObject.Predmet.StrankaNazivFormated>
    <izvorni_sadrzaj>VODOPROMET M&amp;B d.o.o.</izvorni_sadrzaj>
    <derivirana_varijabla naziv="DomainObject.Predmet.StrankaNazivFormated_1">VODOPROMET M&amp;B d.o.o.</derivirana_varijabla>
  </DomainObject.Predmet.StrankaNazivFormated>
  <DomainObject.Predmet.StrankaNazivFormatedOIB>
    <izvorni_sadrzaj>VODOPROMET M&amp;B d.o.o., OIB 93887154381</izvorni_sadrzaj>
    <derivirana_varijabla naziv="DomainObject.Predmet.StrankaNazivFormatedOIB_1">VODOPROMET M&amp;B d.o.o., OIB 93887154381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VODOPROMET M&amp;B d.o.o.</item>
    </izvorni_sadrzaj>
    <derivirana_varijabla naziv="DomainObject.Predmet.StrankaListFormated_1">
      <item>VODOPROMET M&amp;B d.o.o.</item>
    </derivirana_varijabla>
  </DomainObject.Predmet.StrankaListFormated>
  <DomainObject.Predmet.StrankaListFormatedOIB>
    <izvorni_sadrzaj>
      <item>VODOPROMET M&amp;B d.o.o., OIB 93887154381</item>
    </izvorni_sadrzaj>
    <derivirana_varijabla naziv="DomainObject.Predmet.StrankaListFormatedOIB_1">
      <item>VODOPROMET M&amp;B d.o.o., OIB 93887154381</item>
    </derivirana_varijabla>
  </DomainObject.Predmet.StrankaListFormatedOIB>
  <DomainObject.Predmet.StrankaListFormatedWithAdress>
    <izvorni_sadrzaj>
      <item>VODOPROMET M&amp;B d.o.o., Seljine Brigade 33, 10413 Velika Buna</item>
    </izvorni_sadrzaj>
    <derivirana_varijabla naziv="DomainObject.Predmet.StrankaListFormatedWithAdress_1">
      <item>VODOPROMET M&amp;B d.o.o., Seljine Brigade 33, 10413 Velika Buna</item>
    </derivirana_varijabla>
  </DomainObject.Predmet.StrankaListFormatedWithAdress>
  <DomainObject.Predmet.StrankaListFormatedWithAdressOIB>
    <izvorni_sadrzaj>
      <item>VODOPROMET M&amp;B d.o.o., OIB 93887154381, Seljine Brigade 33, 10413 Velika Buna</item>
    </izvorni_sadrzaj>
    <derivirana_varijabla naziv="DomainObject.Predmet.StrankaListFormatedWithAdressOIB_1">
      <item>VODOPROMET M&amp;B d.o.o., OIB 93887154381, Seljine Brigade 33, 10413 Velika Buna</item>
    </derivirana_varijabla>
  </DomainObject.Predmet.StrankaListFormatedWithAdressOIB>
  <DomainObject.Predmet.StrankaListNazivFormated>
    <izvorni_sadrzaj>
      <item>VODOPROMET M&amp;B d.o.o.</item>
    </izvorni_sadrzaj>
    <derivirana_varijabla naziv="DomainObject.Predmet.StrankaListNazivFormated_1">
      <item>VODOPROMET M&amp;B d.o.o.</item>
    </derivirana_varijabla>
  </DomainObject.Predmet.StrankaListNazivFormated>
  <DomainObject.Predmet.StrankaListNazivFormatedOIB>
    <izvorni_sadrzaj>
      <item>VODOPROMET M&amp;B d.o.o., OIB 93887154381</item>
    </izvorni_sadrzaj>
    <derivirana_varijabla naziv="DomainObject.Predmet.StrankaListNazivFormatedOIB_1">
      <item>VODOPROMET M&amp;B d.o.o., OIB 93887154381</item>
    </derivirana_varijabla>
  </DomainObject.Predmet.StrankaListNazivFormatedOIB>
  <DomainObject.Predmet.ProtuStrankaListFormated>
    <izvorni_sadrzaj>
      <item>VODOPROMET M&amp;B d.o.o.</item>
    </izvorni_sadrzaj>
    <derivirana_varijabla naziv="DomainObject.Predmet.ProtuStrankaListFormated_1">
      <item>VODOPROMET M&amp;B d.o.o.</item>
    </derivirana_varijabla>
  </DomainObject.Predmet.ProtuStrankaListFormated>
  <DomainObject.Predmet.ProtuStrankaListFormatedOIB>
    <izvorni_sadrzaj>
      <item>VODOPROMET M&amp;B d.o.o., OIB 93887154381</item>
    </izvorni_sadrzaj>
    <derivirana_varijabla naziv="DomainObject.Predmet.ProtuStrankaListFormatedOIB_1">
      <item>VODOPROMET M&amp;B d.o.o., OIB 93887154381</item>
    </derivirana_varijabla>
  </DomainObject.Predmet.ProtuStrankaListFormatedOIB>
  <DomainObject.Predmet.ProtuStrankaListFormatedWithAdress>
    <izvorni_sadrzaj>
      <item>VODOPROMET M&amp;B d.o.o., Seljine Brigade 33, 10413 Velika Buna</item>
    </izvorni_sadrzaj>
    <derivirana_varijabla naziv="DomainObject.Predmet.ProtuStrankaListFormatedWithAdress_1">
      <item>VODOPROMET M&amp;B d.o.o., Seljine Brigade 33, 10413 Velika Buna</item>
    </derivirana_varijabla>
  </DomainObject.Predmet.ProtuStrankaListFormatedWithAdress>
  <DomainObject.Predmet.ProtuStrankaListFormatedWithAdressOIB>
    <izvorni_sadrzaj>
      <item>VODOPROMET M&amp;B d.o.o., OIB 93887154381, Seljine Brigade 33, 10413 Velika Buna</item>
    </izvorni_sadrzaj>
    <derivirana_varijabla naziv="DomainObject.Predmet.ProtuStrankaListFormatedWithAdressOIB_1">
      <item>VODOPROMET M&amp;B d.o.o., OIB 93887154381, Seljine Brigade 33, 10413 Velika Buna</item>
    </derivirana_varijabla>
  </DomainObject.Predmet.ProtuStrankaListFormatedWithAdressOIB>
  <DomainObject.Predmet.ProtuStrankaListNazivFormated>
    <izvorni_sadrzaj>
      <item>VODOPROMET M&amp;B d.o.o.</item>
    </izvorni_sadrzaj>
    <derivirana_varijabla naziv="DomainObject.Predmet.ProtuStrankaListNazivFormated_1">
      <item>VODOPROMET M&amp;B d.o.o.</item>
    </derivirana_varijabla>
  </DomainObject.Predmet.ProtuStrankaListNazivFormated>
  <DomainObject.Predmet.ProtuStrankaListNazivFormatedOIB>
    <izvorni_sadrzaj>
      <item>VODOPROMET M&amp;B d.o.o., OIB 93887154381</item>
    </izvorni_sadrzaj>
    <derivirana_varijabla naziv="DomainObject.Predmet.ProtuStrankaListNazivFormatedOIB_1">
      <item>VODOPROMET M&amp;B d.o.o., OIB 93887154381</item>
    </derivirana_varijabla>
  </DomainObject.Predmet.ProtuStrankaListNazivFormatedOIB>
  <DomainObject.Predmet.OstaliListFormated>
    <izvorni_sadrzaj>
      <item>Vesna Kalanja</item>
    </izvorni_sadrzaj>
    <derivirana_varijabla naziv="DomainObject.Predmet.OstaliListFormated_1">
      <item>Vesna Kalanja</item>
    </derivirana_varijabla>
  </DomainObject.Predmet.OstaliListFormated>
  <DomainObject.Predmet.OstaliListFormatedOIB>
    <izvorni_sadrzaj>
      <item>Vesna Kalanja, OIB 25873010988</item>
    </izvorni_sadrzaj>
    <derivirana_varijabla naziv="DomainObject.Predmet.OstaliListFormatedOIB_1">
      <item>Vesna Kalanja, OIB 25873010988</item>
    </derivirana_varijabla>
  </DomainObject.Predmet.OstaliListFormatedOIB>
  <DomainObject.Predmet.OstaliListFormatedWithAdress>
    <izvorni_sadrzaj>
      <item>Vesna Kalanja, Pleška 34, 10410 Velika Gorica</item>
    </izvorni_sadrzaj>
    <derivirana_varijabla naziv="DomainObject.Predmet.OstaliListFormatedWithAdress_1">
      <item>Vesna Kalanja, Pleška 34, 10410 Velika Gorica</item>
    </derivirana_varijabla>
  </DomainObject.Predmet.OstaliListFormatedWithAdress>
  <DomainObject.Predmet.OstaliListFormatedWithAdressOIB>
    <izvorni_sadrzaj>
      <item>Vesna Kalanja, OIB 25873010988, Pleška 34, 10410 Velika Gorica</item>
    </izvorni_sadrzaj>
    <derivirana_varijabla naziv="DomainObject.Predmet.OstaliListFormatedWithAdressOIB_1">
      <item>Vesna Kalanja, OIB 25873010988, Pleška 34, 10410 Velika Gorica</item>
    </derivirana_varijabla>
  </DomainObject.Predmet.OstaliListFormatedWithAdressOIB>
  <DomainObject.Predmet.OstaliListNazivFormated>
    <izvorni_sadrzaj>
      <item>Vesna Kalanja</item>
    </izvorni_sadrzaj>
    <derivirana_varijabla naziv="DomainObject.Predmet.OstaliListNazivFormated_1">
      <item>Vesna Kalanja</item>
    </derivirana_varijabla>
  </DomainObject.Predmet.OstaliListNazivFormated>
  <DomainObject.Predmet.OstaliListNazivFormatedOIB>
    <izvorni_sadrzaj>
      <item>Vesna Kalanja, OIB 25873010988</item>
    </izvorni_sadrzaj>
    <derivirana_varijabla naziv="DomainObject.Predmet.OstaliListNazivFormatedOIB_1">
      <item>Vesna Kalanja, OIB 25873010988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St-2520/2016-10</izvorni_sadrzaj>
    <derivirana_varijabla naziv="DomainObject.PoslovniBrojDokumenta_1">St-2520/2016-10</derivirana_varijabla>
  </DomainObject.PoslovniBrojDokumenta>
  <DomainObject.Predmet.StrankaIDrugi>
    <izvorni_sadrzaj>VODOPROMET M&amp;B d.o.o.</izvorni_sadrzaj>
    <derivirana_varijabla naziv="DomainObject.Predmet.StrankaIDrugi_1">VODOPROMET M&amp;B d.o.o.</derivirana_varijabla>
  </DomainObject.Predmet.StrankaIDrugi>
  <DomainObject.Predmet.ProtustrankaIDrugi>
    <izvorni_sadrzaj>VODOPROMET M&amp;B d.o.o.</izvorni_sadrzaj>
    <derivirana_varijabla naziv="DomainObject.Predmet.ProtustrankaIDrugi_1">VODOPROMET M&amp;B d.o.o.</derivirana_varijabla>
  </DomainObject.Predmet.ProtustrankaIDrugi>
  <DomainObject.Predmet.StrankaIDrugiAdressOIB>
    <izvorni_sadrzaj>VODOPROMET M&amp;B d.o.o., OIB 93887154381, Seljine Brigade 33, 10413 Velika Buna</izvorni_sadrzaj>
    <derivirana_varijabla naziv="DomainObject.Predmet.StrankaIDrugiAdressOIB_1">VODOPROMET M&amp;B d.o.o., OIB 93887154381, Seljine Brigade 33, 10413 Velika Buna</derivirana_varijabla>
  </DomainObject.Predmet.StrankaIDrugiAdressOIB>
  <DomainObject.Predmet.ProtustrankaIDrugiAdressOIB>
    <izvorni_sadrzaj>VODOPROMET M&amp;B d.o.o., OIB 93887154381, Seljine Brigade 33, 10413 Velika Buna</izvorni_sadrzaj>
    <derivirana_varijabla naziv="DomainObject.Predmet.ProtustrankaIDrugiAdressOIB_1">VODOPROMET M&amp;B d.o.o., OIB 93887154381, Seljine Brigade 33,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VODOPROMET M&amp;B d.o.o.</item>
      <item>VODOPROMET M&amp;B d.o.o.</item>
      <item>Vesna Kalanja</item>
    </izvorni_sadrzaj>
    <derivirana_varijabla naziv="DomainObject.Predmet.SudioniciListNaziv_1">
      <item>VODOPROMET M&amp;B d.o.o.</item>
      <item>VODOPROMET M&amp;B d.o.o.</item>
      <item>Vesna Kalanja</item>
    </derivirana_varijabla>
  </DomainObject.Predmet.SudioniciListNaziv>
  <DomainObject.Predmet.SudioniciListAdressOIB>
    <izvorni_sadrzaj>
      <item>VODOPROMET M&amp;B d.o.o., OIB 93887154381, Seljine Brigade 33,10413 Velika Buna</item>
      <item>VODOPROMET M&amp;B d.o.o., OIB 93887154381, Seljine Brigade 33,10413 Velika Buna</item>
      <item>Vesna Kalanja, OIB 25873010988, Pleška 34,10410 Velika Gorica</item>
    </izvorni_sadrzaj>
    <derivirana_varijabla naziv="DomainObject.Predmet.SudioniciListAdressOIB_1">
      <item>VODOPROMET M&amp;B d.o.o., OIB 93887154381, Seljine Brigade 33,10413 Velika Buna</item>
      <item>VODOPROMET M&amp;B d.o.o., OIB 93887154381, Seljine Brigade 33,10413 Velika Buna</item>
      <item>Vesna Kalanja, OIB 25873010988, Pleška 34,10410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93887154381</item>
      <item>, OIB 93887154381</item>
      <item>, OIB 25873010988</item>
    </izvorni_sadrzaj>
    <derivirana_varijabla naziv="DomainObject.Predmet.SudioniciListNazivOIB_1">
      <item>, OIB 93887154381</item>
      <item>, OIB 93887154381</item>
      <item>, OIB 25873010988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5717</properties:Words>
  <properties:Characters>33932</properties:Characters>
  <properties:Lines>589</properties:Lines>
  <properties:Paragraphs>132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2016-10-10T12:34:00Z</dcterms:created>
  <dc:creator>rsticn</dc:creator>
  <cp:lastModifiedBy>Valentina Kranjčić</cp:lastModifiedBy>
  <cp:lastPrinted>2016-10-10T12:13:00Z</cp:lastPrinted>
  <dcterms:modified xmlns:xsi="http://www.w3.org/2001/XMLSchema-instance" xsi:type="dcterms:W3CDTF">2016-10-10T12:36:00Z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St-2520/2016-10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12</vt:i4>
  </prop:property>
</prop:Properties>
</file>