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1b43" w14:paraId="35f1b43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DB4B16">
        <w:rPr>
          <w:rFonts w:hAnsi="Times New Roman" w:ascii="Times New Roman"/>
          <w:b/>
          <w:sz w:val="24"/>
          <w:szCs w:val="24"/>
        </w:rPr>
        <w:t>119/2016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DB4B16">
        <w:rPr>
          <w:rFonts w:hAnsi="Times New Roman" w:ascii="Times New Roman"/>
          <w:sz w:val="24"/>
          <w:szCs w:val="24"/>
        </w:rPr>
        <w:t xml:space="preserve">ŠPORTSKI KLUB UZGAJIVAČA LISTONOŠA "LISTONOŠA" iz Šibenika, Bilička 3, OIB: 39628085845,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3A0B40">
        <w:rPr>
          <w:rFonts w:hAnsi="Times New Roman" w:ascii="Times New Roman"/>
          <w:sz w:val="24"/>
          <w:szCs w:val="24"/>
        </w:rPr>
        <w:t xml:space="preserve">Veljače </w:t>
      </w:r>
      <w:r>
        <w:rPr>
          <w:rFonts w:hAnsi="Times New Roman" w:ascii="Times New Roman"/>
          <w:sz w:val="24"/>
          <w:szCs w:val="24"/>
        </w:rPr>
        <w:t xml:space="preserve">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DB4B16">
        <w:rPr>
          <w:rFonts w:hAnsi="Times New Roman" w:ascii="Times New Roman"/>
          <w:sz w:val="24"/>
          <w:szCs w:val="24"/>
        </w:rPr>
        <w:t xml:space="preserve">ŠPORTSKI KLUB UZGAJIVAČA GOLUBOVA LISTONOŠA "LISTONOŠA" iz Šibenika, Bilička 3, OIB: 39628085845, 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DB4B16">
        <w:rPr>
          <w:rFonts w:hAnsi="Times New Roman" w:ascii="Times New Roman"/>
          <w:sz w:val="24"/>
          <w:szCs w:val="24"/>
        </w:rPr>
        <w:t xml:space="preserve">515,00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DB4B16">
        <w:rPr>
          <w:rFonts w:hAnsi="Times New Roman" w:ascii="Times New Roman"/>
          <w:sz w:val="24"/>
          <w:szCs w:val="24"/>
        </w:rPr>
        <w:t xml:space="preserve">Borodin Kolar, </w:t>
      </w:r>
      <w:r>
        <w:rPr>
          <w:rFonts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DB4B16">
        <w:rPr>
          <w:rFonts w:hAnsi="Times New Roman" w:ascii="Times New Roman"/>
          <w:sz w:val="24"/>
          <w:szCs w:val="24"/>
        </w:rPr>
        <w:t>119-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A20668">
        <w:rPr>
          <w:rFonts w:hAnsi="Times New Roman" w:ascii="Times New Roman"/>
          <w:sz w:val="24"/>
          <w:szCs w:val="24"/>
        </w:rPr>
        <w:t xml:space="preserve">Borodin Kolar, </w:t>
      </w:r>
      <w:r w:rsidR="00DB4B16">
        <w:rPr>
          <w:rFonts w:hAnsi="Times New Roman" w:ascii="Times New Roman"/>
          <w:sz w:val="24"/>
          <w:szCs w:val="24"/>
        </w:rPr>
        <w:t>ŠPORTSKI KLUB UZGAJIVAČA LISTONOŠA "LISTONOŠA",iz  Šibenika, Bilička 3</w:t>
      </w:r>
      <w:r>
        <w:rPr>
          <w:rFonts w:hAnsi="Times New Roman" w:ascii="Times New Roman"/>
          <w:sz w:val="24"/>
          <w:szCs w:val="24"/>
        </w:rPr>
        <w:t xml:space="preserve">  </w:t>
      </w:r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3A0B40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7C6" w:rsidP="003A0B40" w:rsidR="006377C6">
      <w:pPr>
        <w:spacing w:lineRule="auto" w:line="240" w:after="0"/>
      </w:pPr>
      <w:r>
        <w:separator/>
      </w:r>
    </w:p>
  </w:endnote>
  <w:endnote w:id="0" w:type="continuationSeparator">
    <w:p w:rsidRDefault="006377C6" w:rsidP="003A0B40" w:rsidR="006377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7C6" w:rsidP="003A0B40" w:rsidR="006377C6">
      <w:pPr>
        <w:spacing w:lineRule="auto" w:line="240" w:after="0"/>
      </w:pPr>
      <w:r>
        <w:separator/>
      </w:r>
    </w:p>
  </w:footnote>
  <w:footnote w:id="0" w:type="continuationSeparator">
    <w:p w:rsidRDefault="006377C6" w:rsidP="003A0B40" w:rsidR="006377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B40" w:rsidR="003A0B40">
    <w:pPr>
      <w:pStyle w:val="Zaglavlje"/>
    </w:pPr>
    <w:r>
      <w:tab/>
    </w:r>
    <w:r>
      <w:tab/>
      <w:t>9St-119/16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3A0B40"/>
    <w:rsid w:val="006377C6"/>
    <w:rsid w:val="00726C95"/>
    <w:rsid w:val="00A20668"/>
    <w:rsid w:val="00BC2E04"/>
    <w:rsid w:val="00C34D5D"/>
    <w:rsid w:val="00D14D5A"/>
    <w:rsid w:val="00DB4B16"/>
    <w:rsid w:val="00E1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A0B4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A0B4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A0B4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A0B40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E14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23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23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23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23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3A0B4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A0B4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A0B4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A0B40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E14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23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23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23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23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UZGAJIVAČA GOLUBOVA LISTONOŠA "LISTONOŠA"</izvorni_sadrzaj>
    <derivirana_varijabla naziv="DomainObject.Predmet.ProtustrankaFormated_1">  ŠPORTSKI KLUB UZGAJIVAČA GOLUBOVA LISTONOŠA "LISTONOŠA"</derivirana_varijabla>
  </DomainObject.Predmet.ProtustrankaFormated>
  <DomainObject.Predmet.ProtustrankaFormatedOIB>
    <izvorni_sadrzaj>  ŠPORTSKI KLUB UZGAJIVAČA GOLUBOVA LISTONOŠA "LISTONOŠA", OIB 39628085845</izvorni_sadrzaj>
    <derivirana_varijabla naziv="DomainObject.Predmet.ProtustrankaFormatedOIB_1">  ŠPORTSKI KLUB UZGAJIVAČA GOLUBOVA LISTONOŠA "LISTONOŠA", OIB 39628085845</derivirana_varijabla>
  </DomainObject.Predmet.ProtustrankaFormatedOIB>
  <DomainObject.Predmet.ProtustrankaFormatedWithAdress>
    <izvorni_sadrzaj> ŠPORTSKI KLUB UZGAJIVAČA GOLUBOVA LISTONOŠA "LISTONOŠA", Bilička 3, 22000 Šibenik</izvorni_sadrzaj>
    <derivirana_varijabla naziv="DomainObject.Predmet.ProtustrankaFormatedWithAdress_1"> ŠPORTSKI KLUB UZGAJIVAČA GOLUBOVA LISTONOŠA "LISTONOŠA", Bilička 3, 22000 Šibenik</derivirana_varijabla>
  </DomainObject.Predmet.ProtustrankaFormatedWithAdress>
  <DomainObject.Predmet.ProtustrankaFormatedWithAdressOIB>
    <izvorni_sadrzaj> ŠPORTSKI KLUB UZGAJIVAČA GOLUBOVA LISTONOŠA "LISTONOŠA", OIB 39628085845, Bilička 3, 22000 Šibenik</izvorni_sadrzaj>
    <derivirana_varijabla naziv="DomainObject.Predmet.ProtustrankaFormatedWithAdressOIB_1"> ŠPORTSKI KLUB UZGAJIVAČA GOLUBOVA LISTONOŠA "LISTONOŠA", OIB 39628085845, Bilička 3, 22000 Šibenik</derivirana_varijabla>
  </DomainObject.Predmet.ProtustrankaFormatedWithAdressOIB>
  <DomainObject.Predmet.ProtustrankaWithAdress>
    <izvorni_sadrzaj>ŠPORTSKI KLUB UZGAJIVAČA GOLUBOVA LISTONOŠA "LISTONOŠA" Bilička 3, 22000 Šibenik</izvorni_sadrzaj>
    <derivirana_varijabla naziv="DomainObject.Predmet.ProtustrankaWithAdress_1">ŠPORTSKI KLUB UZGAJIVAČA GOLUBOVA LISTONOŠA "LISTONOŠA" Bilička 3, 22000 Šibenik</derivirana_varijabla>
  </DomainObject.Predmet.ProtustrankaWithAdress>
  <DomainObject.Predmet.ProtustrankaWithAdressOIB>
    <izvorni_sadrzaj>ŠPORTSKI KLUB UZGAJIVAČA GOLUBOVA LISTONOŠA "LISTONOŠA", OIB 39628085845, Bilička 3, 22000 Šibenik</izvorni_sadrzaj>
    <derivirana_varijabla naziv="DomainObject.Predmet.ProtustrankaWithAdressOIB_1">ŠPORTSKI KLUB UZGAJIVAČA GOLUBOVA LISTONOŠA "LISTONOŠA", OIB 39628085845, Bilička 3, 22000 Šibenik</derivirana_varijabla>
  </DomainObject.Predmet.ProtustrankaWithAdressOIB>
  <DomainObject.Predmet.ProtustrankaNazivFormated>
    <izvorni_sadrzaj>ŠPORTSKI KLUB UZGAJIVAČA GOLUBOVA LISTONOŠA "LISTONOŠA"</izvorni_sadrzaj>
    <derivirana_varijabla naziv="DomainObject.Predmet.ProtustrankaNazivFormated_1">ŠPORTSKI KLUB UZGAJIVAČA GOLUBOVA LISTONOŠA "LISTONOŠA"</derivirana_varijabla>
  </DomainObject.Predmet.ProtustrankaNazivFormated>
  <DomainObject.Predmet.ProtustrankaNazivFormatedOIB>
    <izvorni_sadrzaj>ŠPORTSKI KLUB UZGAJIVAČA GOLUBOVA LISTONOŠA "LISTONOŠA", OIB 39628085845</izvorni_sadrzaj>
    <derivirana_varijabla naziv="DomainObject.Predmet.ProtustrankaNazivFormatedOIB_1">ŠPORTSKI KLUB UZGAJIVAČA GOLUBOVA LISTONOŠA "LISTONOŠA", OIB 39628085845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ŠPORTSKI KLUB UZGAJIVAČA GOLUBOVA LISTONOŠA "LISTONOŠA"</item>
    </izvorni_sadrzaj>
    <derivirana_varijabla naziv="DomainObject.Predmet.ProtuStrankaListFormated_1">
      <item>ŠPORTSKI KLUB UZGAJIVAČA GOLUBOVA LISTONOŠA "LISTONOŠA"</item>
    </derivirana_varijabla>
  </DomainObject.Predmet.ProtuStrankaListFormated>
  <DomainObject.Predmet.ProtuStrankaListFormatedOIB>
    <izvorni_sadrzaj>
      <item>ŠPORTSKI KLUB UZGAJIVAČA GOLUBOVA LISTONOŠA "LISTONOŠA", OIB 39628085845</item>
    </izvorni_sadrzaj>
    <derivirana_varijabla naziv="DomainObject.Predmet.ProtuStrankaListFormatedOIB_1">
      <item>ŠPORTSKI KLUB UZGAJIVAČA GOLUBOVA LISTONOŠA "LISTONOŠA", OIB 39628085845</item>
    </derivirana_varijabla>
  </DomainObject.Predmet.ProtuStrankaListFormatedOIB>
  <DomainObject.Predmet.ProtuStrankaListFormatedWithAdress>
    <izvorni_sadrzaj>
      <item>ŠPORTSKI KLUB UZGAJIVAČA GOLUBOVA LISTONOŠA "LISTONOŠA", Bilička 3, 22000 Šibenik</item>
    </izvorni_sadrzaj>
    <derivirana_varijabla naziv="DomainObject.Predmet.ProtuStrankaListFormatedWithAdress_1">
      <item>ŠPORTSKI KLUB UZGAJIVAČA GOLUBOVA LISTONOŠA "LISTONOŠA", Bilička 3, 22000 Šibenik</item>
    </derivirana_varijabla>
  </DomainObject.Predmet.ProtuStrankaListFormatedWithAdress>
  <DomainObject.Predmet.ProtuStrankaListFormatedWithAdressOIB>
    <izvorni_sadrzaj>
      <item>ŠPORTSKI KLUB UZGAJIVAČA GOLUBOVA LISTONOŠA "LISTONOŠA", OIB 39628085845, Bilička 3, 22000 Šibenik</item>
    </izvorni_sadrzaj>
    <derivirana_varijabla naziv="DomainObject.Predmet.ProtuStrankaListFormatedWithAdressOIB_1">
      <item>ŠPORTSKI KLUB UZGAJIVAČA GOLUBOVA LISTONOŠA "LISTONOŠA", OIB 39628085845, Bilička 3, 22000 Šibenik</item>
    </derivirana_varijabla>
  </DomainObject.Predmet.ProtuStrankaListFormatedWithAdressOIB>
  <DomainObject.Predmet.ProtuStrankaListNazivFormated>
    <izvorni_sadrzaj>
      <item>ŠPORTSKI KLUB UZGAJIVAČA GOLUBOVA LISTONOŠA "LISTONOŠA"</item>
    </izvorni_sadrzaj>
    <derivirana_varijabla naziv="DomainObject.Predmet.ProtuStrankaListNazivFormated_1">
      <item>ŠPORTSKI KLUB UZGAJIVAČA GOLUBOVA LISTONOŠA "LISTONOŠA"</item>
    </derivirana_varijabla>
  </DomainObject.Predmet.ProtuStrankaListNazivFormated>
  <DomainObject.Predmet.ProtuStrankaListNazivFormatedOIB>
    <izvorni_sadrzaj>
      <item>ŠPORTSKI KLUB UZGAJIVAČA GOLUBOVA LISTONOŠA "LISTONOŠA", OIB 39628085845</item>
    </izvorni_sadrzaj>
    <derivirana_varijabla naziv="DomainObject.Predmet.ProtuStrankaListNazivFormatedOIB_1">
      <item>ŠPORTSKI KLUB UZGAJIVAČA GOLUBOVA LISTONOŠA "LISTONOŠA", OIB 39628085845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ŠPORTSKI KLUB UZGAJIVAČA GOLUBOVA LISTONOŠA "LISTONOŠA"</izvorni_sadrzaj>
    <derivirana_varijabla naziv="DomainObject.Predmet.ProtustrankaIDrugi_1">ŠPORTSKI KLUB UZGAJIVAČA GOLUBOVA LISTONOŠA "LISTONOŠA"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ŠPORTSKI KLUB UZGAJIVAČA GOLUBOVA LISTONOŠA "LISTONOŠA", OIB 39628085845, Bilička 3, 22000 Šibenik</izvorni_sadrzaj>
    <derivirana_varijabla naziv="DomainObject.Predmet.ProtustrankaIDrugiAdressOIB_1">ŠPORTSKI KLUB UZGAJIVAČA GOLUBOVA LISTONOŠA "LISTONOŠA", OIB 39628085845, Bilička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ŠPORTSKI KLUB UZGAJIVAČA GOLUBOVA LISTONOŠA "LISTONOŠA"</item>
    </izvorni_sadrzaj>
    <derivirana_varijabla naziv="DomainObject.Predmet.SudioniciListNaziv_1">
      <item>FINA - Podružnica Šibenik</item>
      <item>ŠPORTSKI KLUB UZGAJIVAČA GOLUBOVA LISTONOŠA "LISTONOŠA"</item>
    </derivirana_varijabla>
  </DomainObject.Predmet.SudioniciListNaziv>
  <DomainObject.Predmet.SudioniciListAdressOIB>
    <izvorni_sadrzaj>
      <item>FINA - Podružnica Šibenik, OIB 85821130368, Perivoj L. Marune 1,22000 Šibenik</item>
      <item>ŠPORTSKI KLUB UZGAJIVAČA GOLUBOVA LISTONOŠA "LISTONOŠA", OIB 39628085845, Bilička 3,22000 Šibenik</item>
    </izvorni_sadrzaj>
    <derivirana_varijabla naziv="DomainObject.Predmet.SudioniciListAdressOIB_1">
      <item>FINA - Podružnica Šibenik, OIB 85821130368, Perivoj L. Marune 1,22000 Šibenik</item>
      <item>ŠPORTSKI KLUB UZGAJIVAČA GOLUBOVA LISTONOŠA "LISTONOŠA", OIB 39628085845, Bilička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39628085845</item>
    </izvorni_sadrzaj>
    <derivirana_varijabla naziv="DomainObject.Predmet.SudioniciListNazivOIB_1">
      <item>, OIB 85821130368</item>
      <item>, OIB 39628085845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2259</properties:Characters>
  <properties:Lines>74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2016-02-15T09:28:00Z</dcterms:created>
  <dc:creator>Marina Gulin</dc:creator>
  <cp:lastModifiedBy>Marina Gulin</cp:lastModifiedBy>
  <dcterms:modified xmlns:xsi="http://www.w3.org/2001/XMLSchema-instance" xsi:type="dcterms:W3CDTF">2016-02-15T11:49:00Z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