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a689" w14:paraId="624a68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8C48EA">
        <w:rPr>
          <w:lang w:val="hr-HR"/>
        </w:rPr>
        <w:t>326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C48EA">
        <w:rPr>
          <w:lang w:val="hr-HR"/>
        </w:rPr>
        <w:t xml:space="preserve">POLJOPRIVREDNA ZADRUGA GORNJA KOVAČICA ZA PROIZVODNJU, TRGOVINU I USLUGE, Gornja </w:t>
      </w:r>
      <w:proofErr w:type="spellStart"/>
      <w:r w:rsidR="008C48EA">
        <w:rPr>
          <w:lang w:val="hr-HR"/>
        </w:rPr>
        <w:t>Kovačica</w:t>
      </w:r>
      <w:proofErr w:type="spellEnd"/>
      <w:r w:rsidR="00261FCC">
        <w:rPr>
          <w:lang w:val="hr-HR"/>
        </w:rPr>
        <w:t xml:space="preserve">, </w:t>
      </w:r>
      <w:r w:rsidR="008C48EA">
        <w:rPr>
          <w:lang w:val="hr-HR"/>
        </w:rPr>
        <w:t xml:space="preserve">Gornja </w:t>
      </w:r>
      <w:proofErr w:type="spellStart"/>
      <w:r w:rsidR="008C48EA">
        <w:rPr>
          <w:lang w:val="hr-HR"/>
        </w:rPr>
        <w:t>Kovačica</w:t>
      </w:r>
      <w:proofErr w:type="spellEnd"/>
      <w:r w:rsidR="008C48EA">
        <w:rPr>
          <w:lang w:val="hr-HR"/>
        </w:rPr>
        <w:t xml:space="preserve"> 148</w:t>
      </w:r>
      <w:r w:rsidR="00261FCC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9354A3">
        <w:rPr>
          <w:lang w:val="hr-HR"/>
        </w:rPr>
        <w:t xml:space="preserve">: </w:t>
      </w:r>
      <w:r w:rsidR="008C48EA">
        <w:rPr>
          <w:lang w:val="hr-HR"/>
        </w:rPr>
        <w:t>010070714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261FCC">
        <w:rPr>
          <w:lang w:val="hr-HR"/>
        </w:rPr>
        <w:t xml:space="preserve"> </w:t>
      </w:r>
      <w:r w:rsidR="008C48EA">
        <w:rPr>
          <w:lang w:val="hr-HR"/>
        </w:rPr>
        <w:t>12096852718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C48EA">
        <w:rPr>
          <w:lang w:val="hr-HR"/>
        </w:rPr>
        <w:t>326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C48EA">
        <w:rPr>
          <w:lang w:val="hr-HR"/>
        </w:rPr>
        <w:t xml:space="preserve">176.520,89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8C48EA">
        <w:rPr>
          <w:lang w:val="hr-HR"/>
        </w:rPr>
        <w:t>Mijodrag</w:t>
      </w:r>
      <w:proofErr w:type="spellEnd"/>
      <w:r w:rsidR="008C48EA">
        <w:rPr>
          <w:lang w:val="hr-HR"/>
        </w:rPr>
        <w:t xml:space="preserve"> </w:t>
      </w:r>
      <w:proofErr w:type="spellStart"/>
      <w:r w:rsidR="008C48EA">
        <w:rPr>
          <w:lang w:val="hr-HR"/>
        </w:rPr>
        <w:t>Weller</w:t>
      </w:r>
      <w:proofErr w:type="spellEnd"/>
      <w:r w:rsidR="00261FCC">
        <w:rPr>
          <w:lang w:val="hr-HR"/>
        </w:rPr>
        <w:t xml:space="preserve">, iz </w:t>
      </w:r>
      <w:r w:rsidR="008C48EA">
        <w:rPr>
          <w:lang w:val="hr-HR"/>
        </w:rPr>
        <w:t xml:space="preserve">Gornje </w:t>
      </w:r>
      <w:proofErr w:type="spellStart"/>
      <w:r w:rsidR="008C48EA">
        <w:rPr>
          <w:lang w:val="hr-HR"/>
        </w:rPr>
        <w:t>Kovačice</w:t>
      </w:r>
      <w:proofErr w:type="spellEnd"/>
      <w:r w:rsidR="00261FCC">
        <w:rPr>
          <w:lang w:val="hr-HR"/>
        </w:rPr>
        <w:t xml:space="preserve">, </w:t>
      </w:r>
      <w:r w:rsidR="008C48EA">
        <w:rPr>
          <w:lang w:val="hr-HR"/>
        </w:rPr>
        <w:t xml:space="preserve">Gornja </w:t>
      </w:r>
      <w:proofErr w:type="spellStart"/>
      <w:r w:rsidR="008C48EA">
        <w:rPr>
          <w:lang w:val="hr-HR"/>
        </w:rPr>
        <w:t>Kovačica</w:t>
      </w:r>
      <w:proofErr w:type="spellEnd"/>
      <w:r w:rsidR="008C48EA">
        <w:rPr>
          <w:lang w:val="hr-HR"/>
        </w:rPr>
        <w:t xml:space="preserve"> 148</w:t>
      </w:r>
      <w:r w:rsidR="00261FCC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61FCC">
        <w:rPr>
          <w:lang w:val="hr-HR"/>
        </w:rPr>
        <w:t>1</w:t>
      </w:r>
      <w:r w:rsidR="008C48EA">
        <w:rPr>
          <w:lang w:val="hr-HR"/>
        </w:rPr>
        <w:t>9</w:t>
      </w:r>
      <w:r w:rsidR="00261FCC">
        <w:rPr>
          <w:lang w:val="hr-HR"/>
        </w:rPr>
        <w:t>.</w:t>
      </w:r>
      <w:r w:rsidR="00F12ADC">
        <w:rPr>
          <w:lang w:val="hr-HR"/>
        </w:rPr>
        <w:t xml:space="preserve">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261FCC">
        <w:rPr>
          <w:lang w:val="hr-HR"/>
        </w:rPr>
        <w:t>1</w:t>
      </w:r>
      <w:r w:rsidR="008C48EA">
        <w:rPr>
          <w:lang w:val="hr-HR"/>
        </w:rPr>
        <w:t>9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CE5" w:rsidR="00942CE5">
      <w:r>
        <w:separator/>
      </w:r>
    </w:p>
  </w:endnote>
  <w:endnote w:id="0" w:type="continuationSeparator">
    <w:p w:rsidRDefault="00942CE5" w:rsidR="00942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CE5" w:rsidR="00942CE5">
      <w:r>
        <w:separator/>
      </w:r>
    </w:p>
  </w:footnote>
  <w:footnote w:id="0" w:type="continuationSeparator">
    <w:p w:rsidRDefault="00942CE5" w:rsidR="00942C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C2DE6"/>
    <w:rsid w:val="000E2229"/>
    <w:rsid w:val="000E2494"/>
    <w:rsid w:val="00184DF0"/>
    <w:rsid w:val="001B397D"/>
    <w:rsid w:val="00230CD2"/>
    <w:rsid w:val="00261FCC"/>
    <w:rsid w:val="0032457F"/>
    <w:rsid w:val="003E56D2"/>
    <w:rsid w:val="004525DA"/>
    <w:rsid w:val="004629E7"/>
    <w:rsid w:val="004B7E8E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E27E0"/>
    <w:rsid w:val="007F4681"/>
    <w:rsid w:val="008259B1"/>
    <w:rsid w:val="00831DA7"/>
    <w:rsid w:val="008825CB"/>
    <w:rsid w:val="008A217A"/>
    <w:rsid w:val="008C48EA"/>
    <w:rsid w:val="008E00AB"/>
    <w:rsid w:val="008E3DB0"/>
    <w:rsid w:val="009354A3"/>
    <w:rsid w:val="00942CE5"/>
    <w:rsid w:val="0097587E"/>
    <w:rsid w:val="00985844"/>
    <w:rsid w:val="009C1792"/>
    <w:rsid w:val="009F1B25"/>
    <w:rsid w:val="009F1D56"/>
    <w:rsid w:val="009F4A5B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  <w:rsid w:val="00FD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1F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1FC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2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D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1F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1FC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2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D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St-326/2015</izvorni_sadrzaj>
    <derivirana_varijabla naziv="DomainObject.Predmet.OznakaBroj_1">St-326/2015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GORNJA KOVAČICA ZA PROIZVODNJU, TRGOVINU I USLUGE, Gornja Kovačica zastupanog po punomoćniku Mijodrag Weller</izvorni_sadrzaj>
    <derivirana_varijabla naziv="DomainObject.Predmet.ProtustrankaFormated_1">  POLJOPRIVREDNA ZADRUGA GORNJA KOVAČICA ZA PROIZVODNJU, TRGOVINU I USLUGE, Gornja Kovačica zastupanog po punomoćniku Mijodrag Weller</derivirana_varijabla>
  </DomainObject.Predmet.ProtustrankaFormated>
  <DomainObject.Predmet.ProtustrankaFormatedOIB>
    <izvorni_sadrzaj>  POLJOPRIVREDNA ZADRUGA GORNJA KOVAČICA ZA PROIZVODNJU, TRGOVINU I USLUGE, Gornja Kovačica, OIB 12096852718 zastupanog po punomoćniku Mijodrag Weller</izvorni_sadrzaj>
    <derivirana_varijabla naziv="DomainObject.Predmet.ProtustrankaFormatedOIB_1">  POLJOPRIVREDNA ZADRUGA GORNJA KOVAČICA ZA PROIZVODNJU, TRGOVINU I USLUGE, Gornja Kovačica, OIB 12096852718 zastupanog po punomoćniku Mijodrag Weller</derivirana_varijabla>
  </DomainObject.Predmet.ProtustrankaFormatedOIB>
  <DomainObject.Predmet.ProtustrankaFormatedWithAdress>
    <izvorni_sadrzaj> POLJOPRIVREDNA ZADRUGA GORNJA KOVAČICA ZA PROIZVODNJU, TRGOVINU I USLUGE, Gornja Kovačica, Gornja Kovačica 148, 43270 Gornja Kovačica zastupanog po punomoćniku Mijodrag Weller</izvorni_sadrzaj>
    <derivirana_varijabla naziv="DomainObject.Predmet.ProtustrankaFormatedWithAdress_1"> POLJOPRIVREDNA ZADRUGA GORNJA KOVAČICA ZA PROIZVODNJU, TRGOVINU I USLUGE, Gornja Kovačica, Gornja Kovačica 148, 43270 Gornja Kovačica zastupanog po punomoćniku Mijodrag Weller</derivirana_varijabla>
  </DomainObject.Predmet.ProtustrankaFormatedWithAdress>
  <DomainObject.Predmet.ProtustrankaFormatedWithAdressOIB>
    <izvorni_sadrzaj> POLJOPRIVREDNA ZADRUGA GORNJA KOVAČICA ZA PROIZVODNJU, TRGOVINU I USLUGE, Gornja Kovačica, OIB 12096852718, Gornja Kovačica 148, 43270 Gornja Kovačica zastupanog po punomoćniku Mijodrag Weller</izvorni_sadrzaj>
    <derivirana_varijabla naziv="DomainObject.Predmet.ProtustrankaFormatedWithAdressOIB_1"> POLJOPRIVREDNA ZADRUGA GORNJA KOVAČICA ZA PROIZVODNJU, TRGOVINU I USLUGE, Gornja Kovačica, OIB 12096852718, Gornja Kovačica 148, 43270 Gornja Kovačica zastupanog po punomoćniku Mijodrag Weller</derivirana_varijabla>
  </DomainObject.Predmet.ProtustrankaFormatedWithAdressOIB>
  <DomainObject.Predmet.ProtustrankaWithAdress>
    <izvorni_sadrzaj>POLJOPRIVREDNA ZADRUGA GORNJA KOVAČICA ZA PROIZVODNJU, TRGOVINU I USLUGE, Gornja Kovačica Gornja Kovačica 148, 43270 Gornja Kovačica</izvorni_sadrzaj>
    <derivirana_varijabla naziv="DomainObject.Predmet.ProtustrankaWithAdress_1">POLJOPRIVREDNA ZADRUGA GORNJA KOVAČICA ZA PROIZVODNJU, TRGOVINU I USLUGE, Gornja Kovačica Gornja Kovačica 148, 43270 Gornja Kovačica</derivirana_varijabla>
  </DomainObject.Predmet.ProtustrankaWithAdress>
  <DomainObject.Predmet.ProtustrankaWithAdressOIB>
    <izvorni_sadrzaj>POLJOPRIVREDNA ZADRUGA GORNJA KOVAČICA ZA PROIZVODNJU, TRGOVINU I USLUGE, Gornja Kovačica, OIB 12096852718, Gornja Kovačica 148, 43270 Gornja Kovačica</izvorni_sadrzaj>
    <derivirana_varijabla naziv="DomainObject.Predmet.ProtustrankaWithAdressOIB_1">POLJOPRIVREDNA ZADRUGA GORNJA KOVAČICA ZA PROIZVODNJU, TRGOVINU I USLUGE, Gornja Kovačica, OIB 12096852718, Gornja Kovačica 148, 43270 Gornja Kovačica</derivirana_varijabla>
  </DomainObject.Predmet.ProtustrankaWithAdressOIB>
  <DomainObject.Predmet.ProtustrankaNazivFormated>
    <izvorni_sadrzaj>POLJOPRIVREDNA ZADRUGA GORNJA KOVAČICA ZA PROIZVODNJU, TRGOVINU I USLUGE, Gornja Kovačica</izvorni_sadrzaj>
    <derivirana_varijabla naziv="DomainObject.Predmet.ProtustrankaNazivFormated_1">POLJOPRIVREDNA ZADRUGA GORNJA KOVAČICA ZA PROIZVODNJU, TRGOVINU I USLUGE, Gornja Kovačica</derivirana_varijabla>
  </DomainObject.Predmet.ProtustrankaNazivFormated>
  <DomainObject.Predmet.ProtustrankaNazivFormatedOIB>
    <izvorni_sadrzaj>POLJOPRIVREDNA ZADRUGA GORNJA KOVAČICA ZA PROIZVODNJU, TRGOVINU I USLUGE, Gornja Kovačica, OIB 12096852718</izvorni_sadrzaj>
    <derivirana_varijabla naziv="DomainObject.Predmet.ProtustrankaNazivFormatedOIB_1">POLJOPRIVREDNA ZADRUGA GORNJA KOVAČICA ZA PROIZVODNJU, TRGOVINU I USLUGE, Gornja Kovačica, OIB 12096852718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GORNJA KOVAČICA ZA PROIZVODNJU, TRGOVINU I USLUGE, Gornja Kovačica zastupanog po punomoćniku Mijodrag Weller</item>
    </izvorni_sadrzaj>
    <derivirana_varijabla naziv="DomainObject.Predmet.ProtuStrankaListFormated_1">
      <item>POLJOPRIVREDNA ZADRUGA GORNJA KOVAČICA ZA PROIZVODNJU, TRGOVINU I USLUGE, Gornja Kovačica zastupanog po punomoćniku Mijodrag Weller</item>
    </derivirana_varijabla>
  </DomainObject.Predmet.ProtuStrankaListFormated>
  <DomainObject.Predmet.ProtuStrankaListFormatedOIB>
    <izvorni_sadrzaj>
      <item>POLJOPRIVREDNA ZADRUGA GORNJA KOVAČICA ZA PROIZVODNJU, TRGOVINU I USLUGE, Gornja Kovačica, OIB 12096852718 zastupanog po punomoćniku Mijodrag Weller</item>
    </izvorni_sadrzaj>
    <derivirana_varijabla naziv="DomainObject.Predmet.ProtuStrankaListFormatedOIB_1">
      <item>POLJOPRIVREDNA ZADRUGA GORNJA KOVAČICA ZA PROIZVODNJU, TRGOVINU I USLUGE, Gornja Kovačica, OIB 12096852718 zastupanog po punomoćniku Mijodrag Weller</item>
    </derivirana_varijabla>
  </DomainObject.Predmet.ProtuStrankaListFormatedOIB>
  <DomainObject.Predmet.ProtuStrankaListFormatedWithAdress>
    <izvorni_sadrzaj>
      <item>POLJOPRIVREDNA ZADRUGA GORNJA KOVAČICA ZA PROIZVODNJU, TRGOVINU I USLUGE, Gornja Kovačica, Gornja Kovačica 148, 43270 Gornja Kovačica zastupanog po punomoćniku Mijodrag Weller</item>
    </izvorni_sadrzaj>
    <derivirana_varijabla naziv="DomainObject.Predmet.ProtuStrankaListFormatedWithAdress_1">
      <item>POLJOPRIVREDNA ZADRUGA GORNJA KOVAČICA ZA PROIZVODNJU, TRGOVINU I USLUGE, Gornja Kovačica, Gornja Kovačica 148, 43270 Gornja Kovačica zastupanog po punomoćniku Mijodrag Weller</item>
    </derivirana_varijabla>
  </DomainObject.Predmet.ProtuStrankaListFormatedWithAdress>
  <DomainObject.Predmet.ProtuStrankaListFormatedWithAdressOIB>
    <izvorni_sadrzaj>
      <item>POLJOPRIVREDNA ZADRUGA GORNJA KOVAČICA ZA PROIZVODNJU, TRGOVINU I USLUGE, Gornja Kovačica, OIB 12096852718, Gornja Kovačica 148, 43270 Gornja Kovačica zastupanog po punomoćniku Mijodrag Weller</item>
    </izvorni_sadrzaj>
    <derivirana_varijabla naziv="DomainObject.Predmet.ProtuStrankaListFormatedWithAdressOIB_1">
      <item>POLJOPRIVREDNA ZADRUGA GORNJA KOVAČICA ZA PROIZVODNJU, TRGOVINU I USLUGE, Gornja Kovačica, OIB 12096852718, Gornja Kovačica 148, 43270 Gornja Kovačica zastupanog po punomoćniku Mijodrag Weller</item>
    </derivirana_varijabla>
  </DomainObject.Predmet.ProtuStrankaListFormatedWithAdressOIB>
  <DomainObject.Predmet.ProtuStrankaListNazivFormated>
    <izvorni_sadrzaj>
      <item>POLJOPRIVREDNA ZADRUGA GORNJA KOVAČICA ZA PROIZVODNJU, TRGOVINU I USLUGE, Gornja Kovačica</item>
    </izvorni_sadrzaj>
    <derivirana_varijabla naziv="DomainObject.Predmet.ProtuStrankaListNazivFormated_1">
      <item>POLJOPRIVREDNA ZADRUGA GORNJA KOVAČICA ZA PROIZVODNJU, TRGOVINU I USLUGE, Gornja Kovačica</item>
    </derivirana_varijabla>
  </DomainObject.Predmet.ProtuStrankaListNazivFormated>
  <DomainObject.Predmet.ProtuStrankaListNazivFormatedOIB>
    <izvorni_sadrzaj>
      <item>POLJOPRIVREDNA ZADRUGA GORNJA KOVAČICA ZA PROIZVODNJU, TRGOVINU I USLUGE, Gornja Kovačica, OIB 12096852718</item>
    </izvorni_sadrzaj>
    <derivirana_varijabla naziv="DomainObject.Predmet.ProtuStrankaListNazivFormatedOIB_1">
      <item>POLJOPRIVREDNA ZADRUGA GORNJA KOVAČICA ZA PROIZVODNJU, TRGOVINU I USLUGE, Gornja Kovačica, OIB 12096852718</item>
    </derivirana_varijabla>
  </DomainObject.Predmet.ProtuStrankaListNazivFormatedOIB>
  <DomainObject.Predmet.OstaliListFormated>
    <izvorni_sadrzaj>
      <item>Mijodrag Weller punomoćnik sudionika u postupku POLJOPRIVREDNA ZADRUGA GORNJA KOVAČICA ZA PROIZVODNJU, TRGOVINU I USLUGE, Gornja Kovačica</item>
    </izvorni_sadrzaj>
    <derivirana_varijabla naziv="DomainObject.Predmet.OstaliListFormated_1">
      <item>Mijodrag Weller punomoćnik sudionika u postupku POLJOPRIVREDNA ZADRUGA GORNJA KOVAČICA ZA PROIZVODNJU, TRGOVINU I USLUGE, Gornja Kovačica</item>
    </derivirana_varijabla>
  </DomainObject.Predmet.OstaliListFormated>
  <DomainObject.Predmet.OstaliListFormatedOIB>
    <izvorni_sadrzaj>
      <item>Mijodrag Weller punomoćnik sudionika u postupku POLJOPRIVREDNA ZADRUGA GORNJA KOVAČICA ZA PROIZVODNJU, TRGOVINU I USLUGE, Gornja Kovačica</item>
    </izvorni_sadrzaj>
    <derivirana_varijabla naziv="DomainObject.Predmet.OstaliListFormatedOIB_1">
      <item>Mijodrag Weller punomoćnik sudionika u postupku POLJOPRIVREDNA ZADRUGA GORNJA KOVAČICA ZA PROIZVODNJU, TRGOVINU I USLUGE, Gornja Kovačica</item>
    </derivirana_varijabla>
  </DomainObject.Predmet.OstaliListFormatedOIB>
  <DomainObject.Predmet.OstaliListFormatedWithAdress>
    <izvorni_sadrzaj>
      <item>Mijodrag Weller, Gornja Kovačica 148, 43270 Gornja Kovačica punomoćnik sudionika u postupku POLJOPRIVREDNA ZADRUGA GORNJA KOVAČICA ZA PROIZVODNJU, TRGOVINU I USLUGE, Gornja Kovačica</item>
    </izvorni_sadrzaj>
    <derivirana_varijabla naziv="DomainObject.Predmet.OstaliListFormatedWithAdress_1">
      <item>Mijodrag Weller, Gornja Kovačica 148, 43270 Gornja Kovačica punomoćnik sudionika u postupku POLJOPRIVREDNA ZADRUGA GORNJA KOVAČICA ZA PROIZVODNJU, TRGOVINU I USLUGE, Gornja Kovačica</item>
    </derivirana_varijabla>
  </DomainObject.Predmet.OstaliListFormatedWithAdress>
  <DomainObject.Predmet.OstaliListFormatedWithAdressOIB>
    <izvorni_sadrzaj>
      <item>Mijodrag Weller, Gornja Kovačica 148, 43270 Gornja Kovačica punomoćnik sudionika u postupku POLJOPRIVREDNA ZADRUGA GORNJA KOVAČICA ZA PROIZVODNJU, TRGOVINU I USLUGE, Gornja Kovačica</item>
    </izvorni_sadrzaj>
    <derivirana_varijabla naziv="DomainObject.Predmet.OstaliListFormatedWithAdressOIB_1">
      <item>Mijodrag Weller, Gornja Kovačica 148, 43270 Gornja Kovačica punomoćnik sudionika u postupku POLJOPRIVREDNA ZADRUGA GORNJA KOVAČICA ZA PROIZVODNJU, TRGOVINU I USLUGE, Gornja Kovačica</item>
    </derivirana_varijabla>
  </DomainObject.Predmet.OstaliListFormatedWithAdressOIB>
  <DomainObject.Predmet.OstaliListNazivFormated>
    <izvorni_sadrzaj>
      <item>Mijodrag Weller</item>
    </izvorni_sadrzaj>
    <derivirana_varijabla naziv="DomainObject.Predmet.OstaliListNazivFormated_1">
      <item>Mijodrag Weller</item>
    </derivirana_varijabla>
  </DomainObject.Predmet.OstaliListNazivFormated>
  <DomainObject.Predmet.OstaliListNazivFormatedOIB>
    <izvorni_sadrzaj>
      <item>Mijodrag Weller</item>
    </izvorni_sadrzaj>
    <derivirana_varijabla naziv="DomainObject.Predmet.OstaliListNazivFormatedOIB_1">
      <item>Mijodrag Weller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GORNJA KOVAČICA ZA PROIZVODNJU, TRGOVINU I USLUGE, Gornja Kovačica</izvorni_sadrzaj>
    <derivirana_varijabla naziv="DomainObject.Predmet.ProtustrankaIDrugi_1">POLJOPRIVREDNA ZADRUGA GORNJA KOVAČICA ZA PROIZVODNJU, TRGOVINU I USLUGE, Gornja Kovačica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GORNJA KOVAČICA ZA PROIZVODNJU, TRGOVINU I USLUGE, Gornja Kovačica, OIB 12096852718, Gornja Kovačica 148, 43270 Gornja Kovačica</izvorni_sadrzaj>
    <derivirana_varijabla naziv="DomainObject.Predmet.ProtustrankaIDrugiAdressOIB_1">POLJOPRIVREDNA ZADRUGA GORNJA KOVAČICA ZA PROIZVODNJU, TRGOVINU I USLUGE, Gornja Kovačica, OIB 12096852718, Gornja Kovačica 148, 43270 Gornja Kovačica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GORNJA KOVAČICA ZA PROIZVODNJU, TRGOVINU I USLUGE, Gornja Kovačica</item>
      <item>Mijodrag Weller</item>
    </izvorni_sadrzaj>
    <derivirana_varijabla naziv="DomainObject.Predmet.SudioniciListNaziv_1">
      <item>FINA, RC ZAGREB, Podružnica Bjelovar</item>
      <item>POLJOPRIVREDNA ZADRUGA GORNJA KOVAČICA ZA PROIZVODNJU, TRGOVINU I USLUGE, Gornja Kovačica</item>
      <item>Mijodrag Weller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GORNJA KOVAČICA ZA PROIZVODNJU, TRGOVINU I USLUGE, Gornja Kovačica, OIB 12096852718, Gornja Kovačica 148,43270 Gornja Kovačica</item>
      <item>Mijodrag Weller, Gornja Kovačica 148,43270 Gornja Kovačica</item>
    </izvorni_sadrzaj>
    <derivirana_varijabla naziv="DomainObject.Predmet.SudioniciListAdressOIB_1">
      <item>FINA, RC ZAGREB, Podružnica Bjelovar, OIB 85821130368, F. Supila 4,43000 Bjelovar</item>
      <item>POLJOPRIVREDNA ZADRUGA GORNJA KOVAČICA ZA PROIZVODNJU, TRGOVINU I USLUGE, Gornja Kovačica, OIB 12096852718, Gornja Kovačica 148,43270 Gornja Kovačica</item>
      <item>Mijodrag Weller, Gornja Kovačica 148,43270 Gornja Kovačica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12096852718</item>
      <item>, OIB null</item>
    </izvorni_sadrzaj>
    <derivirana_varijabla naziv="DomainObject.Predmet.SudioniciListNazivOIB_1">
      <item>, OIB 85821130368</item>
      <item>, OIB 12096852718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4DC68-226E-4561-9B4B-B47D50FAAD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1754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2015-11-19T12:45:00Z</dcterms:created>
  <dc:creator>ssabljic</dc:creator>
  <cp:lastModifiedBy>Miroslav Lovreković</cp:lastModifiedBy>
  <cp:lastPrinted>2015-11-19T12:30:00Z</cp:lastPrinted>
  <dcterms:modified xmlns:xsi="http://www.w3.org/2001/XMLSchema-instance" xsi:type="dcterms:W3CDTF">2015-11-19T12:45:00Z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